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661BF" w14:textId="77777777" w:rsidR="00041A1E" w:rsidRPr="0048566B" w:rsidRDefault="001A06B5" w:rsidP="00FF728A">
      <w:pPr>
        <w:pStyle w:val="Kop1"/>
        <w:tabs>
          <w:tab w:val="left" w:pos="709"/>
          <w:tab w:val="left" w:pos="3497"/>
        </w:tabs>
      </w:pPr>
      <w:r w:rsidRPr="0048566B">
        <w:tab/>
      </w:r>
    </w:p>
    <w:p w14:paraId="311661C0" w14:textId="77777777" w:rsidR="008F1A7A" w:rsidRDefault="008F1A7A" w:rsidP="00EE7285">
      <w:pPr>
        <w:rPr>
          <w:noProof w:val="0"/>
        </w:rPr>
      </w:pPr>
    </w:p>
    <w:p w14:paraId="311661C1" w14:textId="77777777" w:rsidR="008F1A7A" w:rsidRDefault="008F1A7A" w:rsidP="00EE7285">
      <w:pPr>
        <w:rPr>
          <w:noProof w:val="0"/>
        </w:rPr>
      </w:pPr>
    </w:p>
    <w:p w14:paraId="311661C2" w14:textId="77777777" w:rsidR="008F1A7A" w:rsidRDefault="008F1A7A" w:rsidP="00EE7285">
      <w:pPr>
        <w:rPr>
          <w:noProof w:val="0"/>
        </w:rPr>
      </w:pPr>
    </w:p>
    <w:p w14:paraId="311661C3" w14:textId="77777777" w:rsidR="008F1A7A" w:rsidRDefault="008F1A7A" w:rsidP="00EE7285">
      <w:pPr>
        <w:rPr>
          <w:noProof w:val="0"/>
        </w:rPr>
      </w:pPr>
    </w:p>
    <w:p w14:paraId="311661C4" w14:textId="77777777" w:rsidR="008F1A7A" w:rsidRDefault="008F1A7A" w:rsidP="00EE7285">
      <w:pPr>
        <w:rPr>
          <w:noProof w:val="0"/>
        </w:rPr>
      </w:pPr>
    </w:p>
    <w:p w14:paraId="311661C5" w14:textId="77777777" w:rsidR="00B9159C" w:rsidRPr="006376C2" w:rsidRDefault="00B9159C" w:rsidP="00B9159C">
      <w:pPr>
        <w:rPr>
          <w:noProof w:val="0"/>
        </w:rPr>
      </w:pPr>
    </w:p>
    <w:p w14:paraId="311661C6" w14:textId="77777777" w:rsidR="00C206A6" w:rsidRPr="006376C2" w:rsidRDefault="00C206A6" w:rsidP="00C206A6">
      <w:pPr>
        <w:pStyle w:val="KopjeBold"/>
        <w:spacing w:before="276"/>
        <w:rPr>
          <w:noProof w:val="0"/>
        </w:rPr>
      </w:pPr>
    </w:p>
    <w:p w14:paraId="311661C7" w14:textId="77777777" w:rsidR="00C206A6" w:rsidRPr="006376C2" w:rsidRDefault="00C206A6" w:rsidP="00C206A6">
      <w:pPr>
        <w:pStyle w:val="KopjeBold"/>
        <w:spacing w:before="276"/>
        <w:rPr>
          <w:noProof w:val="0"/>
        </w:rPr>
      </w:pPr>
    </w:p>
    <w:p w14:paraId="311661C8" w14:textId="77777777" w:rsidR="00C206A6" w:rsidRPr="006376C2" w:rsidRDefault="00C206A6" w:rsidP="00C206A6">
      <w:pPr>
        <w:rPr>
          <w:noProof w:val="0"/>
        </w:rPr>
      </w:pPr>
      <w:r w:rsidRPr="006376C2">
        <w:rPr>
          <w:noProof w:val="0"/>
        </w:rPr>
        <w:br w:type="page"/>
      </w:r>
    </w:p>
    <w:p w14:paraId="311661C9" w14:textId="77777777" w:rsidR="00B9159C" w:rsidRPr="006376C2" w:rsidRDefault="00B9159C" w:rsidP="00B9159C">
      <w:pPr>
        <w:rPr>
          <w:noProof w:val="0"/>
        </w:rPr>
        <w:sectPr w:rsidR="00B9159C" w:rsidRPr="006376C2" w:rsidSect="00B9159C">
          <w:footerReference w:type="default" r:id="rId8"/>
          <w:headerReference w:type="first" r:id="rId9"/>
          <w:footerReference w:type="first" r:id="rId10"/>
          <w:pgSz w:w="11906" w:h="16838" w:code="9"/>
          <w:pgMar w:top="1440" w:right="1440" w:bottom="1440" w:left="1440" w:header="709" w:footer="709" w:gutter="0"/>
          <w:cols w:space="708"/>
          <w:titlePg/>
          <w:docGrid w:linePitch="360"/>
        </w:sectPr>
      </w:pPr>
    </w:p>
    <w:p w14:paraId="5CBF6C0C" w14:textId="58B5E64C" w:rsidR="000E3B54" w:rsidRPr="0048566B" w:rsidRDefault="000E3B54" w:rsidP="000E3B54">
      <w:pPr>
        <w:pStyle w:val="Kop1"/>
        <w:rPr>
          <w:noProof w:val="0"/>
        </w:rPr>
      </w:pPr>
      <w:bookmarkStart w:id="0" w:name="_Toc354670034"/>
      <w:r>
        <w:rPr>
          <w:noProof w:val="0"/>
        </w:rPr>
        <w:lastRenderedPageBreak/>
        <w:t>Inhoudsopgave</w:t>
      </w:r>
      <w:bookmarkEnd w:id="0"/>
    </w:p>
    <w:p w14:paraId="31A331EF" w14:textId="77777777" w:rsidR="000E3B54" w:rsidRDefault="000E3B54" w:rsidP="00A87B10">
      <w:pPr>
        <w:pStyle w:val="Inhopg1"/>
      </w:pPr>
    </w:p>
    <w:bookmarkStart w:id="1" w:name="_Toc342403615"/>
    <w:bookmarkStart w:id="2" w:name="_Toc342425924"/>
    <w:bookmarkStart w:id="3" w:name="_Toc342840267"/>
    <w:bookmarkStart w:id="4" w:name="_Toc344645034"/>
    <w:bookmarkStart w:id="5" w:name="_Toc350413984"/>
    <w:p w14:paraId="17C2A7BC" w14:textId="77777777" w:rsidR="00B322D4" w:rsidRDefault="00B322D4" w:rsidP="00A87B10">
      <w:pPr>
        <w:pStyle w:val="Inhopg1"/>
        <w:rPr>
          <w:rFonts w:asciiTheme="minorHAnsi" w:eastAsiaTheme="minorEastAsia" w:hAnsiTheme="minorHAnsi" w:cstheme="minorBidi"/>
          <w:sz w:val="24"/>
          <w:szCs w:val="24"/>
          <w:lang w:eastAsia="ja-JP"/>
        </w:rPr>
      </w:pPr>
      <w:r w:rsidRPr="0048566B">
        <w:rPr>
          <w:noProof w:val="0"/>
          <w:color w:val="auto"/>
        </w:rPr>
        <w:fldChar w:fldCharType="begin"/>
      </w:r>
      <w:r w:rsidRPr="0048566B">
        <w:rPr>
          <w:noProof w:val="0"/>
        </w:rPr>
        <w:instrText xml:space="preserve"> TOC \o "1-2" \u </w:instrText>
      </w:r>
      <w:r w:rsidRPr="0048566B">
        <w:rPr>
          <w:noProof w:val="0"/>
          <w:color w:val="auto"/>
        </w:rPr>
        <w:fldChar w:fldCharType="separate"/>
      </w:r>
      <w:r>
        <w:t>Inhoudsopgave</w:t>
      </w:r>
      <w:r>
        <w:tab/>
      </w:r>
      <w:r>
        <w:fldChar w:fldCharType="begin"/>
      </w:r>
      <w:r>
        <w:instrText xml:space="preserve"> PAGEREF _Toc354670034 \h </w:instrText>
      </w:r>
      <w:r>
        <w:fldChar w:fldCharType="separate"/>
      </w:r>
      <w:r w:rsidR="00F071A5">
        <w:t>2</w:t>
      </w:r>
      <w:r>
        <w:fldChar w:fldCharType="end"/>
      </w:r>
    </w:p>
    <w:p w14:paraId="21A9A2FA" w14:textId="77777777" w:rsidR="00B322D4" w:rsidRDefault="00B322D4" w:rsidP="00A87B10">
      <w:pPr>
        <w:pStyle w:val="Inhopg1"/>
        <w:rPr>
          <w:rFonts w:asciiTheme="minorHAnsi" w:eastAsiaTheme="minorEastAsia" w:hAnsiTheme="minorHAnsi" w:cstheme="minorBidi"/>
          <w:sz w:val="24"/>
          <w:szCs w:val="24"/>
          <w:lang w:eastAsia="ja-JP"/>
        </w:rPr>
      </w:pPr>
      <w:r>
        <w:t>Overzicht</w:t>
      </w:r>
      <w:r>
        <w:tab/>
      </w:r>
      <w:r>
        <w:fldChar w:fldCharType="begin"/>
      </w:r>
      <w:r>
        <w:instrText xml:space="preserve"> PAGEREF _Toc354670035 \h </w:instrText>
      </w:r>
      <w:r>
        <w:fldChar w:fldCharType="separate"/>
      </w:r>
      <w:r w:rsidR="00F071A5">
        <w:t>4</w:t>
      </w:r>
      <w:r>
        <w:fldChar w:fldCharType="end"/>
      </w:r>
    </w:p>
    <w:p w14:paraId="03DE15D5" w14:textId="77777777" w:rsidR="00B322D4" w:rsidRDefault="00B322D4" w:rsidP="00A87B10">
      <w:pPr>
        <w:pStyle w:val="Inhopg1"/>
        <w:rPr>
          <w:rFonts w:asciiTheme="minorHAnsi" w:eastAsiaTheme="minorEastAsia" w:hAnsiTheme="minorHAnsi" w:cstheme="minorBidi"/>
          <w:sz w:val="24"/>
          <w:szCs w:val="24"/>
          <w:lang w:eastAsia="ja-JP"/>
        </w:rPr>
      </w:pPr>
      <w:r>
        <w:t>Toetsplan van de kwalificatie trainer-coach 5</w:t>
      </w:r>
      <w:r>
        <w:tab/>
      </w:r>
      <w:r>
        <w:fldChar w:fldCharType="begin"/>
      </w:r>
      <w:r>
        <w:instrText xml:space="preserve"> PAGEREF _Toc354670036 \h </w:instrText>
      </w:r>
      <w:r>
        <w:fldChar w:fldCharType="separate"/>
      </w:r>
      <w:r w:rsidR="00F071A5">
        <w:t>5</w:t>
      </w:r>
      <w:r>
        <w:fldChar w:fldCharType="end"/>
      </w:r>
    </w:p>
    <w:p w14:paraId="79F84B04" w14:textId="77777777" w:rsidR="00B322D4" w:rsidRDefault="00B322D4" w:rsidP="00F21A43">
      <w:pPr>
        <w:pStyle w:val="Inhopg2"/>
        <w:ind w:left="0"/>
        <w:rPr>
          <w:rFonts w:asciiTheme="minorHAnsi" w:eastAsiaTheme="minorEastAsia" w:hAnsiTheme="minorHAnsi" w:cstheme="minorBidi"/>
          <w:sz w:val="24"/>
          <w:szCs w:val="24"/>
          <w:lang w:eastAsia="ja-JP"/>
        </w:rPr>
      </w:pPr>
      <w:r w:rsidRPr="00F177AB">
        <w:rPr>
          <w:rFonts w:eastAsia="Times New Roman"/>
        </w:rPr>
        <w:t>Algemene informatie voor de sportbond</w:t>
      </w:r>
      <w:r>
        <w:tab/>
      </w:r>
      <w:r>
        <w:fldChar w:fldCharType="begin"/>
      </w:r>
      <w:r>
        <w:instrText xml:space="preserve"> PAGEREF _Toc354670037 \h </w:instrText>
      </w:r>
      <w:r>
        <w:fldChar w:fldCharType="separate"/>
      </w:r>
      <w:r w:rsidR="00F071A5">
        <w:t>5</w:t>
      </w:r>
      <w:r>
        <w:fldChar w:fldCharType="end"/>
      </w:r>
    </w:p>
    <w:p w14:paraId="4562D2F6" w14:textId="2F9C71CD"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1.</w:t>
      </w:r>
      <w:r w:rsidR="00F21A43">
        <w:rPr>
          <w:rFonts w:asciiTheme="minorHAnsi" w:eastAsiaTheme="minorEastAsia" w:hAnsiTheme="minorHAnsi" w:cstheme="minorBidi"/>
          <w:sz w:val="24"/>
          <w:szCs w:val="24"/>
          <w:lang w:eastAsia="ja-JP"/>
        </w:rPr>
        <w:t xml:space="preserve"> </w:t>
      </w:r>
      <w:r>
        <w:t>Diploma en deelkwalificaties</w:t>
      </w:r>
      <w:r>
        <w:tab/>
      </w:r>
      <w:r>
        <w:fldChar w:fldCharType="begin"/>
      </w:r>
      <w:r>
        <w:instrText xml:space="preserve"> PAGEREF _Toc354670038 \h </w:instrText>
      </w:r>
      <w:r>
        <w:fldChar w:fldCharType="separate"/>
      </w:r>
      <w:r w:rsidR="00F071A5">
        <w:t>5</w:t>
      </w:r>
      <w:r>
        <w:fldChar w:fldCharType="end"/>
      </w:r>
    </w:p>
    <w:p w14:paraId="7B44009A" w14:textId="222B0E1E"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2.</w:t>
      </w:r>
      <w:r w:rsidR="00F21A43">
        <w:rPr>
          <w:rFonts w:asciiTheme="minorHAnsi" w:eastAsiaTheme="minorEastAsia" w:hAnsiTheme="minorHAnsi" w:cstheme="minorBidi"/>
          <w:sz w:val="24"/>
          <w:szCs w:val="24"/>
          <w:lang w:eastAsia="ja-JP"/>
        </w:rPr>
        <w:t xml:space="preserve"> </w:t>
      </w:r>
      <w:r>
        <w:t>Kerntaken en werkprocessen</w:t>
      </w:r>
      <w:r>
        <w:tab/>
      </w:r>
      <w:r>
        <w:fldChar w:fldCharType="begin"/>
      </w:r>
      <w:r>
        <w:instrText xml:space="preserve"> PAGEREF _Toc354670039 \h </w:instrText>
      </w:r>
      <w:r>
        <w:fldChar w:fldCharType="separate"/>
      </w:r>
      <w:r w:rsidR="00F071A5">
        <w:t>5</w:t>
      </w:r>
      <w:r>
        <w:fldChar w:fldCharType="end"/>
      </w:r>
    </w:p>
    <w:p w14:paraId="7AD820F5" w14:textId="03279F53"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3.</w:t>
      </w:r>
      <w:r w:rsidR="00F21A43">
        <w:t xml:space="preserve"> </w:t>
      </w:r>
      <w:r>
        <w:t>PVB’s</w:t>
      </w:r>
      <w:r w:rsidR="00F21A43">
        <w:tab/>
      </w:r>
      <w:r w:rsidR="00F21A43">
        <w:tab/>
      </w:r>
      <w:r>
        <w:tab/>
      </w:r>
      <w:r>
        <w:fldChar w:fldCharType="begin"/>
      </w:r>
      <w:r>
        <w:instrText xml:space="preserve"> PAGEREF _Toc354670040 \h </w:instrText>
      </w:r>
      <w:r>
        <w:fldChar w:fldCharType="separate"/>
      </w:r>
      <w:r w:rsidR="00F071A5">
        <w:t>6</w:t>
      </w:r>
      <w:r>
        <w:fldChar w:fldCharType="end"/>
      </w:r>
    </w:p>
    <w:p w14:paraId="50755183" w14:textId="77777777" w:rsidR="00B322D4" w:rsidRDefault="00B322D4" w:rsidP="00F21A43">
      <w:pPr>
        <w:pStyle w:val="Inhopg2"/>
        <w:ind w:left="0"/>
        <w:rPr>
          <w:rFonts w:asciiTheme="minorHAnsi" w:eastAsiaTheme="minorEastAsia" w:hAnsiTheme="minorHAnsi" w:cstheme="minorBidi"/>
          <w:sz w:val="24"/>
          <w:szCs w:val="24"/>
          <w:lang w:eastAsia="ja-JP"/>
        </w:rPr>
      </w:pPr>
      <w:r>
        <w:t>4. Instructies voor de toetsingscommissie</w:t>
      </w:r>
      <w:r>
        <w:tab/>
      </w:r>
      <w:r>
        <w:fldChar w:fldCharType="begin"/>
      </w:r>
      <w:r>
        <w:instrText xml:space="preserve"> PAGEREF _Toc354670041 \h </w:instrText>
      </w:r>
      <w:r>
        <w:fldChar w:fldCharType="separate"/>
      </w:r>
      <w:r w:rsidR="00F071A5">
        <w:t>6</w:t>
      </w:r>
      <w:r>
        <w:fldChar w:fldCharType="end"/>
      </w:r>
    </w:p>
    <w:p w14:paraId="3FC4E7D4" w14:textId="77777777" w:rsidR="00B322D4" w:rsidRDefault="00B322D4" w:rsidP="00F21A43">
      <w:pPr>
        <w:pStyle w:val="Inhopg2"/>
        <w:ind w:left="0"/>
        <w:rPr>
          <w:rFonts w:asciiTheme="minorHAnsi" w:eastAsiaTheme="minorEastAsia" w:hAnsiTheme="minorHAnsi" w:cstheme="minorBidi"/>
          <w:sz w:val="24"/>
          <w:szCs w:val="24"/>
          <w:lang w:eastAsia="ja-JP"/>
        </w:rPr>
      </w:pPr>
      <w:r>
        <w:t>5. Instructies voor de PVB-beoordelaars</w:t>
      </w:r>
      <w:r>
        <w:tab/>
      </w:r>
      <w:r>
        <w:fldChar w:fldCharType="begin"/>
      </w:r>
      <w:r>
        <w:instrText xml:space="preserve"> PAGEREF _Toc354670042 \h </w:instrText>
      </w:r>
      <w:r>
        <w:fldChar w:fldCharType="separate"/>
      </w:r>
      <w:r w:rsidR="00F071A5">
        <w:t>6</w:t>
      </w:r>
      <w:r>
        <w:fldChar w:fldCharType="end"/>
      </w:r>
    </w:p>
    <w:p w14:paraId="7FFE96AA" w14:textId="77777777" w:rsidR="00B322D4" w:rsidRDefault="00B322D4" w:rsidP="00F21A43">
      <w:pPr>
        <w:pStyle w:val="Inhopg2"/>
        <w:ind w:left="0"/>
      </w:pPr>
      <w:r>
        <w:t>6. Stappen voor de organisatie</w:t>
      </w:r>
      <w:r>
        <w:tab/>
      </w:r>
      <w:r>
        <w:fldChar w:fldCharType="begin"/>
      </w:r>
      <w:r>
        <w:instrText xml:space="preserve"> PAGEREF _Toc354670043 \h </w:instrText>
      </w:r>
      <w:r>
        <w:fldChar w:fldCharType="separate"/>
      </w:r>
      <w:r w:rsidR="00F071A5">
        <w:t>7</w:t>
      </w:r>
      <w:r>
        <w:fldChar w:fldCharType="end"/>
      </w:r>
    </w:p>
    <w:p w14:paraId="61B27044" w14:textId="77777777" w:rsidR="00E274A8" w:rsidRDefault="00E274A8" w:rsidP="00E274A8">
      <w:pPr>
        <w:pStyle w:val="Inhopg2"/>
        <w:ind w:left="0"/>
        <w:rPr>
          <w:rFonts w:asciiTheme="minorHAnsi" w:eastAsiaTheme="minorEastAsia" w:hAnsiTheme="minorHAnsi" w:cstheme="minorBidi"/>
          <w:sz w:val="24"/>
          <w:szCs w:val="24"/>
          <w:lang w:eastAsia="ja-JP"/>
        </w:rPr>
      </w:pPr>
      <w:r>
        <w:t>7.</w:t>
      </w:r>
      <w:r>
        <w:rPr>
          <w:rFonts w:asciiTheme="minorHAnsi" w:eastAsiaTheme="minorEastAsia" w:hAnsiTheme="minorHAnsi" w:cstheme="minorBidi"/>
          <w:sz w:val="24"/>
          <w:szCs w:val="24"/>
          <w:lang w:eastAsia="ja-JP"/>
        </w:rPr>
        <w:t xml:space="preserve"> </w:t>
      </w:r>
      <w:r>
        <w:t>Commissie van Beroep voor Toetsing</w:t>
      </w:r>
      <w:r>
        <w:tab/>
        <w:t>8</w:t>
      </w:r>
    </w:p>
    <w:p w14:paraId="64E6F21D" w14:textId="77777777" w:rsidR="00B322D4" w:rsidRDefault="00B322D4" w:rsidP="00A87B10">
      <w:pPr>
        <w:pStyle w:val="Inhopg1"/>
        <w:rPr>
          <w:rFonts w:asciiTheme="minorHAnsi" w:eastAsiaTheme="minorEastAsia" w:hAnsiTheme="minorHAnsi" w:cstheme="minorBidi"/>
          <w:sz w:val="24"/>
          <w:szCs w:val="24"/>
          <w:lang w:eastAsia="ja-JP"/>
        </w:rPr>
      </w:pPr>
      <w:r>
        <w:t>PVB 5.1 Geven van trainingen (praktijkvariant)</w:t>
      </w:r>
      <w:r>
        <w:tab/>
      </w:r>
      <w:r>
        <w:fldChar w:fldCharType="begin"/>
      </w:r>
      <w:r>
        <w:instrText xml:space="preserve"> PAGEREF _Toc354670044 \h </w:instrText>
      </w:r>
      <w:r>
        <w:fldChar w:fldCharType="separate"/>
      </w:r>
      <w:r w:rsidR="00F071A5">
        <w:t>9</w:t>
      </w:r>
      <w:r>
        <w:fldChar w:fldCharType="end"/>
      </w:r>
    </w:p>
    <w:p w14:paraId="0AE33434" w14:textId="2217EF2C" w:rsidR="00B322D4" w:rsidRDefault="00B322D4" w:rsidP="00F21A43">
      <w:pPr>
        <w:pStyle w:val="Inhopg2"/>
        <w:ind w:left="0"/>
        <w:rPr>
          <w:rFonts w:asciiTheme="minorHAnsi" w:eastAsiaTheme="minorEastAsia" w:hAnsiTheme="minorHAnsi" w:cstheme="minorBidi"/>
          <w:sz w:val="24"/>
          <w:szCs w:val="24"/>
          <w:lang w:eastAsia="ja-JP"/>
        </w:rPr>
      </w:pPr>
      <w:r w:rsidRPr="00F177AB">
        <w:rPr>
          <w:rFonts w:eastAsia="Times New Roman"/>
        </w:rPr>
        <w:t>Inleiding</w:t>
      </w:r>
      <w:r w:rsidR="00F21A43">
        <w:rPr>
          <w:rFonts w:eastAsia="Times New Roman"/>
        </w:rPr>
        <w:tab/>
      </w:r>
      <w:r>
        <w:tab/>
      </w:r>
      <w:r>
        <w:fldChar w:fldCharType="begin"/>
      </w:r>
      <w:r>
        <w:instrText xml:space="preserve"> PAGEREF _Toc354670045 \h </w:instrText>
      </w:r>
      <w:r>
        <w:fldChar w:fldCharType="separate"/>
      </w:r>
      <w:r w:rsidR="00F071A5">
        <w:t>9</w:t>
      </w:r>
      <w:r>
        <w:fldChar w:fldCharType="end"/>
      </w:r>
    </w:p>
    <w:p w14:paraId="4956776C" w14:textId="1257BCD3"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1.</w:t>
      </w:r>
      <w:r w:rsidR="00F21A43">
        <w:rPr>
          <w:rFonts w:asciiTheme="minorHAnsi" w:eastAsiaTheme="minorEastAsia" w:hAnsiTheme="minorHAnsi" w:cstheme="minorBidi"/>
          <w:sz w:val="24"/>
          <w:szCs w:val="24"/>
          <w:lang w:eastAsia="ja-JP"/>
        </w:rPr>
        <w:t xml:space="preserve"> </w:t>
      </w:r>
      <w:r>
        <w:t>Doelstelling</w:t>
      </w:r>
      <w:r>
        <w:tab/>
      </w:r>
      <w:r>
        <w:fldChar w:fldCharType="begin"/>
      </w:r>
      <w:r>
        <w:instrText xml:space="preserve"> PAGEREF _Toc354670046 \h </w:instrText>
      </w:r>
      <w:r>
        <w:fldChar w:fldCharType="separate"/>
      </w:r>
      <w:r w:rsidR="00F071A5">
        <w:t>9</w:t>
      </w:r>
      <w:r>
        <w:fldChar w:fldCharType="end"/>
      </w:r>
    </w:p>
    <w:p w14:paraId="15303D7C" w14:textId="025343A4"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2.</w:t>
      </w:r>
      <w:r w:rsidR="00F21A43">
        <w:rPr>
          <w:rFonts w:asciiTheme="minorHAnsi" w:eastAsiaTheme="minorEastAsia" w:hAnsiTheme="minorHAnsi" w:cstheme="minorBidi"/>
          <w:sz w:val="24"/>
          <w:szCs w:val="24"/>
          <w:lang w:eastAsia="ja-JP"/>
        </w:rPr>
        <w:t xml:space="preserve"> </w:t>
      </w:r>
      <w:r>
        <w:t>Opdracht</w:t>
      </w:r>
      <w:r>
        <w:tab/>
      </w:r>
      <w:r>
        <w:fldChar w:fldCharType="begin"/>
      </w:r>
      <w:r>
        <w:instrText xml:space="preserve"> PAGEREF _Toc354670047 \h </w:instrText>
      </w:r>
      <w:r>
        <w:fldChar w:fldCharType="separate"/>
      </w:r>
      <w:r w:rsidR="00F071A5">
        <w:t>9</w:t>
      </w:r>
      <w:r>
        <w:fldChar w:fldCharType="end"/>
      </w:r>
    </w:p>
    <w:p w14:paraId="76B369F4" w14:textId="4B5035DC"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3.</w:t>
      </w:r>
      <w:r w:rsidR="00F21A43">
        <w:rPr>
          <w:rFonts w:asciiTheme="minorHAnsi" w:eastAsiaTheme="minorEastAsia" w:hAnsiTheme="minorHAnsi" w:cstheme="minorBidi"/>
          <w:sz w:val="24"/>
          <w:szCs w:val="24"/>
          <w:lang w:eastAsia="ja-JP"/>
        </w:rPr>
        <w:t xml:space="preserve"> </w:t>
      </w:r>
      <w:r>
        <w:t>Eisen voor toelating PVB</w:t>
      </w:r>
      <w:r>
        <w:tab/>
      </w:r>
      <w:r>
        <w:fldChar w:fldCharType="begin"/>
      </w:r>
      <w:r>
        <w:instrText xml:space="preserve"> PAGEREF _Toc354670048 \h </w:instrText>
      </w:r>
      <w:r>
        <w:fldChar w:fldCharType="separate"/>
      </w:r>
      <w:r w:rsidR="00F071A5">
        <w:t>9</w:t>
      </w:r>
      <w:r>
        <w:fldChar w:fldCharType="end"/>
      </w:r>
    </w:p>
    <w:p w14:paraId="5BF4A069" w14:textId="2D56E459"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4.</w:t>
      </w:r>
      <w:r w:rsidR="00F21A43">
        <w:rPr>
          <w:rFonts w:asciiTheme="minorHAnsi" w:eastAsiaTheme="minorEastAsia" w:hAnsiTheme="minorHAnsi" w:cstheme="minorBidi"/>
          <w:sz w:val="24"/>
          <w:szCs w:val="24"/>
          <w:lang w:eastAsia="ja-JP"/>
        </w:rPr>
        <w:t xml:space="preserve"> </w:t>
      </w:r>
      <w:r>
        <w:t>Onderdelen PVB</w:t>
      </w:r>
      <w:r>
        <w:tab/>
      </w:r>
      <w:r>
        <w:fldChar w:fldCharType="begin"/>
      </w:r>
      <w:r>
        <w:instrText xml:space="preserve"> PAGEREF _Toc354670049 \h </w:instrText>
      </w:r>
      <w:r>
        <w:fldChar w:fldCharType="separate"/>
      </w:r>
      <w:r w:rsidR="00F071A5">
        <w:t>9</w:t>
      </w:r>
      <w:r>
        <w:fldChar w:fldCharType="end"/>
      </w:r>
    </w:p>
    <w:p w14:paraId="52BAD634" w14:textId="2FBD1AC2"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5.</w:t>
      </w:r>
      <w:r w:rsidR="00F21A43">
        <w:rPr>
          <w:rFonts w:asciiTheme="minorHAnsi" w:eastAsiaTheme="minorEastAsia" w:hAnsiTheme="minorHAnsi" w:cstheme="minorBidi"/>
          <w:sz w:val="24"/>
          <w:szCs w:val="24"/>
          <w:lang w:eastAsia="ja-JP"/>
        </w:rPr>
        <w:t xml:space="preserve"> </w:t>
      </w:r>
      <w:r>
        <w:t>Afnamecondities en locatie</w:t>
      </w:r>
      <w:r>
        <w:tab/>
      </w:r>
      <w:r>
        <w:fldChar w:fldCharType="begin"/>
      </w:r>
      <w:r>
        <w:instrText xml:space="preserve"> PAGEREF _Toc354670050 \h </w:instrText>
      </w:r>
      <w:r>
        <w:fldChar w:fldCharType="separate"/>
      </w:r>
      <w:r w:rsidR="00F071A5">
        <w:t>9</w:t>
      </w:r>
      <w:r>
        <w:fldChar w:fldCharType="end"/>
      </w:r>
    </w:p>
    <w:p w14:paraId="64B85E9B" w14:textId="2B3312B6"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6.</w:t>
      </w:r>
      <w:r w:rsidR="00F21A43">
        <w:rPr>
          <w:rFonts w:asciiTheme="minorHAnsi" w:eastAsiaTheme="minorEastAsia" w:hAnsiTheme="minorHAnsi" w:cstheme="minorBidi"/>
          <w:sz w:val="24"/>
          <w:szCs w:val="24"/>
          <w:lang w:eastAsia="ja-JP"/>
        </w:rPr>
        <w:t xml:space="preserve"> </w:t>
      </w:r>
      <w:r>
        <w:t>Richtlijnen</w:t>
      </w:r>
      <w:r>
        <w:tab/>
      </w:r>
      <w:r>
        <w:fldChar w:fldCharType="begin"/>
      </w:r>
      <w:r>
        <w:instrText xml:space="preserve"> PAGEREF _Toc354670051 \h </w:instrText>
      </w:r>
      <w:r>
        <w:fldChar w:fldCharType="separate"/>
      </w:r>
      <w:r w:rsidR="00F071A5">
        <w:t>10</w:t>
      </w:r>
      <w:r>
        <w:fldChar w:fldCharType="end"/>
      </w:r>
    </w:p>
    <w:p w14:paraId="101258B9" w14:textId="77777777" w:rsidR="00B322D4" w:rsidRDefault="00B322D4" w:rsidP="00F21A43">
      <w:pPr>
        <w:pStyle w:val="Inhopg2"/>
        <w:ind w:left="0"/>
        <w:rPr>
          <w:rFonts w:asciiTheme="minorHAnsi" w:eastAsiaTheme="minorEastAsia" w:hAnsiTheme="minorHAnsi" w:cstheme="minorBidi"/>
          <w:sz w:val="24"/>
          <w:szCs w:val="24"/>
          <w:lang w:eastAsia="ja-JP"/>
        </w:rPr>
      </w:pPr>
      <w:r>
        <w:t xml:space="preserve">Protocol PVB 5.1 Geven van trainingen – </w:t>
      </w:r>
      <w:r w:rsidRPr="00F177AB">
        <w:rPr>
          <w:i/>
        </w:rPr>
        <w:t>portfoliobeoordeling</w:t>
      </w:r>
      <w:r>
        <w:tab/>
      </w:r>
      <w:r>
        <w:fldChar w:fldCharType="begin"/>
      </w:r>
      <w:r>
        <w:instrText xml:space="preserve"> PAGEREF _Toc354670052 \h </w:instrText>
      </w:r>
      <w:r>
        <w:fldChar w:fldCharType="separate"/>
      </w:r>
      <w:r w:rsidR="00F071A5">
        <w:t>11</w:t>
      </w:r>
      <w:r>
        <w:fldChar w:fldCharType="end"/>
      </w:r>
    </w:p>
    <w:p w14:paraId="2AE260B7" w14:textId="77777777" w:rsidR="00B322D4" w:rsidRDefault="00B322D4" w:rsidP="00F21A43">
      <w:pPr>
        <w:pStyle w:val="Inhopg2"/>
        <w:ind w:left="0"/>
        <w:rPr>
          <w:rFonts w:asciiTheme="minorHAnsi" w:eastAsiaTheme="minorEastAsia" w:hAnsiTheme="minorHAnsi" w:cstheme="minorBidi"/>
          <w:sz w:val="24"/>
          <w:szCs w:val="24"/>
          <w:lang w:eastAsia="ja-JP"/>
        </w:rPr>
      </w:pPr>
      <w:r>
        <w:t xml:space="preserve">Protocol PVB 5.1 Geven van trainingen – </w:t>
      </w:r>
      <w:r w:rsidRPr="00F177AB">
        <w:rPr>
          <w:i/>
        </w:rPr>
        <w:t>praktijkbeoordeling</w:t>
      </w:r>
      <w:r>
        <w:tab/>
      </w:r>
      <w:r>
        <w:fldChar w:fldCharType="begin"/>
      </w:r>
      <w:r>
        <w:instrText xml:space="preserve"> PAGEREF _Toc354670053 \h </w:instrText>
      </w:r>
      <w:r>
        <w:fldChar w:fldCharType="separate"/>
      </w:r>
      <w:r w:rsidR="00F071A5">
        <w:t>13</w:t>
      </w:r>
      <w:r>
        <w:fldChar w:fldCharType="end"/>
      </w:r>
    </w:p>
    <w:p w14:paraId="49A5061A" w14:textId="77777777" w:rsidR="00B322D4" w:rsidRDefault="00B322D4" w:rsidP="00A87B10">
      <w:pPr>
        <w:pStyle w:val="Inhopg1"/>
        <w:rPr>
          <w:rFonts w:asciiTheme="minorHAnsi" w:eastAsiaTheme="minorEastAsia" w:hAnsiTheme="minorHAnsi" w:cstheme="minorBidi"/>
          <w:sz w:val="24"/>
          <w:szCs w:val="24"/>
          <w:lang w:eastAsia="ja-JP"/>
        </w:rPr>
      </w:pPr>
      <w:r>
        <w:t>PVB 5.1 Geven van trainingen (portfoliobeoordeling)</w:t>
      </w:r>
      <w:r>
        <w:tab/>
      </w:r>
      <w:r>
        <w:fldChar w:fldCharType="begin"/>
      </w:r>
      <w:r>
        <w:instrText xml:space="preserve"> PAGEREF _Toc354670054 \h </w:instrText>
      </w:r>
      <w:r>
        <w:fldChar w:fldCharType="separate"/>
      </w:r>
      <w:r w:rsidR="00F071A5">
        <w:t>15</w:t>
      </w:r>
      <w:r>
        <w:fldChar w:fldCharType="end"/>
      </w:r>
    </w:p>
    <w:p w14:paraId="5AE7E112" w14:textId="61618A7C" w:rsidR="00B322D4" w:rsidRDefault="00B322D4" w:rsidP="00F21A43">
      <w:pPr>
        <w:pStyle w:val="Inhopg2"/>
        <w:ind w:left="0"/>
        <w:rPr>
          <w:rFonts w:asciiTheme="minorHAnsi" w:eastAsiaTheme="minorEastAsia" w:hAnsiTheme="minorHAnsi" w:cstheme="minorBidi"/>
          <w:sz w:val="24"/>
          <w:szCs w:val="24"/>
          <w:lang w:eastAsia="ja-JP"/>
        </w:rPr>
      </w:pPr>
      <w:r w:rsidRPr="00F177AB">
        <w:rPr>
          <w:rFonts w:eastAsia="Times New Roman"/>
        </w:rPr>
        <w:t>Inleiding</w:t>
      </w:r>
      <w:r w:rsidR="00F21A43">
        <w:rPr>
          <w:rFonts w:eastAsia="Times New Roman"/>
        </w:rPr>
        <w:tab/>
      </w:r>
      <w:r>
        <w:tab/>
      </w:r>
      <w:r>
        <w:fldChar w:fldCharType="begin"/>
      </w:r>
      <w:r>
        <w:instrText xml:space="preserve"> PAGEREF _Toc354670055 \h </w:instrText>
      </w:r>
      <w:r>
        <w:fldChar w:fldCharType="separate"/>
      </w:r>
      <w:r w:rsidR="00F071A5">
        <w:t>15</w:t>
      </w:r>
      <w:r>
        <w:fldChar w:fldCharType="end"/>
      </w:r>
    </w:p>
    <w:p w14:paraId="0CB25046" w14:textId="11422529"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1.</w:t>
      </w:r>
      <w:r w:rsidR="00F21A43">
        <w:rPr>
          <w:rFonts w:asciiTheme="minorHAnsi" w:eastAsiaTheme="minorEastAsia" w:hAnsiTheme="minorHAnsi" w:cstheme="minorBidi"/>
          <w:sz w:val="24"/>
          <w:szCs w:val="24"/>
          <w:lang w:eastAsia="ja-JP"/>
        </w:rPr>
        <w:t xml:space="preserve"> </w:t>
      </w:r>
      <w:r>
        <w:t>Doelstelling</w:t>
      </w:r>
      <w:r>
        <w:tab/>
      </w:r>
      <w:r>
        <w:fldChar w:fldCharType="begin"/>
      </w:r>
      <w:r>
        <w:instrText xml:space="preserve"> PAGEREF _Toc354670056 \h </w:instrText>
      </w:r>
      <w:r>
        <w:fldChar w:fldCharType="separate"/>
      </w:r>
      <w:r w:rsidR="00F071A5">
        <w:t>15</w:t>
      </w:r>
      <w:r>
        <w:fldChar w:fldCharType="end"/>
      </w:r>
    </w:p>
    <w:p w14:paraId="2FBE5403" w14:textId="3DB32B9C"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2.</w:t>
      </w:r>
      <w:r w:rsidR="00F21A43">
        <w:rPr>
          <w:rFonts w:asciiTheme="minorHAnsi" w:eastAsiaTheme="minorEastAsia" w:hAnsiTheme="minorHAnsi" w:cstheme="minorBidi"/>
          <w:sz w:val="24"/>
          <w:szCs w:val="24"/>
          <w:lang w:eastAsia="ja-JP"/>
        </w:rPr>
        <w:t xml:space="preserve"> </w:t>
      </w:r>
      <w:r>
        <w:t>Opdracht</w:t>
      </w:r>
      <w:r>
        <w:tab/>
      </w:r>
      <w:r>
        <w:fldChar w:fldCharType="begin"/>
      </w:r>
      <w:r>
        <w:instrText xml:space="preserve"> PAGEREF _Toc354670057 \h </w:instrText>
      </w:r>
      <w:r>
        <w:fldChar w:fldCharType="separate"/>
      </w:r>
      <w:r w:rsidR="00F071A5">
        <w:t>15</w:t>
      </w:r>
      <w:r>
        <w:fldChar w:fldCharType="end"/>
      </w:r>
    </w:p>
    <w:p w14:paraId="33A9D4FA" w14:textId="25FDC081"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3.</w:t>
      </w:r>
      <w:r w:rsidR="00F21A43">
        <w:rPr>
          <w:rFonts w:asciiTheme="minorHAnsi" w:eastAsiaTheme="minorEastAsia" w:hAnsiTheme="minorHAnsi" w:cstheme="minorBidi"/>
          <w:sz w:val="24"/>
          <w:szCs w:val="24"/>
          <w:lang w:eastAsia="ja-JP"/>
        </w:rPr>
        <w:t xml:space="preserve"> </w:t>
      </w:r>
      <w:r>
        <w:t>Eisen voor toelating PVB</w:t>
      </w:r>
      <w:r>
        <w:tab/>
      </w:r>
      <w:r>
        <w:fldChar w:fldCharType="begin"/>
      </w:r>
      <w:r>
        <w:instrText xml:space="preserve"> PAGEREF _Toc354670058 \h </w:instrText>
      </w:r>
      <w:r>
        <w:fldChar w:fldCharType="separate"/>
      </w:r>
      <w:r w:rsidR="00F071A5">
        <w:t>15</w:t>
      </w:r>
      <w:r>
        <w:fldChar w:fldCharType="end"/>
      </w:r>
    </w:p>
    <w:p w14:paraId="155C4527" w14:textId="25079F54"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4.</w:t>
      </w:r>
      <w:r w:rsidR="00F21A43">
        <w:rPr>
          <w:rFonts w:asciiTheme="minorHAnsi" w:eastAsiaTheme="minorEastAsia" w:hAnsiTheme="minorHAnsi" w:cstheme="minorBidi"/>
          <w:sz w:val="24"/>
          <w:szCs w:val="24"/>
          <w:lang w:eastAsia="ja-JP"/>
        </w:rPr>
        <w:t xml:space="preserve"> </w:t>
      </w:r>
      <w:r>
        <w:t>Onderdelen PVB</w:t>
      </w:r>
      <w:r>
        <w:tab/>
      </w:r>
      <w:r>
        <w:fldChar w:fldCharType="begin"/>
      </w:r>
      <w:r>
        <w:instrText xml:space="preserve"> PAGEREF _Toc354670059 \h </w:instrText>
      </w:r>
      <w:r>
        <w:fldChar w:fldCharType="separate"/>
      </w:r>
      <w:r w:rsidR="00F071A5">
        <w:t>15</w:t>
      </w:r>
      <w:r>
        <w:fldChar w:fldCharType="end"/>
      </w:r>
    </w:p>
    <w:p w14:paraId="0FD5A3D7" w14:textId="094F35AC"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5.</w:t>
      </w:r>
      <w:r w:rsidR="00F21A43">
        <w:rPr>
          <w:rFonts w:asciiTheme="minorHAnsi" w:eastAsiaTheme="minorEastAsia" w:hAnsiTheme="minorHAnsi" w:cstheme="minorBidi"/>
          <w:sz w:val="24"/>
          <w:szCs w:val="24"/>
          <w:lang w:eastAsia="ja-JP"/>
        </w:rPr>
        <w:t xml:space="preserve"> </w:t>
      </w:r>
      <w:r>
        <w:t>Afnamecondities</w:t>
      </w:r>
      <w:r>
        <w:tab/>
      </w:r>
      <w:r>
        <w:fldChar w:fldCharType="begin"/>
      </w:r>
      <w:r>
        <w:instrText xml:space="preserve"> PAGEREF _Toc354670060 \h </w:instrText>
      </w:r>
      <w:r>
        <w:fldChar w:fldCharType="separate"/>
      </w:r>
      <w:r w:rsidR="00F071A5">
        <w:t>15</w:t>
      </w:r>
      <w:r>
        <w:fldChar w:fldCharType="end"/>
      </w:r>
    </w:p>
    <w:p w14:paraId="11FB2B33" w14:textId="0319F98B"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6.</w:t>
      </w:r>
      <w:r w:rsidR="00F21A43">
        <w:rPr>
          <w:rFonts w:asciiTheme="minorHAnsi" w:eastAsiaTheme="minorEastAsia" w:hAnsiTheme="minorHAnsi" w:cstheme="minorBidi"/>
          <w:sz w:val="24"/>
          <w:szCs w:val="24"/>
          <w:lang w:eastAsia="ja-JP"/>
        </w:rPr>
        <w:t xml:space="preserve"> </w:t>
      </w:r>
      <w:r>
        <w:t>Richtlijnen</w:t>
      </w:r>
      <w:r>
        <w:tab/>
      </w:r>
      <w:r>
        <w:fldChar w:fldCharType="begin"/>
      </w:r>
      <w:r>
        <w:instrText xml:space="preserve"> PAGEREF _Toc354670061 \h </w:instrText>
      </w:r>
      <w:r>
        <w:fldChar w:fldCharType="separate"/>
      </w:r>
      <w:r w:rsidR="00F071A5">
        <w:t>16</w:t>
      </w:r>
      <w:r>
        <w:fldChar w:fldCharType="end"/>
      </w:r>
    </w:p>
    <w:p w14:paraId="6BB510ED" w14:textId="77777777" w:rsidR="00B322D4" w:rsidRDefault="00B322D4" w:rsidP="00F21A43">
      <w:pPr>
        <w:pStyle w:val="Inhopg2"/>
        <w:ind w:left="0"/>
        <w:rPr>
          <w:rFonts w:asciiTheme="minorHAnsi" w:eastAsiaTheme="minorEastAsia" w:hAnsiTheme="minorHAnsi" w:cstheme="minorBidi"/>
          <w:sz w:val="24"/>
          <w:szCs w:val="24"/>
          <w:lang w:eastAsia="ja-JP"/>
        </w:rPr>
      </w:pPr>
      <w:r>
        <w:t xml:space="preserve">Protocol PVB 5.1 Geven van trainingen – </w:t>
      </w:r>
      <w:r w:rsidRPr="00F177AB">
        <w:rPr>
          <w:i/>
        </w:rPr>
        <w:t>portfoliobeoordeling</w:t>
      </w:r>
      <w:r>
        <w:tab/>
      </w:r>
      <w:r>
        <w:fldChar w:fldCharType="begin"/>
      </w:r>
      <w:r>
        <w:instrText xml:space="preserve"> PAGEREF _Toc354670062 \h </w:instrText>
      </w:r>
      <w:r>
        <w:fldChar w:fldCharType="separate"/>
      </w:r>
      <w:r w:rsidR="00F071A5">
        <w:t>17</w:t>
      </w:r>
      <w:r>
        <w:fldChar w:fldCharType="end"/>
      </w:r>
    </w:p>
    <w:p w14:paraId="1C57464A" w14:textId="77777777" w:rsidR="00B322D4" w:rsidRDefault="00B322D4" w:rsidP="00A87B10">
      <w:pPr>
        <w:pStyle w:val="Inhopg1"/>
        <w:rPr>
          <w:rFonts w:asciiTheme="minorHAnsi" w:eastAsiaTheme="minorEastAsia" w:hAnsiTheme="minorHAnsi" w:cstheme="minorBidi"/>
          <w:sz w:val="24"/>
          <w:szCs w:val="24"/>
          <w:lang w:eastAsia="ja-JP"/>
        </w:rPr>
      </w:pPr>
      <w:r>
        <w:t>PVB 5.2 Coachen bij wedstrijden</w:t>
      </w:r>
      <w:r>
        <w:tab/>
      </w:r>
      <w:r>
        <w:fldChar w:fldCharType="begin"/>
      </w:r>
      <w:r>
        <w:instrText xml:space="preserve"> PAGEREF _Toc354670063 \h </w:instrText>
      </w:r>
      <w:r>
        <w:fldChar w:fldCharType="separate"/>
      </w:r>
      <w:r w:rsidR="00F071A5">
        <w:t>19</w:t>
      </w:r>
      <w:r>
        <w:fldChar w:fldCharType="end"/>
      </w:r>
    </w:p>
    <w:p w14:paraId="5B3057D4" w14:textId="1686F3AF" w:rsidR="00B322D4" w:rsidRDefault="00B322D4" w:rsidP="00F21A43">
      <w:pPr>
        <w:pStyle w:val="Inhopg2"/>
        <w:ind w:left="0"/>
        <w:rPr>
          <w:rFonts w:asciiTheme="minorHAnsi" w:eastAsiaTheme="minorEastAsia" w:hAnsiTheme="minorHAnsi" w:cstheme="minorBidi"/>
          <w:sz w:val="24"/>
          <w:szCs w:val="24"/>
          <w:lang w:eastAsia="ja-JP"/>
        </w:rPr>
      </w:pPr>
      <w:r w:rsidRPr="00F177AB">
        <w:rPr>
          <w:rFonts w:eastAsia="Times New Roman"/>
        </w:rPr>
        <w:t>Inleiding</w:t>
      </w:r>
      <w:r w:rsidR="00F21A43">
        <w:rPr>
          <w:rFonts w:eastAsia="Times New Roman"/>
        </w:rPr>
        <w:tab/>
      </w:r>
      <w:r>
        <w:tab/>
      </w:r>
      <w:r>
        <w:fldChar w:fldCharType="begin"/>
      </w:r>
      <w:r>
        <w:instrText xml:space="preserve"> PAGEREF _Toc354670064 \h </w:instrText>
      </w:r>
      <w:r>
        <w:fldChar w:fldCharType="separate"/>
      </w:r>
      <w:r w:rsidR="00F071A5">
        <w:t>19</w:t>
      </w:r>
      <w:r>
        <w:fldChar w:fldCharType="end"/>
      </w:r>
    </w:p>
    <w:p w14:paraId="68A63CC6" w14:textId="5F40CDF0"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1.</w:t>
      </w:r>
      <w:r w:rsidR="00F21A43">
        <w:rPr>
          <w:rFonts w:asciiTheme="minorHAnsi" w:eastAsiaTheme="minorEastAsia" w:hAnsiTheme="minorHAnsi" w:cstheme="minorBidi"/>
          <w:sz w:val="24"/>
          <w:szCs w:val="24"/>
          <w:lang w:eastAsia="ja-JP"/>
        </w:rPr>
        <w:t xml:space="preserve"> </w:t>
      </w:r>
      <w:r>
        <w:t>Doelstelling</w:t>
      </w:r>
      <w:r>
        <w:tab/>
      </w:r>
      <w:r>
        <w:fldChar w:fldCharType="begin"/>
      </w:r>
      <w:r>
        <w:instrText xml:space="preserve"> PAGEREF _Toc354670065 \h </w:instrText>
      </w:r>
      <w:r>
        <w:fldChar w:fldCharType="separate"/>
      </w:r>
      <w:r w:rsidR="00F071A5">
        <w:t>19</w:t>
      </w:r>
      <w:r>
        <w:fldChar w:fldCharType="end"/>
      </w:r>
    </w:p>
    <w:p w14:paraId="4C767330" w14:textId="5079AFA9"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2.</w:t>
      </w:r>
      <w:r w:rsidR="00F21A43">
        <w:rPr>
          <w:rFonts w:asciiTheme="minorHAnsi" w:eastAsiaTheme="minorEastAsia" w:hAnsiTheme="minorHAnsi" w:cstheme="minorBidi"/>
          <w:sz w:val="24"/>
          <w:szCs w:val="24"/>
          <w:lang w:eastAsia="ja-JP"/>
        </w:rPr>
        <w:t xml:space="preserve"> </w:t>
      </w:r>
      <w:r>
        <w:t>Opdracht</w:t>
      </w:r>
      <w:r>
        <w:tab/>
      </w:r>
      <w:r>
        <w:fldChar w:fldCharType="begin"/>
      </w:r>
      <w:r>
        <w:instrText xml:space="preserve"> PAGEREF _Toc354670066 \h </w:instrText>
      </w:r>
      <w:r>
        <w:fldChar w:fldCharType="separate"/>
      </w:r>
      <w:r w:rsidR="00F071A5">
        <w:t>19</w:t>
      </w:r>
      <w:r>
        <w:fldChar w:fldCharType="end"/>
      </w:r>
    </w:p>
    <w:p w14:paraId="772DCA8E" w14:textId="3ABE3FB1"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3.</w:t>
      </w:r>
      <w:r w:rsidR="00F21A43">
        <w:rPr>
          <w:rFonts w:asciiTheme="minorHAnsi" w:eastAsiaTheme="minorEastAsia" w:hAnsiTheme="minorHAnsi" w:cstheme="minorBidi"/>
          <w:sz w:val="24"/>
          <w:szCs w:val="24"/>
          <w:lang w:eastAsia="ja-JP"/>
        </w:rPr>
        <w:t xml:space="preserve"> </w:t>
      </w:r>
      <w:r>
        <w:t>Eisen voor toelating PVB</w:t>
      </w:r>
      <w:r>
        <w:tab/>
      </w:r>
      <w:r>
        <w:fldChar w:fldCharType="begin"/>
      </w:r>
      <w:r>
        <w:instrText xml:space="preserve"> PAGEREF _Toc354670067 \h </w:instrText>
      </w:r>
      <w:r>
        <w:fldChar w:fldCharType="separate"/>
      </w:r>
      <w:r w:rsidR="00F071A5">
        <w:t>19</w:t>
      </w:r>
      <w:r>
        <w:fldChar w:fldCharType="end"/>
      </w:r>
    </w:p>
    <w:p w14:paraId="32C0ACC9" w14:textId="64D61582"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4.</w:t>
      </w:r>
      <w:r w:rsidR="00F21A43">
        <w:rPr>
          <w:rFonts w:asciiTheme="minorHAnsi" w:eastAsiaTheme="minorEastAsia" w:hAnsiTheme="minorHAnsi" w:cstheme="minorBidi"/>
          <w:sz w:val="24"/>
          <w:szCs w:val="24"/>
          <w:lang w:eastAsia="ja-JP"/>
        </w:rPr>
        <w:t xml:space="preserve"> </w:t>
      </w:r>
      <w:r>
        <w:t>Onderdelen PVB</w:t>
      </w:r>
      <w:r>
        <w:tab/>
      </w:r>
      <w:r>
        <w:fldChar w:fldCharType="begin"/>
      </w:r>
      <w:r>
        <w:instrText xml:space="preserve"> PAGEREF _Toc354670068 \h </w:instrText>
      </w:r>
      <w:r>
        <w:fldChar w:fldCharType="separate"/>
      </w:r>
      <w:r w:rsidR="00F071A5">
        <w:t>19</w:t>
      </w:r>
      <w:r>
        <w:fldChar w:fldCharType="end"/>
      </w:r>
    </w:p>
    <w:p w14:paraId="24B176F5" w14:textId="2981DF24"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5.</w:t>
      </w:r>
      <w:r w:rsidR="00F21A43">
        <w:rPr>
          <w:rFonts w:asciiTheme="minorHAnsi" w:eastAsiaTheme="minorEastAsia" w:hAnsiTheme="minorHAnsi" w:cstheme="minorBidi"/>
          <w:sz w:val="24"/>
          <w:szCs w:val="24"/>
          <w:lang w:eastAsia="ja-JP"/>
        </w:rPr>
        <w:t xml:space="preserve"> </w:t>
      </w:r>
      <w:r>
        <w:t>Afnamecondities en locatie</w:t>
      </w:r>
      <w:r>
        <w:tab/>
      </w:r>
      <w:r>
        <w:fldChar w:fldCharType="begin"/>
      </w:r>
      <w:r>
        <w:instrText xml:space="preserve"> PAGEREF _Toc354670069 \h </w:instrText>
      </w:r>
      <w:r>
        <w:fldChar w:fldCharType="separate"/>
      </w:r>
      <w:r w:rsidR="00F071A5">
        <w:t>19</w:t>
      </w:r>
      <w:r>
        <w:fldChar w:fldCharType="end"/>
      </w:r>
    </w:p>
    <w:p w14:paraId="472D69F9" w14:textId="7AAEDEF1"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6.</w:t>
      </w:r>
      <w:r w:rsidR="00F21A43">
        <w:rPr>
          <w:rFonts w:asciiTheme="minorHAnsi" w:eastAsiaTheme="minorEastAsia" w:hAnsiTheme="minorHAnsi" w:cstheme="minorBidi"/>
          <w:sz w:val="24"/>
          <w:szCs w:val="24"/>
          <w:lang w:eastAsia="ja-JP"/>
        </w:rPr>
        <w:t xml:space="preserve"> </w:t>
      </w:r>
      <w:r>
        <w:t>Richtlijnen</w:t>
      </w:r>
      <w:r>
        <w:tab/>
      </w:r>
      <w:r>
        <w:fldChar w:fldCharType="begin"/>
      </w:r>
      <w:r>
        <w:instrText xml:space="preserve"> PAGEREF _Toc354670070 \h </w:instrText>
      </w:r>
      <w:r>
        <w:fldChar w:fldCharType="separate"/>
      </w:r>
      <w:r w:rsidR="00F071A5">
        <w:t>20</w:t>
      </w:r>
      <w:r>
        <w:fldChar w:fldCharType="end"/>
      </w:r>
    </w:p>
    <w:p w14:paraId="34474E8C" w14:textId="77777777" w:rsidR="00B322D4" w:rsidRDefault="00B322D4" w:rsidP="00F21A43">
      <w:pPr>
        <w:pStyle w:val="Inhopg2"/>
        <w:ind w:left="0"/>
        <w:rPr>
          <w:rFonts w:asciiTheme="minorHAnsi" w:eastAsiaTheme="minorEastAsia" w:hAnsiTheme="minorHAnsi" w:cstheme="minorBidi"/>
          <w:sz w:val="24"/>
          <w:szCs w:val="24"/>
          <w:lang w:eastAsia="ja-JP"/>
        </w:rPr>
      </w:pPr>
      <w:r>
        <w:t xml:space="preserve">Protocol PVB 5.2 Coachen bij wedstrijden – </w:t>
      </w:r>
      <w:r w:rsidRPr="00F177AB">
        <w:rPr>
          <w:i/>
        </w:rPr>
        <w:t>portfoliobeoordeling</w:t>
      </w:r>
      <w:r>
        <w:tab/>
      </w:r>
      <w:r>
        <w:fldChar w:fldCharType="begin"/>
      </w:r>
      <w:r>
        <w:instrText xml:space="preserve"> PAGEREF _Toc354670071 \h </w:instrText>
      </w:r>
      <w:r>
        <w:fldChar w:fldCharType="separate"/>
      </w:r>
      <w:r w:rsidR="00F071A5">
        <w:t>21</w:t>
      </w:r>
      <w:r>
        <w:fldChar w:fldCharType="end"/>
      </w:r>
    </w:p>
    <w:p w14:paraId="2E9D2993" w14:textId="77777777" w:rsidR="00B322D4" w:rsidRDefault="00B322D4" w:rsidP="00F21A43">
      <w:pPr>
        <w:pStyle w:val="Inhopg2"/>
        <w:ind w:left="0"/>
        <w:rPr>
          <w:rFonts w:asciiTheme="minorHAnsi" w:eastAsiaTheme="minorEastAsia" w:hAnsiTheme="minorHAnsi" w:cstheme="minorBidi"/>
          <w:sz w:val="24"/>
          <w:szCs w:val="24"/>
          <w:lang w:eastAsia="ja-JP"/>
        </w:rPr>
      </w:pPr>
      <w:r>
        <w:t xml:space="preserve">Protocol PVB 5.2 Coachen bij wedstrijden – </w:t>
      </w:r>
      <w:r w:rsidRPr="00F177AB">
        <w:rPr>
          <w:i/>
        </w:rPr>
        <w:t>praktijkbeoordeling</w:t>
      </w:r>
      <w:r>
        <w:tab/>
      </w:r>
      <w:r>
        <w:fldChar w:fldCharType="begin"/>
      </w:r>
      <w:r>
        <w:instrText xml:space="preserve"> PAGEREF _Toc354670072 \h </w:instrText>
      </w:r>
      <w:r>
        <w:fldChar w:fldCharType="separate"/>
      </w:r>
      <w:r w:rsidR="00F071A5">
        <w:t>23</w:t>
      </w:r>
      <w:r>
        <w:fldChar w:fldCharType="end"/>
      </w:r>
    </w:p>
    <w:p w14:paraId="5E50C8A3" w14:textId="77777777" w:rsidR="00B322D4" w:rsidRPr="00A87B10" w:rsidRDefault="00B322D4" w:rsidP="00A87B10">
      <w:pPr>
        <w:pStyle w:val="Inhopg1"/>
        <w:rPr>
          <w:rFonts w:asciiTheme="minorHAnsi" w:eastAsiaTheme="minorEastAsia" w:hAnsiTheme="minorHAnsi" w:cstheme="minorBidi"/>
          <w:sz w:val="24"/>
          <w:szCs w:val="24"/>
          <w:lang w:eastAsia="ja-JP"/>
        </w:rPr>
      </w:pPr>
      <w:r w:rsidRPr="00A87B10">
        <w:t>PVB 5.3 Ondersteunen van meerjarentopsportbeleid</w:t>
      </w:r>
      <w:r w:rsidRPr="00A87B10">
        <w:tab/>
      </w:r>
      <w:r w:rsidRPr="00A87B10">
        <w:fldChar w:fldCharType="begin"/>
      </w:r>
      <w:r w:rsidRPr="00A87B10">
        <w:instrText xml:space="preserve"> PAGEREF _Toc354670073 \h </w:instrText>
      </w:r>
      <w:r w:rsidRPr="00A87B10">
        <w:fldChar w:fldCharType="separate"/>
      </w:r>
      <w:r w:rsidR="00F071A5" w:rsidRPr="00A87B10">
        <w:t>25</w:t>
      </w:r>
      <w:r w:rsidRPr="00A87B10">
        <w:fldChar w:fldCharType="end"/>
      </w:r>
    </w:p>
    <w:p w14:paraId="5C2E060E" w14:textId="21ABCDA5" w:rsidR="00B322D4" w:rsidRDefault="00B322D4" w:rsidP="00F21A43">
      <w:pPr>
        <w:pStyle w:val="Inhopg2"/>
        <w:ind w:left="0"/>
        <w:rPr>
          <w:rFonts w:asciiTheme="minorHAnsi" w:eastAsiaTheme="minorEastAsia" w:hAnsiTheme="minorHAnsi" w:cstheme="minorBidi"/>
          <w:sz w:val="24"/>
          <w:szCs w:val="24"/>
          <w:lang w:eastAsia="ja-JP"/>
        </w:rPr>
      </w:pPr>
      <w:r w:rsidRPr="00F177AB">
        <w:rPr>
          <w:rFonts w:eastAsia="Times New Roman"/>
        </w:rPr>
        <w:t>Inleiding</w:t>
      </w:r>
      <w:r w:rsidR="00F21A43">
        <w:rPr>
          <w:rFonts w:eastAsia="Times New Roman"/>
        </w:rPr>
        <w:tab/>
      </w:r>
      <w:r>
        <w:tab/>
      </w:r>
      <w:r>
        <w:fldChar w:fldCharType="begin"/>
      </w:r>
      <w:r>
        <w:instrText xml:space="preserve"> PAGEREF _Toc354670074 \h </w:instrText>
      </w:r>
      <w:r>
        <w:fldChar w:fldCharType="separate"/>
      </w:r>
      <w:r w:rsidR="00F071A5">
        <w:t>25</w:t>
      </w:r>
      <w:r>
        <w:fldChar w:fldCharType="end"/>
      </w:r>
    </w:p>
    <w:p w14:paraId="6CAB360D" w14:textId="438735D9"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lastRenderedPageBreak/>
        <w:t>1.</w:t>
      </w:r>
      <w:r w:rsidR="00F21A43">
        <w:rPr>
          <w:rFonts w:asciiTheme="minorHAnsi" w:eastAsiaTheme="minorEastAsia" w:hAnsiTheme="minorHAnsi" w:cstheme="minorBidi"/>
          <w:sz w:val="24"/>
          <w:szCs w:val="24"/>
          <w:lang w:eastAsia="ja-JP"/>
        </w:rPr>
        <w:t xml:space="preserve"> </w:t>
      </w:r>
      <w:r>
        <w:t>Doelstelling</w:t>
      </w:r>
      <w:r>
        <w:tab/>
      </w:r>
      <w:r>
        <w:fldChar w:fldCharType="begin"/>
      </w:r>
      <w:r>
        <w:instrText xml:space="preserve"> PAGEREF _Toc354670075 \h </w:instrText>
      </w:r>
      <w:r>
        <w:fldChar w:fldCharType="separate"/>
      </w:r>
      <w:r w:rsidR="00F071A5">
        <w:t>25</w:t>
      </w:r>
      <w:r>
        <w:fldChar w:fldCharType="end"/>
      </w:r>
    </w:p>
    <w:p w14:paraId="7F45914C" w14:textId="182D232D"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2.</w:t>
      </w:r>
      <w:r w:rsidR="00F21A43">
        <w:rPr>
          <w:rFonts w:asciiTheme="minorHAnsi" w:eastAsiaTheme="minorEastAsia" w:hAnsiTheme="minorHAnsi" w:cstheme="minorBidi"/>
          <w:sz w:val="24"/>
          <w:szCs w:val="24"/>
          <w:lang w:eastAsia="ja-JP"/>
        </w:rPr>
        <w:t xml:space="preserve"> </w:t>
      </w:r>
      <w:r>
        <w:t>Opdracht</w:t>
      </w:r>
      <w:r>
        <w:tab/>
      </w:r>
      <w:r>
        <w:fldChar w:fldCharType="begin"/>
      </w:r>
      <w:r>
        <w:instrText xml:space="preserve"> PAGEREF _Toc354670076 \h </w:instrText>
      </w:r>
      <w:r>
        <w:fldChar w:fldCharType="separate"/>
      </w:r>
      <w:r w:rsidR="00F071A5">
        <w:t>25</w:t>
      </w:r>
      <w:r>
        <w:fldChar w:fldCharType="end"/>
      </w:r>
    </w:p>
    <w:p w14:paraId="2AE40520" w14:textId="43044D63"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3.</w:t>
      </w:r>
      <w:r w:rsidR="00F21A43">
        <w:rPr>
          <w:rFonts w:asciiTheme="minorHAnsi" w:eastAsiaTheme="minorEastAsia" w:hAnsiTheme="minorHAnsi" w:cstheme="minorBidi"/>
          <w:sz w:val="24"/>
          <w:szCs w:val="24"/>
          <w:lang w:eastAsia="ja-JP"/>
        </w:rPr>
        <w:t xml:space="preserve"> </w:t>
      </w:r>
      <w:r>
        <w:t>Eisen voor toelating PVB</w:t>
      </w:r>
      <w:r>
        <w:tab/>
      </w:r>
      <w:r>
        <w:fldChar w:fldCharType="begin"/>
      </w:r>
      <w:r>
        <w:instrText xml:space="preserve"> PAGEREF _Toc354670077 \h </w:instrText>
      </w:r>
      <w:r>
        <w:fldChar w:fldCharType="separate"/>
      </w:r>
      <w:r w:rsidR="00F071A5">
        <w:t>25</w:t>
      </w:r>
      <w:r>
        <w:fldChar w:fldCharType="end"/>
      </w:r>
    </w:p>
    <w:p w14:paraId="08A5617D" w14:textId="504AE30A"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4.</w:t>
      </w:r>
      <w:r w:rsidR="00F21A43">
        <w:rPr>
          <w:rFonts w:asciiTheme="minorHAnsi" w:eastAsiaTheme="minorEastAsia" w:hAnsiTheme="minorHAnsi" w:cstheme="minorBidi"/>
          <w:sz w:val="24"/>
          <w:szCs w:val="24"/>
          <w:lang w:eastAsia="ja-JP"/>
        </w:rPr>
        <w:t xml:space="preserve"> </w:t>
      </w:r>
      <w:r>
        <w:t>Onderdelen PVB</w:t>
      </w:r>
      <w:r>
        <w:tab/>
      </w:r>
      <w:r>
        <w:fldChar w:fldCharType="begin"/>
      </w:r>
      <w:r>
        <w:instrText xml:space="preserve"> PAGEREF _Toc354670078 \h </w:instrText>
      </w:r>
      <w:r>
        <w:fldChar w:fldCharType="separate"/>
      </w:r>
      <w:r w:rsidR="00F071A5">
        <w:t>25</w:t>
      </w:r>
      <w:r>
        <w:fldChar w:fldCharType="end"/>
      </w:r>
    </w:p>
    <w:p w14:paraId="4B99A91D" w14:textId="42D47948"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5.</w:t>
      </w:r>
      <w:r w:rsidR="00F21A43">
        <w:rPr>
          <w:rFonts w:asciiTheme="minorHAnsi" w:eastAsiaTheme="minorEastAsia" w:hAnsiTheme="minorHAnsi" w:cstheme="minorBidi"/>
          <w:sz w:val="24"/>
          <w:szCs w:val="24"/>
          <w:lang w:eastAsia="ja-JP"/>
        </w:rPr>
        <w:t xml:space="preserve"> </w:t>
      </w:r>
      <w:r>
        <w:t>Afnamecondities</w:t>
      </w:r>
      <w:r>
        <w:tab/>
      </w:r>
      <w:r>
        <w:fldChar w:fldCharType="begin"/>
      </w:r>
      <w:r>
        <w:instrText xml:space="preserve"> PAGEREF _Toc354670079 \h </w:instrText>
      </w:r>
      <w:r>
        <w:fldChar w:fldCharType="separate"/>
      </w:r>
      <w:r w:rsidR="00F071A5">
        <w:t>25</w:t>
      </w:r>
      <w:r>
        <w:fldChar w:fldCharType="end"/>
      </w:r>
    </w:p>
    <w:p w14:paraId="60F999EC" w14:textId="1467E630"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6.</w:t>
      </w:r>
      <w:r w:rsidR="00F21A43">
        <w:rPr>
          <w:rFonts w:asciiTheme="minorHAnsi" w:eastAsiaTheme="minorEastAsia" w:hAnsiTheme="minorHAnsi" w:cstheme="minorBidi"/>
          <w:sz w:val="24"/>
          <w:szCs w:val="24"/>
          <w:lang w:eastAsia="ja-JP"/>
        </w:rPr>
        <w:t xml:space="preserve"> </w:t>
      </w:r>
      <w:r>
        <w:t>Richtlijnen</w:t>
      </w:r>
      <w:r>
        <w:tab/>
      </w:r>
      <w:r>
        <w:fldChar w:fldCharType="begin"/>
      </w:r>
      <w:r>
        <w:instrText xml:space="preserve"> PAGEREF _Toc354670080 \h </w:instrText>
      </w:r>
      <w:r>
        <w:fldChar w:fldCharType="separate"/>
      </w:r>
      <w:r w:rsidR="00F071A5">
        <w:t>26</w:t>
      </w:r>
      <w:r>
        <w:fldChar w:fldCharType="end"/>
      </w:r>
    </w:p>
    <w:p w14:paraId="6292CB26" w14:textId="77777777" w:rsidR="00B322D4" w:rsidRDefault="00B322D4" w:rsidP="00F21A43">
      <w:pPr>
        <w:pStyle w:val="Inhopg2"/>
        <w:ind w:left="0"/>
        <w:rPr>
          <w:rFonts w:asciiTheme="minorHAnsi" w:eastAsiaTheme="minorEastAsia" w:hAnsiTheme="minorHAnsi" w:cstheme="minorBidi"/>
          <w:sz w:val="24"/>
          <w:szCs w:val="24"/>
          <w:lang w:eastAsia="ja-JP"/>
        </w:rPr>
      </w:pPr>
      <w:r>
        <w:t xml:space="preserve">Protocol PVB 5.3 Ondersteunen van meerjarentopsportbeleid – </w:t>
      </w:r>
      <w:r w:rsidRPr="00F177AB">
        <w:rPr>
          <w:i/>
        </w:rPr>
        <w:t>portfoliobeoordeling</w:t>
      </w:r>
      <w:r>
        <w:tab/>
      </w:r>
      <w:r>
        <w:fldChar w:fldCharType="begin"/>
      </w:r>
      <w:r>
        <w:instrText xml:space="preserve"> PAGEREF _Toc354670081 \h </w:instrText>
      </w:r>
      <w:r>
        <w:fldChar w:fldCharType="separate"/>
      </w:r>
      <w:r w:rsidR="00F071A5">
        <w:t>27</w:t>
      </w:r>
      <w:r>
        <w:fldChar w:fldCharType="end"/>
      </w:r>
    </w:p>
    <w:p w14:paraId="34885788" w14:textId="77777777" w:rsidR="00B322D4" w:rsidRDefault="00B322D4" w:rsidP="00A87B10">
      <w:pPr>
        <w:pStyle w:val="Inhopg1"/>
        <w:rPr>
          <w:rFonts w:asciiTheme="minorHAnsi" w:eastAsiaTheme="minorEastAsia" w:hAnsiTheme="minorHAnsi" w:cstheme="minorBidi"/>
          <w:sz w:val="24"/>
          <w:szCs w:val="24"/>
          <w:lang w:eastAsia="ja-JP"/>
        </w:rPr>
      </w:pPr>
      <w:r w:rsidRPr="00F177AB">
        <w:t>PVB 5.5 Managen van topsportbegeleidingsteams en netwerken</w:t>
      </w:r>
      <w:r>
        <w:tab/>
      </w:r>
      <w:r>
        <w:fldChar w:fldCharType="begin"/>
      </w:r>
      <w:r>
        <w:instrText xml:space="preserve"> PAGEREF _Toc354670082 \h </w:instrText>
      </w:r>
      <w:r>
        <w:fldChar w:fldCharType="separate"/>
      </w:r>
      <w:r w:rsidR="00F071A5">
        <w:t>29</w:t>
      </w:r>
      <w:r>
        <w:fldChar w:fldCharType="end"/>
      </w:r>
    </w:p>
    <w:p w14:paraId="6D92D75E" w14:textId="0976C092" w:rsidR="00B322D4" w:rsidRDefault="00B322D4" w:rsidP="00F21A43">
      <w:pPr>
        <w:pStyle w:val="Inhopg2"/>
        <w:ind w:left="0"/>
        <w:rPr>
          <w:rFonts w:asciiTheme="minorHAnsi" w:eastAsiaTheme="minorEastAsia" w:hAnsiTheme="minorHAnsi" w:cstheme="minorBidi"/>
          <w:sz w:val="24"/>
          <w:szCs w:val="24"/>
          <w:lang w:eastAsia="ja-JP"/>
        </w:rPr>
      </w:pPr>
      <w:r w:rsidRPr="00F177AB">
        <w:rPr>
          <w:rFonts w:eastAsia="Times New Roman"/>
        </w:rPr>
        <w:t>Inleiding</w:t>
      </w:r>
      <w:r w:rsidR="00F21A43">
        <w:rPr>
          <w:rFonts w:eastAsia="Times New Roman"/>
        </w:rPr>
        <w:tab/>
      </w:r>
      <w:r>
        <w:tab/>
      </w:r>
      <w:r>
        <w:fldChar w:fldCharType="begin"/>
      </w:r>
      <w:r>
        <w:instrText xml:space="preserve"> PAGEREF _Toc354670083 \h </w:instrText>
      </w:r>
      <w:r>
        <w:fldChar w:fldCharType="separate"/>
      </w:r>
      <w:r w:rsidR="00F071A5">
        <w:t>29</w:t>
      </w:r>
      <w:r>
        <w:fldChar w:fldCharType="end"/>
      </w:r>
    </w:p>
    <w:p w14:paraId="355D1E9F" w14:textId="3B4CB98A"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1.</w:t>
      </w:r>
      <w:r w:rsidR="00F21A43">
        <w:rPr>
          <w:rFonts w:asciiTheme="minorHAnsi" w:eastAsiaTheme="minorEastAsia" w:hAnsiTheme="minorHAnsi" w:cstheme="minorBidi"/>
          <w:sz w:val="24"/>
          <w:szCs w:val="24"/>
          <w:lang w:eastAsia="ja-JP"/>
        </w:rPr>
        <w:t xml:space="preserve"> </w:t>
      </w:r>
      <w:r>
        <w:t>Doelstelling</w:t>
      </w:r>
      <w:r>
        <w:tab/>
      </w:r>
      <w:r>
        <w:fldChar w:fldCharType="begin"/>
      </w:r>
      <w:r>
        <w:instrText xml:space="preserve"> PAGEREF _Toc354670084 \h </w:instrText>
      </w:r>
      <w:r>
        <w:fldChar w:fldCharType="separate"/>
      </w:r>
      <w:r w:rsidR="00F071A5">
        <w:t>29</w:t>
      </w:r>
      <w:r>
        <w:fldChar w:fldCharType="end"/>
      </w:r>
    </w:p>
    <w:p w14:paraId="506C7BC6" w14:textId="758D9C20"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2.</w:t>
      </w:r>
      <w:r w:rsidR="00F21A43">
        <w:rPr>
          <w:rFonts w:asciiTheme="minorHAnsi" w:eastAsiaTheme="minorEastAsia" w:hAnsiTheme="minorHAnsi" w:cstheme="minorBidi"/>
          <w:sz w:val="24"/>
          <w:szCs w:val="24"/>
          <w:lang w:eastAsia="ja-JP"/>
        </w:rPr>
        <w:t xml:space="preserve"> </w:t>
      </w:r>
      <w:r>
        <w:t>Opdracht</w:t>
      </w:r>
      <w:r>
        <w:tab/>
      </w:r>
      <w:r>
        <w:fldChar w:fldCharType="begin"/>
      </w:r>
      <w:r>
        <w:instrText xml:space="preserve"> PAGEREF _Toc354670085 \h </w:instrText>
      </w:r>
      <w:r>
        <w:fldChar w:fldCharType="separate"/>
      </w:r>
      <w:r w:rsidR="00F071A5">
        <w:t>29</w:t>
      </w:r>
      <w:r>
        <w:fldChar w:fldCharType="end"/>
      </w:r>
    </w:p>
    <w:p w14:paraId="6CD535BE" w14:textId="521526B2"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3.</w:t>
      </w:r>
      <w:r w:rsidR="00F21A43">
        <w:rPr>
          <w:rFonts w:asciiTheme="minorHAnsi" w:eastAsiaTheme="minorEastAsia" w:hAnsiTheme="minorHAnsi" w:cstheme="minorBidi"/>
          <w:sz w:val="24"/>
          <w:szCs w:val="24"/>
          <w:lang w:eastAsia="ja-JP"/>
        </w:rPr>
        <w:t xml:space="preserve"> </w:t>
      </w:r>
      <w:r>
        <w:t>Eisen voor toelating PVB</w:t>
      </w:r>
      <w:r>
        <w:tab/>
      </w:r>
      <w:r>
        <w:fldChar w:fldCharType="begin"/>
      </w:r>
      <w:r>
        <w:instrText xml:space="preserve"> PAGEREF _Toc354670086 \h </w:instrText>
      </w:r>
      <w:r>
        <w:fldChar w:fldCharType="separate"/>
      </w:r>
      <w:r w:rsidR="00F071A5">
        <w:t>29</w:t>
      </w:r>
      <w:r>
        <w:fldChar w:fldCharType="end"/>
      </w:r>
    </w:p>
    <w:p w14:paraId="4A7B998F" w14:textId="3F36D3FA"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4.</w:t>
      </w:r>
      <w:r w:rsidR="00F21A43">
        <w:rPr>
          <w:rFonts w:asciiTheme="minorHAnsi" w:eastAsiaTheme="minorEastAsia" w:hAnsiTheme="minorHAnsi" w:cstheme="minorBidi"/>
          <w:sz w:val="24"/>
          <w:szCs w:val="24"/>
          <w:lang w:eastAsia="ja-JP"/>
        </w:rPr>
        <w:t xml:space="preserve"> </w:t>
      </w:r>
      <w:r>
        <w:t>Onderdelen PVB</w:t>
      </w:r>
      <w:r>
        <w:tab/>
      </w:r>
      <w:r>
        <w:fldChar w:fldCharType="begin"/>
      </w:r>
      <w:r>
        <w:instrText xml:space="preserve"> PAGEREF _Toc354670087 \h </w:instrText>
      </w:r>
      <w:r>
        <w:fldChar w:fldCharType="separate"/>
      </w:r>
      <w:r w:rsidR="00F071A5">
        <w:t>29</w:t>
      </w:r>
      <w:r>
        <w:fldChar w:fldCharType="end"/>
      </w:r>
    </w:p>
    <w:p w14:paraId="02BECD35" w14:textId="7C25CB50"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5.</w:t>
      </w:r>
      <w:r w:rsidR="00F21A43">
        <w:rPr>
          <w:rFonts w:asciiTheme="minorHAnsi" w:eastAsiaTheme="minorEastAsia" w:hAnsiTheme="minorHAnsi" w:cstheme="minorBidi"/>
          <w:sz w:val="24"/>
          <w:szCs w:val="24"/>
          <w:lang w:eastAsia="ja-JP"/>
        </w:rPr>
        <w:t xml:space="preserve"> </w:t>
      </w:r>
      <w:r>
        <w:t>Afnamecondities</w:t>
      </w:r>
      <w:r>
        <w:tab/>
      </w:r>
      <w:r>
        <w:fldChar w:fldCharType="begin"/>
      </w:r>
      <w:r>
        <w:instrText xml:space="preserve"> PAGEREF _Toc354670088 \h </w:instrText>
      </w:r>
      <w:r>
        <w:fldChar w:fldCharType="separate"/>
      </w:r>
      <w:r w:rsidR="00F071A5">
        <w:t>29</w:t>
      </w:r>
      <w:r>
        <w:fldChar w:fldCharType="end"/>
      </w:r>
    </w:p>
    <w:p w14:paraId="6CD31DF4" w14:textId="002FD86A"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6.</w:t>
      </w:r>
      <w:r w:rsidR="00F21A43">
        <w:rPr>
          <w:rFonts w:asciiTheme="minorHAnsi" w:eastAsiaTheme="minorEastAsia" w:hAnsiTheme="minorHAnsi" w:cstheme="minorBidi"/>
          <w:sz w:val="24"/>
          <w:szCs w:val="24"/>
          <w:lang w:eastAsia="ja-JP"/>
        </w:rPr>
        <w:t xml:space="preserve"> </w:t>
      </w:r>
      <w:r>
        <w:t>Richtlijnen</w:t>
      </w:r>
      <w:r>
        <w:tab/>
      </w:r>
      <w:r>
        <w:fldChar w:fldCharType="begin"/>
      </w:r>
      <w:r>
        <w:instrText xml:space="preserve"> PAGEREF _Toc354670089 \h </w:instrText>
      </w:r>
      <w:r>
        <w:fldChar w:fldCharType="separate"/>
      </w:r>
      <w:r w:rsidR="00F071A5">
        <w:t>30</w:t>
      </w:r>
      <w:r>
        <w:fldChar w:fldCharType="end"/>
      </w:r>
    </w:p>
    <w:p w14:paraId="7A310037" w14:textId="77777777" w:rsidR="00B322D4" w:rsidRDefault="00B322D4" w:rsidP="00F21A43">
      <w:pPr>
        <w:pStyle w:val="Inhopg2"/>
        <w:ind w:left="0"/>
        <w:rPr>
          <w:rFonts w:asciiTheme="minorHAnsi" w:eastAsiaTheme="minorEastAsia" w:hAnsiTheme="minorHAnsi" w:cstheme="minorBidi"/>
          <w:sz w:val="24"/>
          <w:szCs w:val="24"/>
          <w:lang w:eastAsia="ja-JP"/>
        </w:rPr>
      </w:pPr>
      <w:r>
        <w:t xml:space="preserve">Protocol PVB 5.5 Managen van topsportbegeleidingsteam en netwerken – </w:t>
      </w:r>
      <w:r w:rsidRPr="00F177AB">
        <w:rPr>
          <w:i/>
        </w:rPr>
        <w:t>portfoliobeoordeling</w:t>
      </w:r>
      <w:r>
        <w:tab/>
      </w:r>
      <w:r>
        <w:fldChar w:fldCharType="begin"/>
      </w:r>
      <w:r>
        <w:instrText xml:space="preserve"> PAGEREF _Toc354670090 \h </w:instrText>
      </w:r>
      <w:r>
        <w:fldChar w:fldCharType="separate"/>
      </w:r>
      <w:r w:rsidR="00F071A5">
        <w:t>31</w:t>
      </w:r>
      <w:r>
        <w:fldChar w:fldCharType="end"/>
      </w:r>
    </w:p>
    <w:p w14:paraId="44E24860" w14:textId="77777777" w:rsidR="00B322D4" w:rsidRDefault="00B322D4" w:rsidP="00A87B10">
      <w:pPr>
        <w:pStyle w:val="Inhopg1"/>
        <w:rPr>
          <w:rFonts w:asciiTheme="minorHAnsi" w:eastAsiaTheme="minorEastAsia" w:hAnsiTheme="minorHAnsi" w:cstheme="minorBidi"/>
          <w:sz w:val="24"/>
          <w:szCs w:val="24"/>
          <w:lang w:eastAsia="ja-JP"/>
        </w:rPr>
      </w:pPr>
      <w:r w:rsidRPr="00F177AB">
        <w:t>PVB 5.6 Vergaren, ontwikkelen, toepassen en delen van kennis</w:t>
      </w:r>
      <w:r>
        <w:tab/>
      </w:r>
      <w:r>
        <w:fldChar w:fldCharType="begin"/>
      </w:r>
      <w:r>
        <w:instrText xml:space="preserve"> PAGEREF _Toc354670091 \h </w:instrText>
      </w:r>
      <w:r>
        <w:fldChar w:fldCharType="separate"/>
      </w:r>
      <w:r w:rsidR="00F071A5">
        <w:t>33</w:t>
      </w:r>
      <w:r>
        <w:fldChar w:fldCharType="end"/>
      </w:r>
    </w:p>
    <w:p w14:paraId="37FF513C" w14:textId="0BF099E2" w:rsidR="00B322D4" w:rsidRDefault="00B322D4" w:rsidP="00F21A43">
      <w:pPr>
        <w:pStyle w:val="Inhopg2"/>
        <w:ind w:left="0"/>
        <w:rPr>
          <w:rFonts w:asciiTheme="minorHAnsi" w:eastAsiaTheme="minorEastAsia" w:hAnsiTheme="minorHAnsi" w:cstheme="minorBidi"/>
          <w:sz w:val="24"/>
          <w:szCs w:val="24"/>
          <w:lang w:eastAsia="ja-JP"/>
        </w:rPr>
      </w:pPr>
      <w:r w:rsidRPr="00F177AB">
        <w:rPr>
          <w:rFonts w:eastAsia="Times New Roman"/>
        </w:rPr>
        <w:t>Inleiding</w:t>
      </w:r>
      <w:r w:rsidR="00F21A43">
        <w:rPr>
          <w:rFonts w:eastAsia="Times New Roman"/>
        </w:rPr>
        <w:tab/>
      </w:r>
      <w:r>
        <w:tab/>
      </w:r>
      <w:r>
        <w:fldChar w:fldCharType="begin"/>
      </w:r>
      <w:r>
        <w:instrText xml:space="preserve"> PAGEREF _Toc354670092 \h </w:instrText>
      </w:r>
      <w:r>
        <w:fldChar w:fldCharType="separate"/>
      </w:r>
      <w:r w:rsidR="00F071A5">
        <w:t>33</w:t>
      </w:r>
      <w:r>
        <w:fldChar w:fldCharType="end"/>
      </w:r>
    </w:p>
    <w:p w14:paraId="58DC33C7" w14:textId="52A16F62"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1.</w:t>
      </w:r>
      <w:r w:rsidR="00F21A43">
        <w:rPr>
          <w:rFonts w:asciiTheme="minorHAnsi" w:eastAsiaTheme="minorEastAsia" w:hAnsiTheme="minorHAnsi" w:cstheme="minorBidi"/>
          <w:sz w:val="24"/>
          <w:szCs w:val="24"/>
          <w:lang w:eastAsia="ja-JP"/>
        </w:rPr>
        <w:t xml:space="preserve"> </w:t>
      </w:r>
      <w:r>
        <w:t>Doelstelling</w:t>
      </w:r>
      <w:r>
        <w:tab/>
      </w:r>
      <w:r>
        <w:fldChar w:fldCharType="begin"/>
      </w:r>
      <w:r>
        <w:instrText xml:space="preserve"> PAGEREF _Toc354670093 \h </w:instrText>
      </w:r>
      <w:r>
        <w:fldChar w:fldCharType="separate"/>
      </w:r>
      <w:r w:rsidR="00F071A5">
        <w:t>33</w:t>
      </w:r>
      <w:r>
        <w:fldChar w:fldCharType="end"/>
      </w:r>
    </w:p>
    <w:p w14:paraId="12BB2FFD" w14:textId="6D0D76DD"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2.</w:t>
      </w:r>
      <w:r w:rsidR="00F21A43">
        <w:rPr>
          <w:rFonts w:asciiTheme="minorHAnsi" w:eastAsiaTheme="minorEastAsia" w:hAnsiTheme="minorHAnsi" w:cstheme="minorBidi"/>
          <w:sz w:val="24"/>
          <w:szCs w:val="24"/>
          <w:lang w:eastAsia="ja-JP"/>
        </w:rPr>
        <w:t xml:space="preserve"> </w:t>
      </w:r>
      <w:r>
        <w:t>Opdracht</w:t>
      </w:r>
      <w:r>
        <w:tab/>
      </w:r>
      <w:r>
        <w:fldChar w:fldCharType="begin"/>
      </w:r>
      <w:r>
        <w:instrText xml:space="preserve"> PAGEREF _Toc354670094 \h </w:instrText>
      </w:r>
      <w:r>
        <w:fldChar w:fldCharType="separate"/>
      </w:r>
      <w:r w:rsidR="00F071A5">
        <w:t>33</w:t>
      </w:r>
      <w:r>
        <w:fldChar w:fldCharType="end"/>
      </w:r>
    </w:p>
    <w:p w14:paraId="322CB675" w14:textId="6C0FC439"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3.</w:t>
      </w:r>
      <w:r w:rsidR="00F21A43">
        <w:rPr>
          <w:rFonts w:asciiTheme="minorHAnsi" w:eastAsiaTheme="minorEastAsia" w:hAnsiTheme="minorHAnsi" w:cstheme="minorBidi"/>
          <w:sz w:val="24"/>
          <w:szCs w:val="24"/>
          <w:lang w:eastAsia="ja-JP"/>
        </w:rPr>
        <w:t xml:space="preserve"> </w:t>
      </w:r>
      <w:r>
        <w:t>Eisen voor toelating PVB</w:t>
      </w:r>
      <w:r>
        <w:tab/>
      </w:r>
      <w:r>
        <w:fldChar w:fldCharType="begin"/>
      </w:r>
      <w:r>
        <w:instrText xml:space="preserve"> PAGEREF _Toc354670095 \h </w:instrText>
      </w:r>
      <w:r>
        <w:fldChar w:fldCharType="separate"/>
      </w:r>
      <w:r w:rsidR="00F071A5">
        <w:t>33</w:t>
      </w:r>
      <w:r>
        <w:fldChar w:fldCharType="end"/>
      </w:r>
    </w:p>
    <w:p w14:paraId="78606D28" w14:textId="599A04BD"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4.</w:t>
      </w:r>
      <w:r w:rsidR="00F21A43">
        <w:rPr>
          <w:rFonts w:asciiTheme="minorHAnsi" w:eastAsiaTheme="minorEastAsia" w:hAnsiTheme="minorHAnsi" w:cstheme="minorBidi"/>
          <w:sz w:val="24"/>
          <w:szCs w:val="24"/>
          <w:lang w:eastAsia="ja-JP"/>
        </w:rPr>
        <w:t xml:space="preserve"> </w:t>
      </w:r>
      <w:r>
        <w:t>Onderdelen PVB</w:t>
      </w:r>
      <w:r>
        <w:tab/>
      </w:r>
      <w:r>
        <w:fldChar w:fldCharType="begin"/>
      </w:r>
      <w:r>
        <w:instrText xml:space="preserve"> PAGEREF _Toc354670096 \h </w:instrText>
      </w:r>
      <w:r>
        <w:fldChar w:fldCharType="separate"/>
      </w:r>
      <w:r w:rsidR="00F071A5">
        <w:t>33</w:t>
      </w:r>
      <w:r>
        <w:fldChar w:fldCharType="end"/>
      </w:r>
    </w:p>
    <w:p w14:paraId="2648A2C0" w14:textId="1F72CC34"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5.</w:t>
      </w:r>
      <w:r w:rsidR="00F21A43">
        <w:rPr>
          <w:rFonts w:asciiTheme="minorHAnsi" w:eastAsiaTheme="minorEastAsia" w:hAnsiTheme="minorHAnsi" w:cstheme="minorBidi"/>
          <w:sz w:val="24"/>
          <w:szCs w:val="24"/>
          <w:lang w:eastAsia="ja-JP"/>
        </w:rPr>
        <w:t xml:space="preserve"> </w:t>
      </w:r>
      <w:r>
        <w:t>Afnamecondities</w:t>
      </w:r>
      <w:r>
        <w:tab/>
      </w:r>
      <w:r>
        <w:fldChar w:fldCharType="begin"/>
      </w:r>
      <w:r>
        <w:instrText xml:space="preserve"> PAGEREF _Toc354670097 \h </w:instrText>
      </w:r>
      <w:r>
        <w:fldChar w:fldCharType="separate"/>
      </w:r>
      <w:r w:rsidR="00F071A5">
        <w:t>33</w:t>
      </w:r>
      <w:r>
        <w:fldChar w:fldCharType="end"/>
      </w:r>
    </w:p>
    <w:p w14:paraId="4B98661B" w14:textId="21DF3B3F"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6.</w:t>
      </w:r>
      <w:r w:rsidR="00F21A43">
        <w:rPr>
          <w:rFonts w:asciiTheme="minorHAnsi" w:eastAsiaTheme="minorEastAsia" w:hAnsiTheme="minorHAnsi" w:cstheme="minorBidi"/>
          <w:sz w:val="24"/>
          <w:szCs w:val="24"/>
          <w:lang w:eastAsia="ja-JP"/>
        </w:rPr>
        <w:t xml:space="preserve"> </w:t>
      </w:r>
      <w:r>
        <w:t>Richtlijnen</w:t>
      </w:r>
      <w:r>
        <w:tab/>
      </w:r>
      <w:r>
        <w:fldChar w:fldCharType="begin"/>
      </w:r>
      <w:r>
        <w:instrText xml:space="preserve"> PAGEREF _Toc354670098 \h </w:instrText>
      </w:r>
      <w:r>
        <w:fldChar w:fldCharType="separate"/>
      </w:r>
      <w:r w:rsidR="00F071A5">
        <w:t>34</w:t>
      </w:r>
      <w:r>
        <w:fldChar w:fldCharType="end"/>
      </w:r>
    </w:p>
    <w:p w14:paraId="30920927" w14:textId="3251AEA2" w:rsidR="00B322D4" w:rsidRDefault="00B322D4" w:rsidP="00F21A43">
      <w:pPr>
        <w:pStyle w:val="Inhopg2"/>
        <w:ind w:left="0"/>
        <w:rPr>
          <w:rFonts w:asciiTheme="minorHAnsi" w:eastAsiaTheme="minorEastAsia" w:hAnsiTheme="minorHAnsi" w:cstheme="minorBidi"/>
          <w:sz w:val="24"/>
          <w:szCs w:val="24"/>
          <w:lang w:eastAsia="ja-JP"/>
        </w:rPr>
      </w:pPr>
      <w:r>
        <w:t>Protocol PVB 5.6 Vergaren, ontwikkelen, toepassen en delen van kennis</w:t>
      </w:r>
      <w:r w:rsidR="00A66784">
        <w:t xml:space="preserve"> </w:t>
      </w:r>
      <w:r>
        <w:t xml:space="preserve">– </w:t>
      </w:r>
      <w:r w:rsidRPr="00F177AB">
        <w:rPr>
          <w:i/>
        </w:rPr>
        <w:t>portfoliobeoordeling</w:t>
      </w:r>
      <w:r>
        <w:tab/>
      </w:r>
      <w:r>
        <w:fldChar w:fldCharType="begin"/>
      </w:r>
      <w:r>
        <w:instrText xml:space="preserve"> PAGEREF _Toc354670099 \h </w:instrText>
      </w:r>
      <w:r>
        <w:fldChar w:fldCharType="separate"/>
      </w:r>
      <w:r w:rsidR="00F071A5">
        <w:t>35</w:t>
      </w:r>
      <w:r>
        <w:fldChar w:fldCharType="end"/>
      </w:r>
    </w:p>
    <w:p w14:paraId="6D75F3DC" w14:textId="77777777" w:rsidR="00B322D4" w:rsidRPr="00A87B10" w:rsidRDefault="00B322D4" w:rsidP="00A87B10">
      <w:pPr>
        <w:pStyle w:val="Inhopg1"/>
        <w:rPr>
          <w:rFonts w:asciiTheme="minorHAnsi" w:eastAsiaTheme="minorEastAsia" w:hAnsiTheme="minorHAnsi" w:cstheme="minorBidi"/>
          <w:sz w:val="24"/>
          <w:szCs w:val="24"/>
          <w:lang w:eastAsia="ja-JP"/>
        </w:rPr>
      </w:pPr>
      <w:r w:rsidRPr="00A87B10">
        <w:t>PVB 5.7 Begeleiden van topsporters</w:t>
      </w:r>
      <w:r w:rsidRPr="00A87B10">
        <w:tab/>
      </w:r>
      <w:r w:rsidRPr="00A87B10">
        <w:fldChar w:fldCharType="begin"/>
      </w:r>
      <w:r w:rsidRPr="00A87B10">
        <w:instrText xml:space="preserve"> PAGEREF _Toc354670100 \h </w:instrText>
      </w:r>
      <w:r w:rsidRPr="00A87B10">
        <w:fldChar w:fldCharType="separate"/>
      </w:r>
      <w:r w:rsidR="00F071A5" w:rsidRPr="00A87B10">
        <w:t>37</w:t>
      </w:r>
      <w:r w:rsidRPr="00A87B10">
        <w:fldChar w:fldCharType="end"/>
      </w:r>
    </w:p>
    <w:p w14:paraId="61191ED4" w14:textId="554EE4AA" w:rsidR="00B322D4" w:rsidRDefault="00B322D4" w:rsidP="00F21A43">
      <w:pPr>
        <w:pStyle w:val="Inhopg2"/>
        <w:ind w:left="0"/>
        <w:rPr>
          <w:rFonts w:asciiTheme="minorHAnsi" w:eastAsiaTheme="minorEastAsia" w:hAnsiTheme="minorHAnsi" w:cstheme="minorBidi"/>
          <w:sz w:val="24"/>
          <w:szCs w:val="24"/>
          <w:lang w:eastAsia="ja-JP"/>
        </w:rPr>
      </w:pPr>
      <w:r w:rsidRPr="00F177AB">
        <w:rPr>
          <w:rFonts w:eastAsia="Times New Roman"/>
        </w:rPr>
        <w:t>Inleiding</w:t>
      </w:r>
      <w:r w:rsidR="00F21A43">
        <w:rPr>
          <w:rFonts w:eastAsia="Times New Roman"/>
        </w:rPr>
        <w:tab/>
      </w:r>
      <w:r>
        <w:tab/>
      </w:r>
      <w:r>
        <w:fldChar w:fldCharType="begin"/>
      </w:r>
      <w:r>
        <w:instrText xml:space="preserve"> PAGEREF _Toc354670101 \h </w:instrText>
      </w:r>
      <w:r>
        <w:fldChar w:fldCharType="separate"/>
      </w:r>
      <w:r w:rsidR="00F071A5">
        <w:t>37</w:t>
      </w:r>
      <w:r>
        <w:fldChar w:fldCharType="end"/>
      </w:r>
    </w:p>
    <w:p w14:paraId="1BC0980A" w14:textId="0FD4E662"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1.</w:t>
      </w:r>
      <w:r w:rsidR="00F21A43">
        <w:rPr>
          <w:rFonts w:asciiTheme="minorHAnsi" w:eastAsiaTheme="minorEastAsia" w:hAnsiTheme="minorHAnsi" w:cstheme="minorBidi"/>
          <w:sz w:val="24"/>
          <w:szCs w:val="24"/>
          <w:lang w:eastAsia="ja-JP"/>
        </w:rPr>
        <w:t xml:space="preserve"> </w:t>
      </w:r>
      <w:r>
        <w:t>Doelstelling</w:t>
      </w:r>
      <w:r>
        <w:tab/>
      </w:r>
      <w:r>
        <w:fldChar w:fldCharType="begin"/>
      </w:r>
      <w:r>
        <w:instrText xml:space="preserve"> PAGEREF _Toc354670102 \h </w:instrText>
      </w:r>
      <w:r>
        <w:fldChar w:fldCharType="separate"/>
      </w:r>
      <w:r w:rsidR="00F071A5">
        <w:t>37</w:t>
      </w:r>
      <w:r>
        <w:fldChar w:fldCharType="end"/>
      </w:r>
    </w:p>
    <w:p w14:paraId="4695761F" w14:textId="3DD039BA"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2.</w:t>
      </w:r>
      <w:r w:rsidR="00F21A43">
        <w:rPr>
          <w:rFonts w:asciiTheme="minorHAnsi" w:eastAsiaTheme="minorEastAsia" w:hAnsiTheme="minorHAnsi" w:cstheme="minorBidi"/>
          <w:sz w:val="24"/>
          <w:szCs w:val="24"/>
          <w:lang w:eastAsia="ja-JP"/>
        </w:rPr>
        <w:t xml:space="preserve"> </w:t>
      </w:r>
      <w:r>
        <w:t>Opdracht</w:t>
      </w:r>
      <w:r>
        <w:tab/>
      </w:r>
      <w:r>
        <w:fldChar w:fldCharType="begin"/>
      </w:r>
      <w:r>
        <w:instrText xml:space="preserve"> PAGEREF _Toc354670103 \h </w:instrText>
      </w:r>
      <w:r>
        <w:fldChar w:fldCharType="separate"/>
      </w:r>
      <w:r w:rsidR="00F071A5">
        <w:t>37</w:t>
      </w:r>
      <w:r>
        <w:fldChar w:fldCharType="end"/>
      </w:r>
    </w:p>
    <w:p w14:paraId="6EE16FD5" w14:textId="4D710982"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3.</w:t>
      </w:r>
      <w:r w:rsidR="00F21A43">
        <w:rPr>
          <w:rFonts w:asciiTheme="minorHAnsi" w:eastAsiaTheme="minorEastAsia" w:hAnsiTheme="minorHAnsi" w:cstheme="minorBidi"/>
          <w:sz w:val="24"/>
          <w:szCs w:val="24"/>
          <w:lang w:eastAsia="ja-JP"/>
        </w:rPr>
        <w:t xml:space="preserve"> </w:t>
      </w:r>
      <w:r>
        <w:t>Eisen voor toelating PVB</w:t>
      </w:r>
      <w:r>
        <w:tab/>
      </w:r>
      <w:r>
        <w:fldChar w:fldCharType="begin"/>
      </w:r>
      <w:r>
        <w:instrText xml:space="preserve"> PAGEREF _Toc354670104 \h </w:instrText>
      </w:r>
      <w:r>
        <w:fldChar w:fldCharType="separate"/>
      </w:r>
      <w:r w:rsidR="00F071A5">
        <w:t>37</w:t>
      </w:r>
      <w:r>
        <w:fldChar w:fldCharType="end"/>
      </w:r>
    </w:p>
    <w:p w14:paraId="598C1FC9" w14:textId="39336279"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4.</w:t>
      </w:r>
      <w:r w:rsidR="00F21A43">
        <w:rPr>
          <w:rFonts w:asciiTheme="minorHAnsi" w:eastAsiaTheme="minorEastAsia" w:hAnsiTheme="minorHAnsi" w:cstheme="minorBidi"/>
          <w:sz w:val="24"/>
          <w:szCs w:val="24"/>
          <w:lang w:eastAsia="ja-JP"/>
        </w:rPr>
        <w:t xml:space="preserve"> </w:t>
      </w:r>
      <w:r>
        <w:t>Onderdelen PVB</w:t>
      </w:r>
      <w:r>
        <w:tab/>
      </w:r>
      <w:r>
        <w:fldChar w:fldCharType="begin"/>
      </w:r>
      <w:r>
        <w:instrText xml:space="preserve"> PAGEREF _Toc354670105 \h </w:instrText>
      </w:r>
      <w:r>
        <w:fldChar w:fldCharType="separate"/>
      </w:r>
      <w:r w:rsidR="00F071A5">
        <w:t>37</w:t>
      </w:r>
      <w:r>
        <w:fldChar w:fldCharType="end"/>
      </w:r>
    </w:p>
    <w:p w14:paraId="6FAC40F3" w14:textId="024168BD"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5.</w:t>
      </w:r>
      <w:r w:rsidR="00F21A43">
        <w:rPr>
          <w:rFonts w:asciiTheme="minorHAnsi" w:eastAsiaTheme="minorEastAsia" w:hAnsiTheme="minorHAnsi" w:cstheme="minorBidi"/>
          <w:sz w:val="24"/>
          <w:szCs w:val="24"/>
          <w:lang w:eastAsia="ja-JP"/>
        </w:rPr>
        <w:t xml:space="preserve"> </w:t>
      </w:r>
      <w:r>
        <w:t>Afnamecondities</w:t>
      </w:r>
      <w:r>
        <w:tab/>
      </w:r>
      <w:r>
        <w:fldChar w:fldCharType="begin"/>
      </w:r>
      <w:r>
        <w:instrText xml:space="preserve"> PAGEREF _Toc354670106 \h </w:instrText>
      </w:r>
      <w:r>
        <w:fldChar w:fldCharType="separate"/>
      </w:r>
      <w:r w:rsidR="00F071A5">
        <w:t>37</w:t>
      </w:r>
      <w:r>
        <w:fldChar w:fldCharType="end"/>
      </w:r>
    </w:p>
    <w:p w14:paraId="3E44AFCD" w14:textId="36257038" w:rsidR="00B322D4" w:rsidRDefault="00B322D4" w:rsidP="00F21A43">
      <w:pPr>
        <w:pStyle w:val="Inhopg2"/>
        <w:tabs>
          <w:tab w:val="left" w:pos="807"/>
        </w:tabs>
        <w:ind w:left="0"/>
        <w:rPr>
          <w:rFonts w:asciiTheme="minorHAnsi" w:eastAsiaTheme="minorEastAsia" w:hAnsiTheme="minorHAnsi" w:cstheme="minorBidi"/>
          <w:sz w:val="24"/>
          <w:szCs w:val="24"/>
          <w:lang w:eastAsia="ja-JP"/>
        </w:rPr>
      </w:pPr>
      <w:r>
        <w:t>6.</w:t>
      </w:r>
      <w:r w:rsidR="00F21A43">
        <w:rPr>
          <w:rFonts w:asciiTheme="minorHAnsi" w:eastAsiaTheme="minorEastAsia" w:hAnsiTheme="minorHAnsi" w:cstheme="minorBidi"/>
          <w:sz w:val="24"/>
          <w:szCs w:val="24"/>
          <w:lang w:eastAsia="ja-JP"/>
        </w:rPr>
        <w:t xml:space="preserve"> </w:t>
      </w:r>
      <w:r>
        <w:t>Richtlijnen</w:t>
      </w:r>
      <w:r>
        <w:tab/>
      </w:r>
      <w:r>
        <w:fldChar w:fldCharType="begin"/>
      </w:r>
      <w:r>
        <w:instrText xml:space="preserve"> PAGEREF _Toc354670107 \h </w:instrText>
      </w:r>
      <w:r>
        <w:fldChar w:fldCharType="separate"/>
      </w:r>
      <w:r w:rsidR="00F071A5">
        <w:t>37</w:t>
      </w:r>
      <w:r>
        <w:fldChar w:fldCharType="end"/>
      </w:r>
    </w:p>
    <w:p w14:paraId="6C191952" w14:textId="77777777" w:rsidR="00B322D4" w:rsidRDefault="00B322D4" w:rsidP="00F21A43">
      <w:pPr>
        <w:pStyle w:val="Inhopg2"/>
        <w:ind w:left="0"/>
        <w:rPr>
          <w:rFonts w:asciiTheme="minorHAnsi" w:eastAsiaTheme="minorEastAsia" w:hAnsiTheme="minorHAnsi" w:cstheme="minorBidi"/>
          <w:sz w:val="24"/>
          <w:szCs w:val="24"/>
          <w:lang w:eastAsia="ja-JP"/>
        </w:rPr>
      </w:pPr>
      <w:r>
        <w:t xml:space="preserve">Protocol PVB 5.7 Begeleiden van topsporters – </w:t>
      </w:r>
      <w:r w:rsidRPr="00F177AB">
        <w:rPr>
          <w:i/>
        </w:rPr>
        <w:t>portfoliobeoordeling</w:t>
      </w:r>
      <w:r>
        <w:tab/>
      </w:r>
      <w:r>
        <w:fldChar w:fldCharType="begin"/>
      </w:r>
      <w:r>
        <w:instrText xml:space="preserve"> PAGEREF _Toc354670108 \h </w:instrText>
      </w:r>
      <w:r>
        <w:fldChar w:fldCharType="separate"/>
      </w:r>
      <w:r w:rsidR="00F071A5">
        <w:t>39</w:t>
      </w:r>
      <w:r>
        <w:fldChar w:fldCharType="end"/>
      </w:r>
    </w:p>
    <w:p w14:paraId="78EC749E" w14:textId="77BB80F4" w:rsidR="00B322D4" w:rsidRPr="00647EA2" w:rsidRDefault="00B322D4" w:rsidP="00B322D4">
      <w:pPr>
        <w:pStyle w:val="Kop1"/>
        <w:ind w:left="567" w:hanging="567"/>
        <w:rPr>
          <w:noProof w:val="0"/>
        </w:rPr>
      </w:pPr>
      <w:r w:rsidRPr="0048566B">
        <w:rPr>
          <w:b/>
          <w:noProof w:val="0"/>
        </w:rPr>
        <w:lastRenderedPageBreak/>
        <w:fldChar w:fldCharType="end"/>
      </w:r>
      <w:bookmarkStart w:id="6" w:name="_Toc354670035"/>
      <w:r w:rsidRPr="00647EA2">
        <w:rPr>
          <w:noProof w:val="0"/>
        </w:rPr>
        <w:t>Overzicht</w:t>
      </w:r>
      <w:bookmarkEnd w:id="1"/>
      <w:bookmarkEnd w:id="2"/>
      <w:bookmarkEnd w:id="3"/>
      <w:bookmarkEnd w:id="4"/>
      <w:bookmarkEnd w:id="5"/>
      <w:bookmarkEnd w:id="6"/>
    </w:p>
    <w:p w14:paraId="2242DD37" w14:textId="77777777" w:rsidR="00B322D4" w:rsidRPr="00647EA2" w:rsidRDefault="00B322D4" w:rsidP="00B322D4">
      <w:pPr>
        <w:pStyle w:val="Hoofdtekst"/>
        <w:rPr>
          <w:rFonts w:ascii="Arial" w:hAnsi="Arial" w:cs="Arial"/>
        </w:rPr>
      </w:pPr>
    </w:p>
    <w:tbl>
      <w:tblPr>
        <w:tblStyle w:val="NOCNSF"/>
        <w:tblW w:w="9645" w:type="dxa"/>
        <w:shd w:val="clear" w:color="auto" w:fill="FEF2E7"/>
        <w:tblLayout w:type="fixed"/>
        <w:tblLook w:val="0480" w:firstRow="0" w:lastRow="0" w:firstColumn="1" w:lastColumn="0" w:noHBand="0" w:noVBand="1"/>
      </w:tblPr>
      <w:tblGrid>
        <w:gridCol w:w="3831"/>
        <w:gridCol w:w="5797"/>
        <w:gridCol w:w="17"/>
      </w:tblGrid>
      <w:tr w:rsidR="00B322D4" w:rsidRPr="00647EA2" w14:paraId="3997AD95" w14:textId="77777777" w:rsidTr="00AB145E">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9629" w:type="dxa"/>
            <w:gridSpan w:val="2"/>
            <w:tcBorders>
              <w:top w:val="nil"/>
              <w:bottom w:val="single" w:sz="4" w:space="0" w:color="FFFFFF" w:themeColor="background1"/>
            </w:tcBorders>
            <w:shd w:val="clear" w:color="auto" w:fill="FAD7B6"/>
            <w:hideMark/>
          </w:tcPr>
          <w:p w14:paraId="7A2D5EB8" w14:textId="77777777" w:rsidR="00B322D4" w:rsidRPr="00647EA2" w:rsidRDefault="00B322D4" w:rsidP="002D6683">
            <w:pPr>
              <w:rPr>
                <w:noProof w:val="0"/>
              </w:rPr>
            </w:pPr>
            <w:r w:rsidRPr="00647EA2">
              <w:rPr>
                <w:noProof w:val="0"/>
              </w:rPr>
              <w:t>Kenmerken kwalificatie</w:t>
            </w:r>
          </w:p>
        </w:tc>
      </w:tr>
      <w:tr w:rsidR="00B322D4" w:rsidRPr="00647EA2" w14:paraId="778A1D97" w14:textId="77777777" w:rsidTr="00AB145E">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tcBorders>
              <w:top w:val="single" w:sz="4" w:space="0" w:color="FFFFFF" w:themeColor="background1"/>
              <w:bottom w:val="single" w:sz="8" w:space="0" w:color="FFFFFF" w:themeColor="background1"/>
            </w:tcBorders>
            <w:hideMark/>
          </w:tcPr>
          <w:p w14:paraId="0AEB06F9" w14:textId="77777777" w:rsidR="00B322D4" w:rsidRPr="00BC2C4F" w:rsidRDefault="00B322D4" w:rsidP="002D6683">
            <w:pPr>
              <w:rPr>
                <w:b w:val="0"/>
                <w:noProof w:val="0"/>
              </w:rPr>
            </w:pPr>
            <w:r w:rsidRPr="00BC2C4F">
              <w:rPr>
                <w:b w:val="0"/>
                <w:noProof w:val="0"/>
              </w:rPr>
              <w:t>Naam van de kwalificatie</w:t>
            </w:r>
          </w:p>
        </w:tc>
        <w:tc>
          <w:tcPr>
            <w:tcW w:w="5798" w:type="dxa"/>
            <w:tcBorders>
              <w:top w:val="single" w:sz="4" w:space="0" w:color="FFFFFF" w:themeColor="background1"/>
              <w:bottom w:val="single" w:sz="8" w:space="0" w:color="FFFFFF" w:themeColor="background1"/>
            </w:tcBorders>
          </w:tcPr>
          <w:p w14:paraId="757729C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color w:val="FF0000"/>
              </w:rPr>
              <w:t>Trainer-coach</w:t>
            </w:r>
            <w:r w:rsidRPr="00647EA2">
              <w:rPr>
                <w:noProof w:val="0"/>
              </w:rPr>
              <w:t xml:space="preserve"> 5</w:t>
            </w:r>
          </w:p>
        </w:tc>
      </w:tr>
      <w:tr w:rsidR="00B322D4" w:rsidRPr="00647EA2" w14:paraId="200AFBA3" w14:textId="77777777" w:rsidTr="00AB145E">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tcBorders>
              <w:top w:val="single" w:sz="8" w:space="0" w:color="FFFFFF" w:themeColor="background1"/>
            </w:tcBorders>
            <w:hideMark/>
          </w:tcPr>
          <w:p w14:paraId="089E1E86" w14:textId="77777777" w:rsidR="00B322D4" w:rsidRPr="00BC2C4F" w:rsidRDefault="00B322D4" w:rsidP="002D6683">
            <w:pPr>
              <w:rPr>
                <w:b w:val="0"/>
                <w:noProof w:val="0"/>
              </w:rPr>
            </w:pPr>
            <w:r w:rsidRPr="00BC2C4F">
              <w:rPr>
                <w:b w:val="0"/>
                <w:noProof w:val="0"/>
              </w:rPr>
              <w:t>Deelkwalificaties</w:t>
            </w:r>
            <w:r w:rsidRPr="00BC2C4F">
              <w:rPr>
                <w:rStyle w:val="Voetnootmarkering"/>
                <w:b w:val="0"/>
                <w:noProof w:val="0"/>
              </w:rPr>
              <w:footnoteReference w:id="1"/>
            </w:r>
            <w:r w:rsidRPr="00BC2C4F">
              <w:rPr>
                <w:b w:val="0"/>
                <w:noProof w:val="0"/>
              </w:rPr>
              <w:t xml:space="preserve"> </w:t>
            </w:r>
          </w:p>
        </w:tc>
        <w:tc>
          <w:tcPr>
            <w:tcW w:w="5798" w:type="dxa"/>
            <w:tcBorders>
              <w:top w:val="single" w:sz="8" w:space="0" w:color="FFFFFF" w:themeColor="background1"/>
            </w:tcBorders>
            <w:hideMark/>
          </w:tcPr>
          <w:p w14:paraId="3505A71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PVB 5.1 Geven van trainingen</w:t>
            </w:r>
          </w:p>
          <w:p w14:paraId="34E8D25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PVB 5.2 Coachen bij wedstrijden</w:t>
            </w:r>
          </w:p>
          <w:p w14:paraId="62DAF08E" w14:textId="77777777" w:rsidR="00B322D4" w:rsidRPr="00B75B58" w:rsidRDefault="00B322D4"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B75B58">
              <w:rPr>
                <w:noProof w:val="0"/>
                <w:color w:val="1F497D" w:themeColor="text2"/>
              </w:rPr>
              <w:t>PVB 5.3 Ondersteunen van meerjaren topsportbeleid</w:t>
            </w:r>
          </w:p>
          <w:p w14:paraId="044B6F53" w14:textId="77777777" w:rsidR="00B322D4" w:rsidRPr="00B75B58" w:rsidRDefault="00B322D4"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B75B58">
              <w:rPr>
                <w:noProof w:val="0"/>
                <w:color w:val="1F497D" w:themeColor="text2"/>
              </w:rPr>
              <w:t xml:space="preserve">PVB 5.5 Managen topsportbegeleidingsteam en netwerken </w:t>
            </w:r>
          </w:p>
          <w:p w14:paraId="5CFA80AB" w14:textId="77777777" w:rsidR="00B322D4" w:rsidRPr="00B75B58" w:rsidRDefault="00B322D4"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B75B58">
              <w:rPr>
                <w:noProof w:val="0"/>
                <w:color w:val="1F497D" w:themeColor="text2"/>
              </w:rPr>
              <w:t>PVB 5.6 Vergaren, ontwikkelen, toepassen en delen van kennis</w:t>
            </w:r>
          </w:p>
          <w:p w14:paraId="1126FED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B75B58">
              <w:rPr>
                <w:noProof w:val="0"/>
                <w:color w:val="1F497D" w:themeColor="text2"/>
              </w:rPr>
              <w:t>PVB 5.7 Begeleiden van</w:t>
            </w:r>
            <w:r w:rsidRPr="00647EA2">
              <w:rPr>
                <w:noProof w:val="0"/>
              </w:rPr>
              <w:t xml:space="preserve"> </w:t>
            </w:r>
            <w:r w:rsidRPr="00647EA2">
              <w:rPr>
                <w:noProof w:val="0"/>
                <w:color w:val="FF0000"/>
              </w:rPr>
              <w:t>sporters</w:t>
            </w:r>
            <w:r w:rsidRPr="00647EA2">
              <w:rPr>
                <w:noProof w:val="0"/>
              </w:rPr>
              <w:t xml:space="preserve"> </w:t>
            </w:r>
          </w:p>
        </w:tc>
      </w:tr>
      <w:tr w:rsidR="00B322D4" w:rsidRPr="00647EA2" w14:paraId="484F0985" w14:textId="77777777" w:rsidTr="00AB145E">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60644FEA" w14:textId="77777777" w:rsidR="00B322D4" w:rsidRPr="00BC2C4F" w:rsidRDefault="00B322D4" w:rsidP="002D6683">
            <w:pPr>
              <w:rPr>
                <w:b w:val="0"/>
                <w:noProof w:val="0"/>
              </w:rPr>
            </w:pPr>
            <w:r w:rsidRPr="00BC2C4F">
              <w:rPr>
                <w:b w:val="0"/>
                <w:noProof w:val="0"/>
              </w:rPr>
              <w:t xml:space="preserve">Kwalificatiestructuur </w:t>
            </w:r>
          </w:p>
        </w:tc>
        <w:tc>
          <w:tcPr>
            <w:tcW w:w="5798" w:type="dxa"/>
            <w:hideMark/>
          </w:tcPr>
          <w:p w14:paraId="035AAA9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KSS 201</w:t>
            </w:r>
            <w:r>
              <w:rPr>
                <w:noProof w:val="0"/>
              </w:rPr>
              <w:t>7</w:t>
            </w:r>
          </w:p>
        </w:tc>
      </w:tr>
      <w:tr w:rsidR="00B322D4" w:rsidRPr="00647EA2" w14:paraId="39408097" w14:textId="77777777" w:rsidTr="00AB145E">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1B2D02AB" w14:textId="77777777" w:rsidR="00B322D4" w:rsidRPr="00BC2C4F" w:rsidRDefault="00B322D4" w:rsidP="002D6683">
            <w:pPr>
              <w:rPr>
                <w:b w:val="0"/>
                <w:noProof w:val="0"/>
              </w:rPr>
            </w:pPr>
            <w:r w:rsidRPr="00BC2C4F">
              <w:rPr>
                <w:b w:val="0"/>
                <w:noProof w:val="0"/>
              </w:rPr>
              <w:t xml:space="preserve">Kwalificatielijn </w:t>
            </w:r>
          </w:p>
        </w:tc>
        <w:tc>
          <w:tcPr>
            <w:tcW w:w="5798" w:type="dxa"/>
            <w:hideMark/>
          </w:tcPr>
          <w:p w14:paraId="28CC1B4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Trainer-coach</w:t>
            </w:r>
          </w:p>
        </w:tc>
      </w:tr>
      <w:tr w:rsidR="00B322D4" w:rsidRPr="00647EA2" w14:paraId="1CFDEC36" w14:textId="77777777" w:rsidTr="00AB145E">
        <w:trPr>
          <w:gridAfter w:val="1"/>
          <w:wAfter w:w="16" w:type="dxa"/>
          <w:trHeight w:val="20"/>
        </w:trPr>
        <w:tc>
          <w:tcPr>
            <w:cnfStyle w:val="001000000000" w:firstRow="0" w:lastRow="0" w:firstColumn="1" w:lastColumn="0" w:oddVBand="0" w:evenVBand="0" w:oddHBand="0" w:evenHBand="0" w:firstRowFirstColumn="0" w:firstRowLastColumn="0" w:lastRowFirstColumn="0" w:lastRowLastColumn="0"/>
            <w:tcW w:w="3831" w:type="dxa"/>
            <w:tcBorders>
              <w:bottom w:val="nil"/>
            </w:tcBorders>
            <w:hideMark/>
          </w:tcPr>
          <w:p w14:paraId="7A91E0FE" w14:textId="77777777" w:rsidR="00B322D4" w:rsidRPr="00BC2C4F" w:rsidRDefault="00B322D4" w:rsidP="002D6683">
            <w:pPr>
              <w:rPr>
                <w:b w:val="0"/>
                <w:noProof w:val="0"/>
              </w:rPr>
            </w:pPr>
            <w:r w:rsidRPr="00BC2C4F">
              <w:rPr>
                <w:b w:val="0"/>
                <w:noProof w:val="0"/>
              </w:rPr>
              <w:t xml:space="preserve">Kwalificatieniveau </w:t>
            </w:r>
          </w:p>
        </w:tc>
        <w:tc>
          <w:tcPr>
            <w:tcW w:w="5798" w:type="dxa"/>
            <w:tcBorders>
              <w:bottom w:val="nil"/>
            </w:tcBorders>
            <w:hideMark/>
          </w:tcPr>
          <w:p w14:paraId="49715CB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5</w:t>
            </w:r>
          </w:p>
        </w:tc>
      </w:tr>
      <w:tr w:rsidR="00B322D4" w:rsidRPr="00647EA2" w14:paraId="23E06F17" w14:textId="77777777" w:rsidTr="00AB145E">
        <w:trPr>
          <w:trHeight w:val="20"/>
        </w:trPr>
        <w:tc>
          <w:tcPr>
            <w:cnfStyle w:val="001000000000" w:firstRow="0" w:lastRow="0" w:firstColumn="1" w:lastColumn="0" w:oddVBand="0" w:evenVBand="0" w:oddHBand="0" w:evenHBand="0" w:firstRowFirstColumn="0" w:firstRowLastColumn="0" w:lastRowFirstColumn="0" w:lastRowLastColumn="0"/>
            <w:tcW w:w="9645" w:type="dxa"/>
            <w:gridSpan w:val="3"/>
            <w:tcBorders>
              <w:top w:val="nil"/>
              <w:bottom w:val="single" w:sz="4" w:space="0" w:color="FFFFFF" w:themeColor="background1"/>
            </w:tcBorders>
            <w:shd w:val="clear" w:color="auto" w:fill="FAD7B6"/>
            <w:hideMark/>
          </w:tcPr>
          <w:p w14:paraId="59657258" w14:textId="77777777" w:rsidR="00B322D4" w:rsidRPr="00647EA2" w:rsidRDefault="00B322D4" w:rsidP="002D6683">
            <w:pPr>
              <w:rPr>
                <w:noProof w:val="0"/>
              </w:rPr>
            </w:pPr>
            <w:r w:rsidRPr="00647EA2">
              <w:rPr>
                <w:noProof w:val="0"/>
              </w:rPr>
              <w:t xml:space="preserve">Kenmerken sportbond </w:t>
            </w:r>
          </w:p>
        </w:tc>
      </w:tr>
      <w:tr w:rsidR="00B322D4" w:rsidRPr="00647EA2" w14:paraId="60FBE330" w14:textId="77777777" w:rsidTr="00AB145E">
        <w:trPr>
          <w:trHeight w:val="20"/>
        </w:trPr>
        <w:tc>
          <w:tcPr>
            <w:cnfStyle w:val="001000000000" w:firstRow="0" w:lastRow="0" w:firstColumn="1" w:lastColumn="0" w:oddVBand="0" w:evenVBand="0" w:oddHBand="0" w:evenHBand="0" w:firstRowFirstColumn="0" w:firstRowLastColumn="0" w:lastRowFirstColumn="0" w:lastRowLastColumn="0"/>
            <w:tcW w:w="3831" w:type="dxa"/>
            <w:tcBorders>
              <w:top w:val="single" w:sz="4" w:space="0" w:color="FFFFFF" w:themeColor="background1"/>
              <w:bottom w:val="single" w:sz="8" w:space="0" w:color="FFFFFF" w:themeColor="background1"/>
            </w:tcBorders>
            <w:hideMark/>
          </w:tcPr>
          <w:p w14:paraId="74128604" w14:textId="77777777" w:rsidR="00B322D4" w:rsidRPr="00550814" w:rsidRDefault="00B322D4" w:rsidP="002D6683">
            <w:pPr>
              <w:rPr>
                <w:b w:val="0"/>
                <w:noProof w:val="0"/>
              </w:rPr>
            </w:pPr>
            <w:r w:rsidRPr="00550814">
              <w:rPr>
                <w:b w:val="0"/>
                <w:noProof w:val="0"/>
              </w:rPr>
              <w:t>Kwalificerende sportbond</w:t>
            </w:r>
          </w:p>
        </w:tc>
        <w:tc>
          <w:tcPr>
            <w:tcW w:w="5814" w:type="dxa"/>
            <w:gridSpan w:val="2"/>
            <w:tcBorders>
              <w:top w:val="single" w:sz="4" w:space="0" w:color="FFFFFF" w:themeColor="background1"/>
              <w:bottom w:val="single" w:sz="8" w:space="0" w:color="FFFFFF" w:themeColor="background1"/>
            </w:tcBorders>
            <w:hideMark/>
          </w:tcPr>
          <w:p w14:paraId="05AC3E4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Naam</w:t>
            </w:r>
          </w:p>
          <w:p w14:paraId="3BDE7A0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Adresgegevens</w:t>
            </w:r>
          </w:p>
        </w:tc>
      </w:tr>
      <w:tr w:rsidR="00B322D4" w:rsidRPr="00647EA2" w14:paraId="31FCAEF8" w14:textId="77777777" w:rsidTr="00F21A43">
        <w:trPr>
          <w:trHeight w:val="53"/>
        </w:trPr>
        <w:tc>
          <w:tcPr>
            <w:cnfStyle w:val="001000000000" w:firstRow="0" w:lastRow="0" w:firstColumn="1" w:lastColumn="0" w:oddVBand="0" w:evenVBand="0" w:oddHBand="0" w:evenHBand="0" w:firstRowFirstColumn="0" w:firstRowLastColumn="0" w:lastRowFirstColumn="0" w:lastRowLastColumn="0"/>
            <w:tcW w:w="3831" w:type="dxa"/>
            <w:tcBorders>
              <w:top w:val="single" w:sz="8" w:space="0" w:color="FFFFFF" w:themeColor="background1"/>
            </w:tcBorders>
            <w:hideMark/>
          </w:tcPr>
          <w:p w14:paraId="3A478C51" w14:textId="77777777" w:rsidR="00B322D4" w:rsidRPr="00550814" w:rsidRDefault="00B322D4" w:rsidP="002D6683">
            <w:pPr>
              <w:rPr>
                <w:b w:val="0"/>
                <w:noProof w:val="0"/>
              </w:rPr>
            </w:pPr>
            <w:r w:rsidRPr="00550814">
              <w:rPr>
                <w:b w:val="0"/>
                <w:noProof w:val="0"/>
              </w:rPr>
              <w:t xml:space="preserve">Samenstelling toetsingscommissie </w:t>
            </w:r>
          </w:p>
        </w:tc>
        <w:tc>
          <w:tcPr>
            <w:tcW w:w="5814" w:type="dxa"/>
            <w:gridSpan w:val="2"/>
            <w:tcBorders>
              <w:top w:val="single" w:sz="8" w:space="0" w:color="FFFFFF" w:themeColor="background1"/>
            </w:tcBorders>
            <w:hideMark/>
          </w:tcPr>
          <w:p w14:paraId="65DEDE22"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Functies (geen namen van personen)</w:t>
            </w:r>
          </w:p>
        </w:tc>
      </w:tr>
      <w:tr w:rsidR="00B322D4" w:rsidRPr="00647EA2" w14:paraId="4E04BA33" w14:textId="77777777" w:rsidTr="00AB145E">
        <w:trPr>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45D13A28" w14:textId="77777777" w:rsidR="00B322D4" w:rsidRPr="00550814" w:rsidRDefault="00B322D4" w:rsidP="002D6683">
            <w:pPr>
              <w:rPr>
                <w:b w:val="0"/>
                <w:noProof w:val="0"/>
              </w:rPr>
            </w:pPr>
            <w:r w:rsidRPr="00550814">
              <w:rPr>
                <w:b w:val="0"/>
                <w:noProof w:val="0"/>
              </w:rPr>
              <w:t>Contactgegevens toetsingscommissie</w:t>
            </w:r>
          </w:p>
        </w:tc>
        <w:tc>
          <w:tcPr>
            <w:tcW w:w="5814" w:type="dxa"/>
            <w:gridSpan w:val="2"/>
          </w:tcPr>
          <w:p w14:paraId="06B0F71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F3EE3FD" w14:textId="77777777" w:rsidTr="00AB145E">
        <w:trPr>
          <w:trHeight w:val="20"/>
        </w:trPr>
        <w:tc>
          <w:tcPr>
            <w:cnfStyle w:val="001000000000" w:firstRow="0" w:lastRow="0" w:firstColumn="1" w:lastColumn="0" w:oddVBand="0" w:evenVBand="0" w:oddHBand="0" w:evenHBand="0" w:firstRowFirstColumn="0" w:firstRowLastColumn="0" w:lastRowFirstColumn="0" w:lastRowLastColumn="0"/>
            <w:tcW w:w="3831" w:type="dxa"/>
            <w:hideMark/>
          </w:tcPr>
          <w:p w14:paraId="266805E1" w14:textId="77777777" w:rsidR="00B322D4" w:rsidRPr="00550814" w:rsidRDefault="00B322D4" w:rsidP="002D6683">
            <w:pPr>
              <w:rPr>
                <w:b w:val="0"/>
                <w:noProof w:val="0"/>
              </w:rPr>
            </w:pPr>
            <w:r w:rsidRPr="00550814">
              <w:rPr>
                <w:b w:val="0"/>
                <w:noProof w:val="0"/>
              </w:rPr>
              <w:t xml:space="preserve">Datum instelling toetsingscommissie door bestuur bond </w:t>
            </w:r>
          </w:p>
        </w:tc>
        <w:tc>
          <w:tcPr>
            <w:tcW w:w="5814" w:type="dxa"/>
            <w:gridSpan w:val="2"/>
            <w:hideMark/>
          </w:tcPr>
          <w:p w14:paraId="7FB649E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Datum</w:t>
            </w:r>
          </w:p>
        </w:tc>
      </w:tr>
      <w:tr w:rsidR="00B322D4" w:rsidRPr="00647EA2" w14:paraId="2BF5F705" w14:textId="77777777" w:rsidTr="00AB145E">
        <w:trPr>
          <w:trHeight w:val="20"/>
        </w:trPr>
        <w:tc>
          <w:tcPr>
            <w:cnfStyle w:val="001000000000" w:firstRow="0" w:lastRow="0" w:firstColumn="1" w:lastColumn="0" w:oddVBand="0" w:evenVBand="0" w:oddHBand="0" w:evenHBand="0" w:firstRowFirstColumn="0" w:firstRowLastColumn="0" w:lastRowFirstColumn="0" w:lastRowLastColumn="0"/>
            <w:tcW w:w="3831" w:type="dxa"/>
            <w:tcBorders>
              <w:bottom w:val="nil"/>
            </w:tcBorders>
            <w:hideMark/>
          </w:tcPr>
          <w:p w14:paraId="7ABD211F" w14:textId="77777777" w:rsidR="00B322D4" w:rsidRPr="00550814" w:rsidRDefault="00B322D4" w:rsidP="002D6683">
            <w:pPr>
              <w:rPr>
                <w:b w:val="0"/>
                <w:noProof w:val="0"/>
              </w:rPr>
            </w:pPr>
            <w:r w:rsidRPr="00550814">
              <w:rPr>
                <w:b w:val="0"/>
                <w:noProof w:val="0"/>
              </w:rPr>
              <w:t>Gegevens Commissie van Beroep voor Toetsing</w:t>
            </w:r>
          </w:p>
        </w:tc>
        <w:tc>
          <w:tcPr>
            <w:tcW w:w="5814" w:type="dxa"/>
            <w:gridSpan w:val="2"/>
            <w:tcBorders>
              <w:bottom w:val="nil"/>
            </w:tcBorders>
          </w:tcPr>
          <w:p w14:paraId="44AC95A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B92F6C0" w14:textId="77777777" w:rsidTr="00AB145E">
        <w:tblPrEx>
          <w:shd w:val="clear" w:color="000000" w:fill="FEF2E7"/>
        </w:tblPrEx>
        <w:trPr>
          <w:trHeight w:val="20"/>
        </w:trPr>
        <w:tc>
          <w:tcPr>
            <w:cnfStyle w:val="001000000000" w:firstRow="0" w:lastRow="0" w:firstColumn="1" w:lastColumn="0" w:oddVBand="0" w:evenVBand="0" w:oddHBand="0" w:evenHBand="0" w:firstRowFirstColumn="0" w:firstRowLastColumn="0" w:lastRowFirstColumn="0" w:lastRowLastColumn="0"/>
            <w:tcW w:w="9645" w:type="dxa"/>
            <w:gridSpan w:val="3"/>
            <w:tcBorders>
              <w:top w:val="nil"/>
              <w:bottom w:val="single" w:sz="4" w:space="0" w:color="FFFFFF" w:themeColor="background1"/>
            </w:tcBorders>
            <w:shd w:val="clear" w:color="000000" w:fill="FAD7B6"/>
            <w:hideMark/>
          </w:tcPr>
          <w:p w14:paraId="5494CD40" w14:textId="77777777" w:rsidR="00B322D4" w:rsidRPr="00647EA2" w:rsidRDefault="00B322D4" w:rsidP="002D6683">
            <w:pPr>
              <w:rPr>
                <w:noProof w:val="0"/>
              </w:rPr>
            </w:pPr>
            <w:r w:rsidRPr="00647EA2">
              <w:rPr>
                <w:noProof w:val="0"/>
              </w:rPr>
              <w:t>Kernmerken toetsdocumenten</w:t>
            </w:r>
          </w:p>
        </w:tc>
      </w:tr>
      <w:tr w:rsidR="00B322D4" w:rsidRPr="00647EA2" w14:paraId="69469830" w14:textId="77777777" w:rsidTr="00AB145E">
        <w:tblPrEx>
          <w:shd w:val="clear" w:color="000000" w:fill="FEF2E7"/>
        </w:tblPrEx>
        <w:trPr>
          <w:trHeight w:val="20"/>
        </w:trPr>
        <w:tc>
          <w:tcPr>
            <w:cnfStyle w:val="001000000000" w:firstRow="0" w:lastRow="0" w:firstColumn="1" w:lastColumn="0" w:oddVBand="0" w:evenVBand="0" w:oddHBand="0" w:evenHBand="0" w:firstRowFirstColumn="0" w:firstRowLastColumn="0" w:lastRowFirstColumn="0" w:lastRowLastColumn="0"/>
            <w:tcW w:w="3830" w:type="dxa"/>
            <w:tcBorders>
              <w:top w:val="single" w:sz="4" w:space="0" w:color="FFFFFF" w:themeColor="background1"/>
              <w:bottom w:val="single" w:sz="8" w:space="0" w:color="FFFFFF" w:themeColor="background1"/>
            </w:tcBorders>
            <w:shd w:val="clear" w:color="000000" w:fill="FEF2E7"/>
            <w:hideMark/>
          </w:tcPr>
          <w:p w14:paraId="0011102D" w14:textId="77777777" w:rsidR="00B322D4" w:rsidRPr="00550814" w:rsidRDefault="00B322D4" w:rsidP="002D6683">
            <w:pPr>
              <w:rPr>
                <w:b w:val="0"/>
                <w:noProof w:val="0"/>
              </w:rPr>
            </w:pPr>
            <w:r w:rsidRPr="00550814">
              <w:rPr>
                <w:b w:val="0"/>
                <w:noProof w:val="0"/>
              </w:rPr>
              <w:t xml:space="preserve">Geldend Toetsreglement sport </w:t>
            </w:r>
          </w:p>
        </w:tc>
        <w:tc>
          <w:tcPr>
            <w:tcW w:w="5815" w:type="dxa"/>
            <w:gridSpan w:val="2"/>
            <w:tcBorders>
              <w:top w:val="single" w:sz="4" w:space="0" w:color="FFFFFF" w:themeColor="background1"/>
              <w:bottom w:val="single" w:sz="8" w:space="0" w:color="FFFFFF" w:themeColor="background1"/>
            </w:tcBorders>
            <w:shd w:val="clear" w:color="000000" w:fill="FEF2E7"/>
            <w:hideMark/>
          </w:tcPr>
          <w:p w14:paraId="29A63B8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Datum</w:t>
            </w:r>
          </w:p>
        </w:tc>
      </w:tr>
      <w:tr w:rsidR="00B322D4" w:rsidRPr="00647EA2" w14:paraId="2AB48E11" w14:textId="77777777" w:rsidTr="00AB145E">
        <w:tblPrEx>
          <w:shd w:val="clear" w:color="000000" w:fill="FEF2E7"/>
        </w:tblPrEx>
        <w:trPr>
          <w:trHeight w:val="20"/>
        </w:trPr>
        <w:tc>
          <w:tcPr>
            <w:cnfStyle w:val="001000000000" w:firstRow="0" w:lastRow="0" w:firstColumn="1" w:lastColumn="0" w:oddVBand="0" w:evenVBand="0" w:oddHBand="0" w:evenHBand="0" w:firstRowFirstColumn="0" w:firstRowLastColumn="0" w:lastRowFirstColumn="0" w:lastRowLastColumn="0"/>
            <w:tcW w:w="3830" w:type="dxa"/>
            <w:tcBorders>
              <w:top w:val="single" w:sz="8" w:space="0" w:color="FFFFFF" w:themeColor="background1"/>
            </w:tcBorders>
            <w:shd w:val="clear" w:color="000000" w:fill="FEF2E7"/>
            <w:hideMark/>
          </w:tcPr>
          <w:p w14:paraId="5449515D" w14:textId="0889A689" w:rsidR="00B322D4" w:rsidRPr="00550814" w:rsidRDefault="00B322D4" w:rsidP="002D6683">
            <w:pPr>
              <w:rPr>
                <w:b w:val="0"/>
                <w:noProof w:val="0"/>
              </w:rPr>
            </w:pPr>
            <w:r w:rsidRPr="00550814">
              <w:rPr>
                <w:b w:val="0"/>
                <w:noProof w:val="0"/>
              </w:rPr>
              <w:t>Vaststelling toetsplan en PVB’s door toetsingscommissie</w:t>
            </w:r>
            <w:r w:rsidR="00A66784">
              <w:rPr>
                <w:b w:val="0"/>
                <w:noProof w:val="0"/>
              </w:rPr>
              <w:t xml:space="preserve"> </w:t>
            </w:r>
          </w:p>
        </w:tc>
        <w:tc>
          <w:tcPr>
            <w:tcW w:w="5815" w:type="dxa"/>
            <w:gridSpan w:val="2"/>
            <w:tcBorders>
              <w:top w:val="single" w:sz="8" w:space="0" w:color="FFFFFF" w:themeColor="background1"/>
            </w:tcBorders>
            <w:shd w:val="clear" w:color="000000" w:fill="FEF2E7"/>
            <w:hideMark/>
          </w:tcPr>
          <w:p w14:paraId="1BC3342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Datum</w:t>
            </w:r>
          </w:p>
        </w:tc>
      </w:tr>
      <w:tr w:rsidR="00B322D4" w:rsidRPr="00647EA2" w14:paraId="1EF28439" w14:textId="77777777" w:rsidTr="00F21A43">
        <w:tblPrEx>
          <w:shd w:val="clear" w:color="000000" w:fill="FEF2E7"/>
        </w:tblPrEx>
        <w:trPr>
          <w:trHeight w:val="53"/>
        </w:trPr>
        <w:tc>
          <w:tcPr>
            <w:cnfStyle w:val="001000000000" w:firstRow="0" w:lastRow="0" w:firstColumn="1" w:lastColumn="0" w:oddVBand="0" w:evenVBand="0" w:oddHBand="0" w:evenHBand="0" w:firstRowFirstColumn="0" w:firstRowLastColumn="0" w:lastRowFirstColumn="0" w:lastRowLastColumn="0"/>
            <w:tcW w:w="3830" w:type="dxa"/>
            <w:shd w:val="clear" w:color="000000" w:fill="FEF2E7"/>
            <w:hideMark/>
          </w:tcPr>
          <w:p w14:paraId="6BBAEA1B" w14:textId="77777777" w:rsidR="00B322D4" w:rsidRPr="00550814" w:rsidRDefault="00B322D4" w:rsidP="002D6683">
            <w:pPr>
              <w:rPr>
                <w:b w:val="0"/>
                <w:noProof w:val="0"/>
              </w:rPr>
            </w:pPr>
            <w:r w:rsidRPr="00550814">
              <w:rPr>
                <w:b w:val="0"/>
                <w:noProof w:val="0"/>
              </w:rPr>
              <w:t xml:space="preserve">Datum laatste positieve audituitslag </w:t>
            </w:r>
          </w:p>
        </w:tc>
        <w:tc>
          <w:tcPr>
            <w:tcW w:w="5815" w:type="dxa"/>
            <w:gridSpan w:val="2"/>
            <w:shd w:val="clear" w:color="000000" w:fill="FEF2E7"/>
            <w:hideMark/>
          </w:tcPr>
          <w:p w14:paraId="7CB3F60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Datum</w:t>
            </w:r>
          </w:p>
        </w:tc>
      </w:tr>
      <w:tr w:rsidR="00B322D4" w:rsidRPr="00647EA2" w14:paraId="5D7AA75E" w14:textId="77777777" w:rsidTr="002D6683">
        <w:tblPrEx>
          <w:shd w:val="clear" w:color="000000" w:fill="FEF2E7"/>
        </w:tblPrEx>
        <w:trPr>
          <w:trHeight w:val="405"/>
        </w:trPr>
        <w:tc>
          <w:tcPr>
            <w:cnfStyle w:val="001000000000" w:firstRow="0" w:lastRow="0" w:firstColumn="1" w:lastColumn="0" w:oddVBand="0" w:evenVBand="0" w:oddHBand="0" w:evenHBand="0" w:firstRowFirstColumn="0" w:firstRowLastColumn="0" w:lastRowFirstColumn="0" w:lastRowLastColumn="0"/>
            <w:tcW w:w="3830" w:type="dxa"/>
            <w:tcBorders>
              <w:bottom w:val="nil"/>
            </w:tcBorders>
            <w:shd w:val="clear" w:color="000000" w:fill="FEF2E7"/>
            <w:hideMark/>
          </w:tcPr>
          <w:p w14:paraId="58C74729" w14:textId="77777777" w:rsidR="00B322D4" w:rsidRPr="00550814" w:rsidRDefault="00B322D4" w:rsidP="002D6683">
            <w:pPr>
              <w:rPr>
                <w:b w:val="0"/>
                <w:noProof w:val="0"/>
              </w:rPr>
            </w:pPr>
            <w:r w:rsidRPr="00550814">
              <w:rPr>
                <w:b w:val="0"/>
                <w:noProof w:val="0"/>
              </w:rPr>
              <w:t xml:space="preserve">Toetsdocumenten conform model </w:t>
            </w:r>
          </w:p>
          <w:p w14:paraId="7001E288" w14:textId="77777777" w:rsidR="00B322D4" w:rsidRPr="00550814" w:rsidRDefault="00B322D4" w:rsidP="002D6683">
            <w:pPr>
              <w:rPr>
                <w:b w:val="0"/>
                <w:noProof w:val="0"/>
              </w:rPr>
            </w:pPr>
            <w:r w:rsidRPr="00550814">
              <w:rPr>
                <w:b w:val="0"/>
                <w:noProof w:val="0"/>
              </w:rPr>
              <w:t xml:space="preserve">KSS 2017 </w:t>
            </w:r>
          </w:p>
        </w:tc>
        <w:tc>
          <w:tcPr>
            <w:tcW w:w="5815" w:type="dxa"/>
            <w:gridSpan w:val="2"/>
            <w:tcBorders>
              <w:bottom w:val="nil"/>
            </w:tcBorders>
            <w:shd w:val="clear" w:color="000000" w:fill="FEF2E7"/>
            <w:hideMark/>
          </w:tcPr>
          <w:p w14:paraId="135C782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Ja/nee</w:t>
            </w:r>
          </w:p>
        </w:tc>
      </w:tr>
    </w:tbl>
    <w:p w14:paraId="71B32429" w14:textId="77777777" w:rsidR="00B322D4" w:rsidRPr="00647EA2" w:rsidRDefault="00B322D4" w:rsidP="00B322D4">
      <w:pPr>
        <w:spacing w:after="200"/>
        <w:rPr>
          <w:noProof w:val="0"/>
        </w:rPr>
      </w:pPr>
    </w:p>
    <w:p w14:paraId="007F2685" w14:textId="77777777" w:rsidR="00B322D4" w:rsidRPr="00647EA2" w:rsidRDefault="00B322D4" w:rsidP="00B322D4">
      <w:pPr>
        <w:spacing w:after="200"/>
        <w:rPr>
          <w:noProof w:val="0"/>
        </w:rPr>
      </w:pPr>
    </w:p>
    <w:p w14:paraId="28F565E7" w14:textId="77777777" w:rsidR="00B322D4" w:rsidRPr="00647EA2" w:rsidRDefault="00B322D4" w:rsidP="00B322D4">
      <w:pPr>
        <w:spacing w:after="200"/>
        <w:rPr>
          <w:noProof w:val="0"/>
        </w:rPr>
        <w:sectPr w:rsidR="00B322D4" w:rsidRPr="00647EA2" w:rsidSect="001721D0">
          <w:footerReference w:type="default" r:id="rId11"/>
          <w:pgSz w:w="11906" w:h="16838"/>
          <w:pgMar w:top="1134" w:right="1418" w:bottom="1134" w:left="1418" w:header="709" w:footer="709" w:gutter="0"/>
          <w:cols w:space="708"/>
        </w:sectPr>
      </w:pPr>
    </w:p>
    <w:p w14:paraId="6953217D" w14:textId="77777777" w:rsidR="00B322D4" w:rsidRPr="00647EA2" w:rsidRDefault="00B322D4" w:rsidP="00B322D4">
      <w:pPr>
        <w:pStyle w:val="Kop1"/>
        <w:ind w:left="567" w:hanging="567"/>
        <w:rPr>
          <w:noProof w:val="0"/>
        </w:rPr>
      </w:pPr>
      <w:bookmarkStart w:id="7" w:name="_Toc342403616"/>
      <w:bookmarkStart w:id="8" w:name="_Toc342425925"/>
      <w:bookmarkStart w:id="9" w:name="_Toc342840268"/>
      <w:bookmarkStart w:id="10" w:name="_Toc344645035"/>
      <w:bookmarkStart w:id="11" w:name="_Toc350413985"/>
      <w:bookmarkStart w:id="12" w:name="_Toc354670036"/>
      <w:r w:rsidRPr="00647EA2">
        <w:rPr>
          <w:noProof w:val="0"/>
        </w:rPr>
        <w:lastRenderedPageBreak/>
        <w:t>Toetsplan van de kwalificatie trainer-coach 5</w:t>
      </w:r>
      <w:bookmarkEnd w:id="7"/>
      <w:bookmarkEnd w:id="8"/>
      <w:bookmarkEnd w:id="9"/>
      <w:bookmarkEnd w:id="10"/>
      <w:bookmarkEnd w:id="11"/>
      <w:bookmarkEnd w:id="12"/>
      <w:r w:rsidRPr="00647EA2">
        <w:rPr>
          <w:noProof w:val="0"/>
        </w:rPr>
        <w:t xml:space="preserve"> </w:t>
      </w:r>
    </w:p>
    <w:p w14:paraId="3538A432" w14:textId="77777777" w:rsidR="00B322D4" w:rsidRPr="00647EA2" w:rsidRDefault="00B322D4" w:rsidP="00B322D4">
      <w:pPr>
        <w:pStyle w:val="Kop2"/>
        <w:ind w:left="567" w:hanging="567"/>
        <w:rPr>
          <w:rFonts w:eastAsia="Times New Roman"/>
          <w:noProof w:val="0"/>
        </w:rPr>
      </w:pPr>
      <w:bookmarkStart w:id="13" w:name="_Toc342403617"/>
      <w:bookmarkStart w:id="14" w:name="_Toc342425926"/>
      <w:bookmarkStart w:id="15" w:name="_Toc342840269"/>
      <w:bookmarkStart w:id="16" w:name="_Toc344645036"/>
      <w:bookmarkStart w:id="17" w:name="_Toc350413986"/>
      <w:bookmarkStart w:id="18" w:name="_Toc354670037"/>
      <w:r w:rsidRPr="00647EA2">
        <w:rPr>
          <w:rFonts w:eastAsia="Times New Roman"/>
          <w:noProof w:val="0"/>
        </w:rPr>
        <w:t>Algemene informatie voor de sportbond</w:t>
      </w:r>
      <w:bookmarkEnd w:id="13"/>
      <w:bookmarkEnd w:id="14"/>
      <w:bookmarkEnd w:id="15"/>
      <w:bookmarkEnd w:id="16"/>
      <w:bookmarkEnd w:id="17"/>
      <w:bookmarkEnd w:id="18"/>
    </w:p>
    <w:p w14:paraId="58FFE3FC" w14:textId="77777777" w:rsidR="00B322D4" w:rsidRPr="00647EA2" w:rsidRDefault="00B322D4" w:rsidP="00B322D4">
      <w:pPr>
        <w:rPr>
          <w:noProof w:val="0"/>
        </w:rPr>
      </w:pPr>
    </w:p>
    <w:p w14:paraId="6BDA21DF" w14:textId="77777777" w:rsidR="00B322D4" w:rsidRPr="00647EA2" w:rsidRDefault="00B322D4" w:rsidP="00B322D4">
      <w:pPr>
        <w:rPr>
          <w:noProof w:val="0"/>
        </w:rPr>
      </w:pPr>
      <w:r w:rsidRPr="00647EA2">
        <w:rPr>
          <w:noProof w:val="0"/>
        </w:rPr>
        <w:t xml:space="preserve">Om het door </w:t>
      </w:r>
      <w:r w:rsidRPr="00647EA2">
        <w:rPr>
          <w:noProof w:val="0"/>
          <w:color w:val="FF0000"/>
        </w:rPr>
        <w:t>de sportbond</w:t>
      </w:r>
      <w:r w:rsidRPr="00647EA2">
        <w:rPr>
          <w:noProof w:val="0"/>
        </w:rPr>
        <w:t xml:space="preserve"> en NOC*NSF erkende diploma </w:t>
      </w:r>
      <w:r w:rsidRPr="00647EA2">
        <w:rPr>
          <w:noProof w:val="0"/>
          <w:color w:val="FF0000"/>
        </w:rPr>
        <w:t xml:space="preserve">trainer-coach </w:t>
      </w:r>
      <w:r w:rsidRPr="00647EA2">
        <w:rPr>
          <w:noProof w:val="0"/>
        </w:rPr>
        <w:t xml:space="preserve">5 te kunnen ontvangen, moet de kandidaat de </w:t>
      </w:r>
      <w:r w:rsidRPr="00611A51">
        <w:rPr>
          <w:noProof w:val="0"/>
          <w:color w:val="FF0000"/>
        </w:rPr>
        <w:t xml:space="preserve">zes </w:t>
      </w:r>
      <w:r w:rsidRPr="00647EA2">
        <w:rPr>
          <w:noProof w:val="0"/>
        </w:rPr>
        <w:t xml:space="preserve">kerntaken van een </w:t>
      </w:r>
      <w:r w:rsidRPr="00647EA2">
        <w:rPr>
          <w:noProof w:val="0"/>
          <w:color w:val="FF0000"/>
        </w:rPr>
        <w:t xml:space="preserve">trainer-coach </w:t>
      </w:r>
      <w:r w:rsidRPr="00647EA2">
        <w:rPr>
          <w:noProof w:val="0"/>
        </w:rPr>
        <w:t xml:space="preserve">5 beheersen. Elke kerntaak wordt door een proeve van bekwaamheid (PVB) getoetst. In dit toetsplan staat beschreven: </w:t>
      </w:r>
    </w:p>
    <w:p w14:paraId="2A52545C" w14:textId="05656373" w:rsidR="00B322D4" w:rsidRPr="00E00A64" w:rsidRDefault="00E00A64" w:rsidP="00B322D4">
      <w:pPr>
        <w:pStyle w:val="Opsomming"/>
        <w:ind w:left="426"/>
        <w:rPr>
          <w:b/>
          <w:noProof w:val="0"/>
        </w:rPr>
      </w:pPr>
      <w:r w:rsidRPr="00E00A64">
        <w:rPr>
          <w:b/>
          <w:noProof w:val="0"/>
        </w:rPr>
        <w:t xml:space="preserve">Om </w:t>
      </w:r>
      <w:r w:rsidR="00B322D4" w:rsidRPr="00E00A64">
        <w:rPr>
          <w:b/>
          <w:noProof w:val="0"/>
        </w:rPr>
        <w:t>welke PVB’s het gaat;</w:t>
      </w:r>
    </w:p>
    <w:p w14:paraId="337B1A13" w14:textId="59F6FF39" w:rsidR="00B322D4" w:rsidRPr="00E00A64" w:rsidRDefault="00E00A64" w:rsidP="00B322D4">
      <w:pPr>
        <w:pStyle w:val="Opsomming"/>
        <w:ind w:left="426"/>
        <w:rPr>
          <w:b/>
          <w:noProof w:val="0"/>
        </w:rPr>
      </w:pPr>
      <w:r w:rsidRPr="00E00A64">
        <w:rPr>
          <w:b/>
          <w:noProof w:val="0"/>
        </w:rPr>
        <w:t xml:space="preserve">Wie </w:t>
      </w:r>
      <w:r w:rsidR="00B322D4" w:rsidRPr="00E00A64">
        <w:rPr>
          <w:b/>
          <w:noProof w:val="0"/>
        </w:rPr>
        <w:t>betrokken zijn bij de afname van de toetsing;</w:t>
      </w:r>
    </w:p>
    <w:p w14:paraId="14A41DC7" w14:textId="6062CFD4" w:rsidR="00B322D4" w:rsidRPr="00E00A64" w:rsidRDefault="00E00A64" w:rsidP="00B322D4">
      <w:pPr>
        <w:pStyle w:val="Opsomming"/>
        <w:ind w:left="426"/>
        <w:rPr>
          <w:b/>
          <w:noProof w:val="0"/>
        </w:rPr>
      </w:pPr>
      <w:r w:rsidRPr="00E00A64">
        <w:rPr>
          <w:b/>
          <w:noProof w:val="0"/>
        </w:rPr>
        <w:t xml:space="preserve">Wat </w:t>
      </w:r>
      <w:r w:rsidR="00B322D4" w:rsidRPr="00E00A64">
        <w:rPr>
          <w:b/>
          <w:noProof w:val="0"/>
        </w:rPr>
        <w:t xml:space="preserve">van de betrokkenen wordt verwacht. </w:t>
      </w:r>
    </w:p>
    <w:p w14:paraId="77170AB8" w14:textId="77777777" w:rsidR="00B322D4" w:rsidRPr="00647EA2" w:rsidRDefault="00B322D4" w:rsidP="00B322D4">
      <w:pPr>
        <w:pStyle w:val="Hoofdtekst"/>
        <w:rPr>
          <w:rFonts w:ascii="Arial" w:hAnsi="Arial" w:cs="Arial"/>
        </w:rPr>
      </w:pPr>
    </w:p>
    <w:p w14:paraId="4A033439" w14:textId="77777777" w:rsidR="00B322D4" w:rsidRPr="00647EA2" w:rsidRDefault="00B322D4" w:rsidP="00B322D4">
      <w:pPr>
        <w:rPr>
          <w:noProof w:val="0"/>
        </w:rPr>
      </w:pPr>
      <w:r w:rsidRPr="00647EA2">
        <w:rPr>
          <w:noProof w:val="0"/>
        </w:rPr>
        <w:t xml:space="preserve">In de PVB-beschrijvingen staat beschreven wat de PVB inhoudt en welke eisen aan de kandidaat worden gesteld. </w:t>
      </w:r>
    </w:p>
    <w:p w14:paraId="77F74073" w14:textId="77777777" w:rsidR="00B322D4" w:rsidRPr="00647EA2" w:rsidRDefault="00B322D4" w:rsidP="00B322D4">
      <w:pPr>
        <w:rPr>
          <w:noProof w:val="0"/>
        </w:rPr>
      </w:pPr>
      <w:r w:rsidRPr="00647EA2">
        <w:rPr>
          <w:noProof w:val="0"/>
        </w:rPr>
        <w:t xml:space="preserve">Alle toetsdocumenten zijn beschikbaar via </w:t>
      </w:r>
      <w:r w:rsidRPr="00647EA2">
        <w:rPr>
          <w:noProof w:val="0"/>
          <w:color w:val="FF0000"/>
        </w:rPr>
        <w:t>www</w:t>
      </w:r>
      <w:r>
        <w:rPr>
          <w:noProof w:val="0"/>
          <w:color w:val="FF0000"/>
        </w:rPr>
        <w:t xml:space="preserve">. </w:t>
      </w:r>
      <w:r w:rsidRPr="00647EA2">
        <w:rPr>
          <w:noProof w:val="0"/>
          <w:color w:val="FF0000"/>
        </w:rPr>
        <w:t>…</w:t>
      </w:r>
      <w:r>
        <w:rPr>
          <w:noProof w:val="0"/>
          <w:color w:val="FF0000"/>
        </w:rPr>
        <w:t xml:space="preserve"> </w:t>
      </w:r>
      <w:r w:rsidRPr="00647EA2">
        <w:rPr>
          <w:noProof w:val="0"/>
          <w:color w:val="FF0000"/>
        </w:rPr>
        <w:t>.nl.</w:t>
      </w:r>
      <w:r w:rsidRPr="00647EA2">
        <w:rPr>
          <w:noProof w:val="0"/>
        </w:rPr>
        <w:t xml:space="preserve"> </w:t>
      </w:r>
    </w:p>
    <w:p w14:paraId="6370827F" w14:textId="77777777" w:rsidR="00B322D4" w:rsidRPr="00647EA2" w:rsidRDefault="00B322D4" w:rsidP="00B322D4">
      <w:pPr>
        <w:pStyle w:val="Kop2"/>
        <w:numPr>
          <w:ilvl w:val="0"/>
          <w:numId w:val="39"/>
        </w:numPr>
        <w:rPr>
          <w:noProof w:val="0"/>
        </w:rPr>
      </w:pPr>
      <w:bookmarkStart w:id="19" w:name="_Toc342403618"/>
      <w:bookmarkStart w:id="20" w:name="_Toc342425927"/>
      <w:bookmarkStart w:id="21" w:name="_Toc342840270"/>
      <w:bookmarkStart w:id="22" w:name="_Toc344645037"/>
      <w:bookmarkStart w:id="23" w:name="_Toc350413987"/>
      <w:bookmarkStart w:id="24" w:name="_Toc354670038"/>
      <w:r w:rsidRPr="00647EA2">
        <w:rPr>
          <w:noProof w:val="0"/>
        </w:rPr>
        <w:t>Diploma en deelkwalificaties</w:t>
      </w:r>
      <w:bookmarkEnd w:id="19"/>
      <w:bookmarkEnd w:id="20"/>
      <w:bookmarkEnd w:id="21"/>
      <w:bookmarkEnd w:id="22"/>
      <w:bookmarkEnd w:id="23"/>
      <w:bookmarkEnd w:id="24"/>
    </w:p>
    <w:p w14:paraId="6E4B32C0" w14:textId="77777777" w:rsidR="00B322D4" w:rsidRPr="00647EA2" w:rsidRDefault="00B322D4" w:rsidP="00B322D4">
      <w:pPr>
        <w:rPr>
          <w:noProof w:val="0"/>
        </w:rPr>
      </w:pPr>
    </w:p>
    <w:p w14:paraId="55E6F02D" w14:textId="77777777" w:rsidR="00B322D4" w:rsidRPr="00647EA2" w:rsidRDefault="00B322D4" w:rsidP="00B322D4">
      <w:pPr>
        <w:rPr>
          <w:noProof w:val="0"/>
        </w:rPr>
      </w:pPr>
      <w:r w:rsidRPr="00647EA2">
        <w:rPr>
          <w:noProof w:val="0"/>
        </w:rPr>
        <w:t xml:space="preserve">Een kandidaat ontvangt het diploma </w:t>
      </w:r>
      <w:r w:rsidRPr="00647EA2">
        <w:rPr>
          <w:noProof w:val="0"/>
          <w:color w:val="FF0000"/>
        </w:rPr>
        <w:t xml:space="preserve">trainer-coach </w:t>
      </w:r>
      <w:r w:rsidRPr="00647EA2">
        <w:rPr>
          <w:noProof w:val="0"/>
        </w:rPr>
        <w:t xml:space="preserve">5 als de onderstaande zes PVB’s volgens de richtlijnen en de norm voor slagen zijn afgelegd: </w:t>
      </w:r>
    </w:p>
    <w:p w14:paraId="1798D514" w14:textId="77777777" w:rsidR="00B322D4" w:rsidRPr="00D65265" w:rsidRDefault="00B322D4" w:rsidP="00B322D4">
      <w:pPr>
        <w:pStyle w:val="Opsomming"/>
        <w:ind w:left="426"/>
        <w:rPr>
          <w:b/>
          <w:noProof w:val="0"/>
        </w:rPr>
      </w:pPr>
      <w:r w:rsidRPr="00D65265">
        <w:rPr>
          <w:b/>
          <w:noProof w:val="0"/>
        </w:rPr>
        <w:t xml:space="preserve">PVB 5.1: Geven van trainingen; </w:t>
      </w:r>
    </w:p>
    <w:p w14:paraId="5D3314DD" w14:textId="77777777" w:rsidR="00B322D4" w:rsidRPr="00D65265" w:rsidRDefault="00B322D4" w:rsidP="00B322D4">
      <w:pPr>
        <w:pStyle w:val="Opsomming"/>
        <w:ind w:left="426"/>
        <w:rPr>
          <w:b/>
          <w:noProof w:val="0"/>
        </w:rPr>
      </w:pPr>
      <w:r w:rsidRPr="00D65265">
        <w:rPr>
          <w:b/>
          <w:noProof w:val="0"/>
        </w:rPr>
        <w:t xml:space="preserve">PVB 5.2: Coachen bij wedstrijden; </w:t>
      </w:r>
    </w:p>
    <w:p w14:paraId="0BB44FC2" w14:textId="77777777" w:rsidR="00B322D4" w:rsidRPr="00D65265" w:rsidRDefault="00B322D4" w:rsidP="00B322D4">
      <w:pPr>
        <w:pStyle w:val="Opsomming"/>
        <w:ind w:left="426"/>
        <w:rPr>
          <w:b/>
          <w:noProof w:val="0"/>
          <w:color w:val="1F497D" w:themeColor="text2"/>
        </w:rPr>
      </w:pPr>
      <w:r w:rsidRPr="00D65265">
        <w:rPr>
          <w:b/>
          <w:noProof w:val="0"/>
          <w:color w:val="1F497D" w:themeColor="text2"/>
        </w:rPr>
        <w:t>PVB 5.3: Ondersteunen van meerjarentopsportbeleid;</w:t>
      </w:r>
    </w:p>
    <w:p w14:paraId="1F64876A" w14:textId="39CECBB5" w:rsidR="00B322D4" w:rsidRPr="00D65265" w:rsidRDefault="00B322D4" w:rsidP="00B322D4">
      <w:pPr>
        <w:pStyle w:val="Opsomming"/>
        <w:ind w:left="426"/>
        <w:rPr>
          <w:b/>
          <w:noProof w:val="0"/>
          <w:color w:val="1F497D" w:themeColor="text2"/>
        </w:rPr>
      </w:pPr>
      <w:r w:rsidRPr="00D65265">
        <w:rPr>
          <w:b/>
          <w:noProof w:val="0"/>
          <w:color w:val="1F497D" w:themeColor="text2"/>
        </w:rPr>
        <w:t>PVB 5.5: Managen van topbegeleidingsteam en netwerken</w:t>
      </w:r>
      <w:r w:rsidR="00D65265">
        <w:rPr>
          <w:b/>
          <w:noProof w:val="0"/>
          <w:color w:val="1F497D" w:themeColor="text2"/>
        </w:rPr>
        <w:t>;</w:t>
      </w:r>
    </w:p>
    <w:p w14:paraId="6EABC15A" w14:textId="4D69A230" w:rsidR="00B322D4" w:rsidRPr="00D65265" w:rsidRDefault="00B322D4" w:rsidP="00B322D4">
      <w:pPr>
        <w:pStyle w:val="Opsomming"/>
        <w:ind w:left="426"/>
        <w:rPr>
          <w:b/>
          <w:noProof w:val="0"/>
          <w:color w:val="1F497D" w:themeColor="text2"/>
        </w:rPr>
      </w:pPr>
      <w:r w:rsidRPr="00D65265">
        <w:rPr>
          <w:b/>
          <w:noProof w:val="0"/>
          <w:color w:val="1F497D" w:themeColor="text2"/>
        </w:rPr>
        <w:t>PVB 5.6: Vergaren, ontwikkelen, toepassen en delen van kennis</w:t>
      </w:r>
      <w:r w:rsidR="00D65265">
        <w:rPr>
          <w:b/>
          <w:noProof w:val="0"/>
          <w:color w:val="1F497D" w:themeColor="text2"/>
        </w:rPr>
        <w:t>;</w:t>
      </w:r>
    </w:p>
    <w:p w14:paraId="4E257D59" w14:textId="104906EA" w:rsidR="00B322D4" w:rsidRPr="00D65265" w:rsidRDefault="00B322D4" w:rsidP="00B322D4">
      <w:pPr>
        <w:pStyle w:val="Opsomming"/>
        <w:ind w:left="426"/>
        <w:rPr>
          <w:b/>
          <w:noProof w:val="0"/>
        </w:rPr>
      </w:pPr>
      <w:r w:rsidRPr="00D65265">
        <w:rPr>
          <w:b/>
          <w:noProof w:val="0"/>
          <w:color w:val="1F497D" w:themeColor="text2"/>
        </w:rPr>
        <w:t>PVB 5.7: Begeleiden van top</w:t>
      </w:r>
      <w:r w:rsidRPr="00D65265">
        <w:rPr>
          <w:b/>
          <w:noProof w:val="0"/>
          <w:color w:val="FF0000"/>
        </w:rPr>
        <w:t>sporters</w:t>
      </w:r>
      <w:r w:rsidR="00D65265">
        <w:rPr>
          <w:b/>
          <w:noProof w:val="0"/>
        </w:rPr>
        <w:t>.</w:t>
      </w:r>
    </w:p>
    <w:p w14:paraId="0F46AFA7" w14:textId="77777777" w:rsidR="00B322D4" w:rsidRPr="00647EA2" w:rsidRDefault="00B322D4" w:rsidP="00B322D4">
      <w:pPr>
        <w:rPr>
          <w:noProof w:val="0"/>
          <w:color w:val="FF0000"/>
        </w:rPr>
      </w:pPr>
    </w:p>
    <w:p w14:paraId="25CD57DC" w14:textId="77777777" w:rsidR="00B322D4" w:rsidRPr="00036560" w:rsidRDefault="00B322D4" w:rsidP="00B322D4">
      <w:pPr>
        <w:rPr>
          <w:noProof w:val="0"/>
        </w:rPr>
      </w:pPr>
      <w:r w:rsidRPr="00647EA2">
        <w:rPr>
          <w:noProof w:val="0"/>
          <w:color w:val="FF0000"/>
        </w:rPr>
        <w:t xml:space="preserve">Elke PVB is een deelkwalificatie. Per deelkwalificatie kan een certificaat worden verstrekt als aan de kwalificatie-eisen wordt voldaan. </w:t>
      </w:r>
      <w:r w:rsidRPr="00036560">
        <w:rPr>
          <w:noProof w:val="0"/>
        </w:rPr>
        <w:t>De deelkwalificaties staan vermeld op het diploma.</w:t>
      </w:r>
    </w:p>
    <w:p w14:paraId="51B0639E" w14:textId="77777777" w:rsidR="00B322D4" w:rsidRPr="00647EA2" w:rsidRDefault="00B322D4" w:rsidP="00B322D4">
      <w:pPr>
        <w:pStyle w:val="Kop2"/>
        <w:numPr>
          <w:ilvl w:val="0"/>
          <w:numId w:val="39"/>
        </w:numPr>
        <w:rPr>
          <w:noProof w:val="0"/>
        </w:rPr>
      </w:pPr>
      <w:bookmarkStart w:id="25" w:name="_Toc342403619"/>
      <w:bookmarkStart w:id="26" w:name="_Toc342425928"/>
      <w:bookmarkStart w:id="27" w:name="_Toc342840271"/>
      <w:bookmarkStart w:id="28" w:name="_Toc344645038"/>
      <w:bookmarkStart w:id="29" w:name="_Toc350413988"/>
      <w:bookmarkStart w:id="30" w:name="_Toc354670039"/>
      <w:r w:rsidRPr="00647EA2">
        <w:rPr>
          <w:noProof w:val="0"/>
        </w:rPr>
        <w:t>Kerntaken en werkprocessen</w:t>
      </w:r>
      <w:bookmarkEnd w:id="25"/>
      <w:bookmarkEnd w:id="26"/>
      <w:bookmarkEnd w:id="27"/>
      <w:bookmarkEnd w:id="28"/>
      <w:bookmarkEnd w:id="29"/>
      <w:bookmarkEnd w:id="30"/>
      <w:r w:rsidRPr="00647EA2">
        <w:rPr>
          <w:noProof w:val="0"/>
        </w:rPr>
        <w:t xml:space="preserve"> </w:t>
      </w:r>
    </w:p>
    <w:p w14:paraId="76EA9649" w14:textId="77777777" w:rsidR="00B322D4" w:rsidRPr="00647EA2" w:rsidRDefault="00B322D4" w:rsidP="00B322D4">
      <w:pPr>
        <w:pStyle w:val="Lijstalinea"/>
        <w:ind w:left="570"/>
        <w:rPr>
          <w:noProof w:val="0"/>
        </w:rPr>
      </w:pPr>
    </w:p>
    <w:p w14:paraId="20947252" w14:textId="77777777" w:rsidR="00B322D4" w:rsidRPr="00647EA2" w:rsidRDefault="00B322D4" w:rsidP="00B322D4">
      <w:pPr>
        <w:rPr>
          <w:noProof w:val="0"/>
        </w:rPr>
      </w:pPr>
      <w:r w:rsidRPr="00647EA2">
        <w:rPr>
          <w:noProof w:val="0"/>
        </w:rPr>
        <w:t>De volgende kerntaken en werkprocessen uit de KSS 201</w:t>
      </w:r>
      <w:r>
        <w:rPr>
          <w:noProof w:val="0"/>
        </w:rPr>
        <w:t>7</w:t>
      </w:r>
      <w:r w:rsidRPr="00647EA2">
        <w:rPr>
          <w:noProof w:val="0"/>
        </w:rPr>
        <w:t xml:space="preserve"> worden getoetst. </w:t>
      </w:r>
    </w:p>
    <w:p w14:paraId="79F27ABE" w14:textId="77777777" w:rsidR="00B322D4" w:rsidRPr="00647EA2" w:rsidRDefault="00B322D4" w:rsidP="00B322D4">
      <w:pPr>
        <w:pStyle w:val="Standaard1"/>
      </w:pPr>
    </w:p>
    <w:tbl>
      <w:tblPr>
        <w:tblStyle w:val="NOCNSF"/>
        <w:tblW w:w="9639" w:type="dxa"/>
        <w:tblLayout w:type="fixed"/>
        <w:tblLook w:val="04A0" w:firstRow="1" w:lastRow="0" w:firstColumn="1" w:lastColumn="0" w:noHBand="0" w:noVBand="1"/>
      </w:tblPr>
      <w:tblGrid>
        <w:gridCol w:w="2942"/>
        <w:gridCol w:w="6682"/>
        <w:gridCol w:w="15"/>
      </w:tblGrid>
      <w:tr w:rsidR="00AA66DC" w:rsidRPr="004B6A4C" w14:paraId="644AC31F" w14:textId="77777777" w:rsidTr="00F21A43">
        <w:trPr>
          <w:gridAfter w:val="1"/>
          <w:cnfStyle w:val="100000000000" w:firstRow="1" w:lastRow="0" w:firstColumn="0" w:lastColumn="0" w:oddVBand="0" w:evenVBand="0" w:oddHBand="0" w:evenHBand="0" w:firstRowFirstColumn="0" w:firstRowLastColumn="0" w:lastRowFirstColumn="0" w:lastRowLastColumn="0"/>
          <w:wAfter w:w="15" w:type="dxa"/>
        </w:trPr>
        <w:tc>
          <w:tcPr>
            <w:cnfStyle w:val="001000000000" w:firstRow="0" w:lastRow="0" w:firstColumn="1" w:lastColumn="0" w:oddVBand="0" w:evenVBand="0" w:oddHBand="0" w:evenHBand="0" w:firstRowFirstColumn="0" w:firstRowLastColumn="0" w:lastRowFirstColumn="0" w:lastRowLastColumn="0"/>
            <w:tcW w:w="2942" w:type="dxa"/>
            <w:tcBorders>
              <w:top w:val="nil"/>
              <w:bottom w:val="single" w:sz="4" w:space="0" w:color="FFFFFF"/>
              <w:right w:val="single" w:sz="4" w:space="0" w:color="FFFFFF"/>
            </w:tcBorders>
            <w:shd w:val="clear" w:color="auto" w:fill="FAD7B6"/>
          </w:tcPr>
          <w:p w14:paraId="4079B711" w14:textId="77777777" w:rsidR="00AA66DC" w:rsidRPr="004B6A4C" w:rsidRDefault="00AA66DC" w:rsidP="002D6683">
            <w:r w:rsidRPr="004B6A4C">
              <w:t>Kerntaak</w:t>
            </w:r>
          </w:p>
        </w:tc>
        <w:tc>
          <w:tcPr>
            <w:tcW w:w="6682" w:type="dxa"/>
            <w:tcBorders>
              <w:top w:val="nil"/>
              <w:left w:val="single" w:sz="4" w:space="0" w:color="FFFFFF"/>
              <w:bottom w:val="single" w:sz="4" w:space="0" w:color="FFFFFF"/>
            </w:tcBorders>
            <w:shd w:val="clear" w:color="auto" w:fill="FAD7B6"/>
          </w:tcPr>
          <w:p w14:paraId="1870E0F1" w14:textId="77777777" w:rsidR="00AA66DC" w:rsidRPr="004B6A4C" w:rsidRDefault="00AA66DC" w:rsidP="002D6683">
            <w:pPr>
              <w:cnfStyle w:val="100000000000" w:firstRow="1" w:lastRow="0" w:firstColumn="0" w:lastColumn="0" w:oddVBand="0" w:evenVBand="0" w:oddHBand="0" w:evenHBand="0" w:firstRowFirstColumn="0" w:firstRowLastColumn="0" w:lastRowFirstColumn="0" w:lastRowLastColumn="0"/>
            </w:pPr>
            <w:r w:rsidRPr="004B6A4C">
              <w:t>Werkproces</w:t>
            </w:r>
          </w:p>
          <w:p w14:paraId="3D724841" w14:textId="77777777" w:rsidR="00AA66DC" w:rsidRPr="004B6A4C" w:rsidRDefault="00AA66DC" w:rsidP="002D6683">
            <w:pPr>
              <w:cnfStyle w:val="100000000000" w:firstRow="1" w:lastRow="0" w:firstColumn="0" w:lastColumn="0" w:oddVBand="0" w:evenVBand="0" w:oddHBand="0" w:evenHBand="0" w:firstRowFirstColumn="0" w:firstRowLastColumn="0" w:lastRowFirstColumn="0" w:lastRowLastColumn="0"/>
            </w:pPr>
          </w:p>
        </w:tc>
      </w:tr>
      <w:tr w:rsidR="00AA66DC" w:rsidRPr="00647EA2" w14:paraId="7DC5FA15" w14:textId="77777777" w:rsidTr="00F21A43">
        <w:tblPrEx>
          <w:shd w:val="clear" w:color="auto" w:fill="FEF2E7"/>
          <w:tblLook w:val="0480" w:firstRow="0" w:lastRow="0" w:firstColumn="1" w:lastColumn="0" w:noHBand="0" w:noVBand="1"/>
        </w:tblPrEx>
        <w:trPr>
          <w:trHeight w:val="802"/>
        </w:trPr>
        <w:tc>
          <w:tcPr>
            <w:cnfStyle w:val="001000000000" w:firstRow="0" w:lastRow="0" w:firstColumn="1" w:lastColumn="0" w:oddVBand="0" w:evenVBand="0" w:oddHBand="0" w:evenHBand="0" w:firstRowFirstColumn="0" w:firstRowLastColumn="0" w:lastRowFirstColumn="0" w:lastRowLastColumn="0"/>
            <w:tcW w:w="2942" w:type="dxa"/>
          </w:tcPr>
          <w:p w14:paraId="4CC89C24" w14:textId="77777777" w:rsidR="00AA66DC" w:rsidRPr="00AA66DC" w:rsidRDefault="00AA66DC" w:rsidP="002D6683">
            <w:pPr>
              <w:rPr>
                <w:b w:val="0"/>
                <w:noProof w:val="0"/>
              </w:rPr>
            </w:pPr>
            <w:r w:rsidRPr="00AA66DC">
              <w:rPr>
                <w:b w:val="0"/>
                <w:noProof w:val="0"/>
              </w:rPr>
              <w:t xml:space="preserve">Kerntaak 5.1 </w:t>
            </w:r>
          </w:p>
          <w:p w14:paraId="6D0F34C8" w14:textId="471AE227" w:rsidR="00AA66DC" w:rsidRPr="00AA66DC" w:rsidRDefault="00AA66DC" w:rsidP="002D6683">
            <w:pPr>
              <w:rPr>
                <w:b w:val="0"/>
                <w:noProof w:val="0"/>
              </w:rPr>
            </w:pPr>
            <w:r w:rsidRPr="00AA66DC">
              <w:rPr>
                <w:b w:val="0"/>
                <w:noProof w:val="0"/>
              </w:rPr>
              <w:t>Geven van trainingen</w:t>
            </w:r>
          </w:p>
        </w:tc>
        <w:tc>
          <w:tcPr>
            <w:tcW w:w="6697" w:type="dxa"/>
            <w:gridSpan w:val="2"/>
          </w:tcPr>
          <w:p w14:paraId="067B18CA" w14:textId="77777777" w:rsidR="00AA66DC" w:rsidRPr="00647EA2" w:rsidRDefault="00AA66DC"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5.1.1 Formuleert doelen op basis van topsportvisie, -beleid en analyses </w:t>
            </w:r>
          </w:p>
          <w:p w14:paraId="3B72AEFC" w14:textId="77777777" w:rsidR="00AA66DC" w:rsidRPr="00647EA2" w:rsidRDefault="00AA66DC"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5.1.2 Ontwerpt samenhangend geheel topsportprogramma’s </w:t>
            </w:r>
          </w:p>
          <w:p w14:paraId="39AFDCD4" w14:textId="77777777" w:rsidR="00AA66DC" w:rsidRPr="00647EA2" w:rsidRDefault="00AA66DC"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5.1.3 Geeft trainingen aan top</w:t>
            </w:r>
            <w:r w:rsidRPr="00647EA2">
              <w:rPr>
                <w:noProof w:val="0"/>
                <w:color w:val="FF0000"/>
              </w:rPr>
              <w:t>sporters</w:t>
            </w:r>
            <w:r w:rsidRPr="00647EA2">
              <w:rPr>
                <w:noProof w:val="0"/>
              </w:rPr>
              <w:t xml:space="preserve"> </w:t>
            </w:r>
          </w:p>
          <w:p w14:paraId="7B68C7CD" w14:textId="4EA7432B" w:rsidR="00AA66DC" w:rsidRPr="00647EA2" w:rsidRDefault="00AA66DC"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5.1.4 Evalueert uitvoering topsportprogramma </w:t>
            </w:r>
          </w:p>
        </w:tc>
      </w:tr>
      <w:tr w:rsidR="00AA66DC" w:rsidRPr="00647EA2" w14:paraId="079412F0" w14:textId="77777777" w:rsidTr="00F21A43">
        <w:tblPrEx>
          <w:shd w:val="clear" w:color="auto" w:fill="FEF2E7"/>
          <w:tblLook w:val="0480" w:firstRow="0" w:lastRow="0" w:firstColumn="1" w:lastColumn="0" w:noHBand="0" w:noVBand="1"/>
        </w:tblPrEx>
        <w:trPr>
          <w:trHeight w:val="822"/>
        </w:trPr>
        <w:tc>
          <w:tcPr>
            <w:cnfStyle w:val="001000000000" w:firstRow="0" w:lastRow="0" w:firstColumn="1" w:lastColumn="0" w:oddVBand="0" w:evenVBand="0" w:oddHBand="0" w:evenHBand="0" w:firstRowFirstColumn="0" w:firstRowLastColumn="0" w:lastRowFirstColumn="0" w:lastRowLastColumn="0"/>
            <w:tcW w:w="2942" w:type="dxa"/>
          </w:tcPr>
          <w:p w14:paraId="6D62BA2C" w14:textId="77777777" w:rsidR="00AA66DC" w:rsidRPr="00AA66DC" w:rsidRDefault="00AA66DC" w:rsidP="002D6683">
            <w:pPr>
              <w:rPr>
                <w:b w:val="0"/>
                <w:noProof w:val="0"/>
              </w:rPr>
            </w:pPr>
            <w:r w:rsidRPr="00AA66DC">
              <w:rPr>
                <w:b w:val="0"/>
                <w:noProof w:val="0"/>
              </w:rPr>
              <w:t xml:space="preserve">Kerntaak 5.2 </w:t>
            </w:r>
          </w:p>
          <w:p w14:paraId="67E8858E" w14:textId="7F8D192D" w:rsidR="00AA66DC" w:rsidRPr="00AA66DC" w:rsidRDefault="00AA66DC" w:rsidP="002D6683">
            <w:pPr>
              <w:rPr>
                <w:b w:val="0"/>
                <w:noProof w:val="0"/>
              </w:rPr>
            </w:pPr>
            <w:r w:rsidRPr="00AA66DC">
              <w:rPr>
                <w:b w:val="0"/>
                <w:noProof w:val="0"/>
              </w:rPr>
              <w:t>Coachen bij wedstrijden</w:t>
            </w:r>
          </w:p>
        </w:tc>
        <w:tc>
          <w:tcPr>
            <w:tcW w:w="6697" w:type="dxa"/>
            <w:gridSpan w:val="2"/>
          </w:tcPr>
          <w:p w14:paraId="5C4869B7" w14:textId="12C864D9" w:rsidR="00AA66DC" w:rsidRPr="00647EA2" w:rsidRDefault="00AA66DC"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5.2.1 Formuleert doelen wedstrijd</w:t>
            </w:r>
            <w:r w:rsidR="00A66784">
              <w:rPr>
                <w:noProof w:val="0"/>
              </w:rPr>
              <w:t xml:space="preserve"> </w:t>
            </w:r>
            <w:r w:rsidRPr="00647EA2">
              <w:rPr>
                <w:noProof w:val="0"/>
              </w:rPr>
              <w:t>op basis van topsportvisie, -beleid en analyses</w:t>
            </w:r>
          </w:p>
          <w:p w14:paraId="610C7848" w14:textId="77777777" w:rsidR="00AA66DC" w:rsidRPr="00647EA2" w:rsidRDefault="00AA66DC"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5.2.2 Beïnvloedt </w:t>
            </w:r>
            <w:r w:rsidRPr="00647EA2">
              <w:rPr>
                <w:noProof w:val="0"/>
                <w:color w:val="FF0000"/>
              </w:rPr>
              <w:t>sporters</w:t>
            </w:r>
            <w:r w:rsidRPr="00647EA2">
              <w:rPr>
                <w:noProof w:val="0"/>
              </w:rPr>
              <w:t xml:space="preserve"> en begeleiders in relatie tot wedstrijd</w:t>
            </w:r>
          </w:p>
          <w:p w14:paraId="366F4417" w14:textId="77777777" w:rsidR="00AA66DC" w:rsidRPr="00647EA2" w:rsidRDefault="00AA66DC"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5.2.3 Evalueert wedstrijden </w:t>
            </w:r>
          </w:p>
          <w:p w14:paraId="5E58968A" w14:textId="01C8BAAB" w:rsidR="00AA66DC" w:rsidRPr="00647EA2" w:rsidRDefault="00AA66DC"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5.2.4 Onderhoudt contact met derden </w:t>
            </w:r>
          </w:p>
        </w:tc>
      </w:tr>
      <w:tr w:rsidR="00AA66DC" w:rsidRPr="00F34A6D" w14:paraId="4EEF1021" w14:textId="77777777" w:rsidTr="00F21A43">
        <w:tblPrEx>
          <w:shd w:val="clear" w:color="auto" w:fill="FEF2E7"/>
          <w:tblLook w:val="0480" w:firstRow="0" w:lastRow="0" w:firstColumn="1" w:lastColumn="0" w:noHBand="0" w:noVBand="1"/>
        </w:tblPrEx>
        <w:trPr>
          <w:trHeight w:val="694"/>
        </w:trPr>
        <w:tc>
          <w:tcPr>
            <w:cnfStyle w:val="001000000000" w:firstRow="0" w:lastRow="0" w:firstColumn="1" w:lastColumn="0" w:oddVBand="0" w:evenVBand="0" w:oddHBand="0" w:evenHBand="0" w:firstRowFirstColumn="0" w:firstRowLastColumn="0" w:lastRowFirstColumn="0" w:lastRowLastColumn="0"/>
            <w:tcW w:w="2942" w:type="dxa"/>
          </w:tcPr>
          <w:p w14:paraId="630BC277" w14:textId="77777777" w:rsidR="00AA66DC" w:rsidRPr="00AA66DC" w:rsidRDefault="00AA66DC" w:rsidP="002D6683">
            <w:pPr>
              <w:spacing w:line="276" w:lineRule="auto"/>
              <w:rPr>
                <w:b w:val="0"/>
                <w:noProof w:val="0"/>
                <w:color w:val="1F497D" w:themeColor="text2"/>
              </w:rPr>
            </w:pPr>
            <w:r w:rsidRPr="00AA66DC">
              <w:rPr>
                <w:b w:val="0"/>
                <w:noProof w:val="0"/>
                <w:color w:val="1F497D" w:themeColor="text2"/>
              </w:rPr>
              <w:t xml:space="preserve">Kerntaak 5.3 </w:t>
            </w:r>
          </w:p>
          <w:p w14:paraId="7E057C56" w14:textId="55303774" w:rsidR="00AA66DC" w:rsidRPr="00AA66DC" w:rsidRDefault="00AA66DC" w:rsidP="002D6683">
            <w:pPr>
              <w:spacing w:line="276" w:lineRule="auto"/>
              <w:rPr>
                <w:b w:val="0"/>
                <w:noProof w:val="0"/>
                <w:color w:val="1F497D" w:themeColor="text2"/>
              </w:rPr>
            </w:pPr>
            <w:r w:rsidRPr="00AA66DC">
              <w:rPr>
                <w:b w:val="0"/>
                <w:noProof w:val="0"/>
                <w:color w:val="1F497D" w:themeColor="text2"/>
              </w:rPr>
              <w:t>Ondersteunen van meerjarentopsportbeleid</w:t>
            </w:r>
          </w:p>
        </w:tc>
        <w:tc>
          <w:tcPr>
            <w:tcW w:w="6697" w:type="dxa"/>
            <w:gridSpan w:val="2"/>
          </w:tcPr>
          <w:p w14:paraId="0A13BF78" w14:textId="77777777" w:rsidR="00AA66DC" w:rsidRPr="00F34A6D" w:rsidRDefault="00AA66DC"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5.3.1 Initieert en adviseert over meerjarenbeleid</w:t>
            </w:r>
          </w:p>
          <w:p w14:paraId="32A5228E" w14:textId="77777777" w:rsidR="00AA66DC" w:rsidRPr="00F34A6D" w:rsidRDefault="00AA66DC"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5.3.2 Ontwikkelt meerjarenbeleid gericht op talentherkenning </w:t>
            </w:r>
          </w:p>
          <w:p w14:paraId="337FF537" w14:textId="0CADD0C5" w:rsidR="00AA66DC" w:rsidRPr="00F34A6D" w:rsidRDefault="00AA66DC"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5.3.3 Voert en draagt topsportbeleid uit</w:t>
            </w:r>
          </w:p>
        </w:tc>
      </w:tr>
      <w:tr w:rsidR="00AA66DC" w:rsidRPr="00F34A6D" w14:paraId="526D09F6" w14:textId="77777777" w:rsidTr="00F21A43">
        <w:tblPrEx>
          <w:shd w:val="clear" w:color="auto" w:fill="FEF2E7"/>
          <w:tblLook w:val="0480" w:firstRow="0" w:lastRow="0" w:firstColumn="1" w:lastColumn="0" w:noHBand="0" w:noVBand="1"/>
        </w:tblPrEx>
        <w:trPr>
          <w:trHeight w:val="694"/>
        </w:trPr>
        <w:tc>
          <w:tcPr>
            <w:cnfStyle w:val="001000000000" w:firstRow="0" w:lastRow="0" w:firstColumn="1" w:lastColumn="0" w:oddVBand="0" w:evenVBand="0" w:oddHBand="0" w:evenHBand="0" w:firstRowFirstColumn="0" w:firstRowLastColumn="0" w:lastRowFirstColumn="0" w:lastRowLastColumn="0"/>
            <w:tcW w:w="2942" w:type="dxa"/>
          </w:tcPr>
          <w:p w14:paraId="35CC5062" w14:textId="77777777" w:rsidR="00AA66DC" w:rsidRPr="00AA66DC" w:rsidRDefault="00AA66DC" w:rsidP="002D6683">
            <w:pPr>
              <w:spacing w:line="276" w:lineRule="auto"/>
              <w:rPr>
                <w:b w:val="0"/>
                <w:noProof w:val="0"/>
                <w:color w:val="1F497D" w:themeColor="text2"/>
              </w:rPr>
            </w:pPr>
            <w:r w:rsidRPr="00AA66DC">
              <w:rPr>
                <w:b w:val="0"/>
                <w:noProof w:val="0"/>
                <w:color w:val="1F497D" w:themeColor="text2"/>
              </w:rPr>
              <w:t xml:space="preserve">Kerntaak 5.5 </w:t>
            </w:r>
          </w:p>
          <w:p w14:paraId="6A74A3A3" w14:textId="7A348103" w:rsidR="00AA66DC" w:rsidRPr="00AA66DC" w:rsidRDefault="00AA66DC" w:rsidP="002D6683">
            <w:pPr>
              <w:spacing w:line="276" w:lineRule="auto"/>
              <w:rPr>
                <w:b w:val="0"/>
                <w:noProof w:val="0"/>
                <w:color w:val="1F497D" w:themeColor="text2"/>
              </w:rPr>
            </w:pPr>
            <w:r w:rsidRPr="00AA66DC">
              <w:rPr>
                <w:b w:val="0"/>
                <w:noProof w:val="0"/>
                <w:color w:val="1F497D" w:themeColor="text2"/>
              </w:rPr>
              <w:t>Managen van topsportbegeleidingsteam en netwerken</w:t>
            </w:r>
          </w:p>
        </w:tc>
        <w:tc>
          <w:tcPr>
            <w:tcW w:w="6697" w:type="dxa"/>
            <w:gridSpan w:val="2"/>
          </w:tcPr>
          <w:p w14:paraId="23422B47" w14:textId="77777777" w:rsidR="00AA66DC" w:rsidRPr="00F34A6D" w:rsidRDefault="00AA66DC"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5.5.1 Stelt begeleidingsteam samen</w:t>
            </w:r>
          </w:p>
          <w:p w14:paraId="3C8308ED" w14:textId="77777777" w:rsidR="00AA66DC" w:rsidRPr="00F34A6D" w:rsidRDefault="00AA66DC"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5.5.2 Geeft leiding aan begeleidingsteam </w:t>
            </w:r>
          </w:p>
          <w:p w14:paraId="17B69489" w14:textId="032ED436" w:rsidR="00AA66DC" w:rsidRPr="00F34A6D" w:rsidRDefault="00AA66DC"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5.5.3 Begeleidt leden van begeleidingsteam </w:t>
            </w:r>
          </w:p>
        </w:tc>
      </w:tr>
      <w:tr w:rsidR="00AA66DC" w:rsidRPr="00647EA2" w14:paraId="23CBA0D4" w14:textId="77777777" w:rsidTr="00F21A43">
        <w:tblPrEx>
          <w:shd w:val="clear" w:color="auto" w:fill="FEF2E7"/>
          <w:tblLook w:val="0480" w:firstRow="0" w:lastRow="0" w:firstColumn="1" w:lastColumn="0" w:noHBand="0" w:noVBand="1"/>
        </w:tblPrEx>
        <w:trPr>
          <w:trHeight w:val="939"/>
        </w:trPr>
        <w:tc>
          <w:tcPr>
            <w:cnfStyle w:val="001000000000" w:firstRow="0" w:lastRow="0" w:firstColumn="1" w:lastColumn="0" w:oddVBand="0" w:evenVBand="0" w:oddHBand="0" w:evenHBand="0" w:firstRowFirstColumn="0" w:firstRowLastColumn="0" w:lastRowFirstColumn="0" w:lastRowLastColumn="0"/>
            <w:tcW w:w="2942" w:type="dxa"/>
          </w:tcPr>
          <w:p w14:paraId="4B463FE2" w14:textId="77777777" w:rsidR="00AA66DC" w:rsidRPr="00AA66DC" w:rsidRDefault="00AA66DC" w:rsidP="002D6683">
            <w:pPr>
              <w:spacing w:line="276" w:lineRule="auto"/>
              <w:rPr>
                <w:b w:val="0"/>
                <w:noProof w:val="0"/>
                <w:color w:val="1F497D" w:themeColor="text2"/>
              </w:rPr>
            </w:pPr>
            <w:r w:rsidRPr="00AA66DC">
              <w:rPr>
                <w:b w:val="0"/>
                <w:noProof w:val="0"/>
                <w:color w:val="1F497D" w:themeColor="text2"/>
              </w:rPr>
              <w:t xml:space="preserve">Kerntaak 5.6 </w:t>
            </w:r>
          </w:p>
          <w:p w14:paraId="1AA0966C" w14:textId="1CCFC8A9" w:rsidR="00AA66DC" w:rsidRPr="00AA66DC" w:rsidRDefault="00AA66DC" w:rsidP="002D6683">
            <w:pPr>
              <w:spacing w:line="276" w:lineRule="auto"/>
              <w:rPr>
                <w:b w:val="0"/>
                <w:noProof w:val="0"/>
                <w:color w:val="1F497D" w:themeColor="text2"/>
              </w:rPr>
            </w:pPr>
            <w:r w:rsidRPr="00AA66DC">
              <w:rPr>
                <w:b w:val="0"/>
                <w:noProof w:val="0"/>
                <w:color w:val="1F497D" w:themeColor="text2"/>
              </w:rPr>
              <w:t>Vergaren, ontwikkelen, toepassen en delen van kennis</w:t>
            </w:r>
          </w:p>
        </w:tc>
        <w:tc>
          <w:tcPr>
            <w:tcW w:w="6697" w:type="dxa"/>
            <w:gridSpan w:val="2"/>
          </w:tcPr>
          <w:p w14:paraId="304430BF" w14:textId="77777777" w:rsidR="00AA66DC" w:rsidRPr="00F34A6D" w:rsidRDefault="00AA66DC"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5.6.1 Houdt ontwikkelingen sportonderzoek bij </w:t>
            </w:r>
          </w:p>
          <w:p w14:paraId="430ECEA0" w14:textId="77777777" w:rsidR="00AA66DC" w:rsidRPr="00F34A6D" w:rsidRDefault="00AA66DC"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5.6.2 Formuleert onderzoeksvragen </w:t>
            </w:r>
          </w:p>
          <w:p w14:paraId="2A19B5A8" w14:textId="77777777" w:rsidR="00AA66DC" w:rsidRPr="00F34A6D" w:rsidRDefault="00AA66DC"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5.6.3 Draagt kennis en ontwikkeling uit </w:t>
            </w:r>
          </w:p>
          <w:p w14:paraId="1DB7808F" w14:textId="368FE065" w:rsidR="00AA66DC" w:rsidRPr="00F34A6D" w:rsidRDefault="00AA66DC"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5.6.4 Past relevante onderzoeksresultaten toe</w:t>
            </w:r>
          </w:p>
        </w:tc>
      </w:tr>
      <w:tr w:rsidR="00AA66DC" w:rsidRPr="00647EA2" w14:paraId="2012FAFC" w14:textId="77777777" w:rsidTr="00F21A43">
        <w:tblPrEx>
          <w:shd w:val="clear" w:color="auto" w:fill="FEF2E7"/>
          <w:tblLook w:val="0480" w:firstRow="0" w:lastRow="0" w:firstColumn="1" w:lastColumn="0" w:noHBand="0" w:noVBand="1"/>
        </w:tblPrEx>
        <w:trPr>
          <w:trHeight w:val="674"/>
        </w:trPr>
        <w:tc>
          <w:tcPr>
            <w:cnfStyle w:val="001000000000" w:firstRow="0" w:lastRow="0" w:firstColumn="1" w:lastColumn="0" w:oddVBand="0" w:evenVBand="0" w:oddHBand="0" w:evenHBand="0" w:firstRowFirstColumn="0" w:firstRowLastColumn="0" w:lastRowFirstColumn="0" w:lastRowLastColumn="0"/>
            <w:tcW w:w="2942" w:type="dxa"/>
          </w:tcPr>
          <w:p w14:paraId="6A51CB1E" w14:textId="77777777" w:rsidR="00AA66DC" w:rsidRPr="00AA66DC" w:rsidRDefault="00AA66DC" w:rsidP="002D6683">
            <w:pPr>
              <w:spacing w:line="276" w:lineRule="auto"/>
              <w:rPr>
                <w:b w:val="0"/>
                <w:noProof w:val="0"/>
                <w:color w:val="1F497D" w:themeColor="text2"/>
              </w:rPr>
            </w:pPr>
            <w:bookmarkStart w:id="31" w:name="_Toc342403620"/>
            <w:bookmarkStart w:id="32" w:name="_Toc342425929"/>
            <w:r w:rsidRPr="00AA66DC">
              <w:rPr>
                <w:b w:val="0"/>
                <w:noProof w:val="0"/>
                <w:color w:val="1F497D" w:themeColor="text2"/>
              </w:rPr>
              <w:t xml:space="preserve">Kerntaak 5.7 </w:t>
            </w:r>
          </w:p>
          <w:p w14:paraId="615BB904" w14:textId="5EEA21ED" w:rsidR="00AA66DC" w:rsidRPr="00AA66DC" w:rsidRDefault="00AA66DC" w:rsidP="002D6683">
            <w:pPr>
              <w:spacing w:line="276" w:lineRule="auto"/>
              <w:rPr>
                <w:b w:val="0"/>
                <w:noProof w:val="0"/>
                <w:color w:val="1F497D" w:themeColor="text2"/>
              </w:rPr>
            </w:pPr>
            <w:r w:rsidRPr="00AA66DC">
              <w:rPr>
                <w:b w:val="0"/>
                <w:noProof w:val="0"/>
                <w:color w:val="1F497D" w:themeColor="text2"/>
              </w:rPr>
              <w:t>Begeleiden van topsporters</w:t>
            </w:r>
          </w:p>
        </w:tc>
        <w:tc>
          <w:tcPr>
            <w:tcW w:w="6697" w:type="dxa"/>
            <w:gridSpan w:val="2"/>
          </w:tcPr>
          <w:p w14:paraId="12A8A2C3" w14:textId="77777777" w:rsidR="00AA66DC" w:rsidRPr="00F34A6D" w:rsidRDefault="00AA66DC"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5.7.1 Begeleidt sporters op basis topsportvisie </w:t>
            </w:r>
          </w:p>
          <w:p w14:paraId="6A78BD66" w14:textId="77777777" w:rsidR="00AA66DC" w:rsidRPr="00F34A6D" w:rsidRDefault="00AA66DC"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5.7.2 Stimuleert persoonlijke ontwikkeling top</w:t>
            </w:r>
            <w:r w:rsidRPr="009A49B2">
              <w:rPr>
                <w:noProof w:val="0"/>
                <w:color w:val="FF0000"/>
              </w:rPr>
              <w:t>sporter</w:t>
            </w:r>
            <w:r w:rsidRPr="009A49B2">
              <w:rPr>
                <w:noProof w:val="0"/>
                <w:color w:val="1F497D" w:themeColor="text2"/>
              </w:rPr>
              <w:t xml:space="preserve"> </w:t>
            </w:r>
          </w:p>
          <w:p w14:paraId="16D5B87B" w14:textId="48A04389" w:rsidR="00AA66DC" w:rsidRPr="00F34A6D" w:rsidRDefault="00AA66DC"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5.7.3 Ondersteunt topsporter bij persoonlijke ontwikk</w:t>
            </w:r>
            <w:r>
              <w:rPr>
                <w:noProof w:val="0"/>
                <w:color w:val="1F497D" w:themeColor="text2"/>
              </w:rPr>
              <w:t>eli</w:t>
            </w:r>
            <w:r w:rsidRPr="009A49B2">
              <w:rPr>
                <w:noProof w:val="0"/>
                <w:color w:val="1F497D" w:themeColor="text2"/>
              </w:rPr>
              <w:t xml:space="preserve">ng </w:t>
            </w:r>
          </w:p>
        </w:tc>
      </w:tr>
    </w:tbl>
    <w:p w14:paraId="3E9D0888" w14:textId="77777777" w:rsidR="00F21A43" w:rsidRDefault="00F21A43">
      <w:r>
        <w:rPr>
          <w:b/>
        </w:rPr>
        <w:br w:type="page"/>
      </w:r>
    </w:p>
    <w:p w14:paraId="0BE688F0" w14:textId="77777777" w:rsidR="00B322D4" w:rsidRPr="00647EA2" w:rsidRDefault="00B322D4" w:rsidP="00B322D4">
      <w:pPr>
        <w:pStyle w:val="Kop2"/>
        <w:numPr>
          <w:ilvl w:val="0"/>
          <w:numId w:val="39"/>
        </w:numPr>
        <w:rPr>
          <w:noProof w:val="0"/>
        </w:rPr>
      </w:pPr>
      <w:bookmarkStart w:id="33" w:name="_Toc342840272"/>
      <w:bookmarkStart w:id="34" w:name="_Toc344645039"/>
      <w:bookmarkStart w:id="35" w:name="_Toc350413989"/>
      <w:bookmarkStart w:id="36" w:name="_Toc354670040"/>
      <w:r w:rsidRPr="00647EA2">
        <w:rPr>
          <w:noProof w:val="0"/>
        </w:rPr>
        <w:lastRenderedPageBreak/>
        <w:t>PVB’s</w:t>
      </w:r>
      <w:bookmarkEnd w:id="31"/>
      <w:bookmarkEnd w:id="32"/>
      <w:bookmarkEnd w:id="33"/>
      <w:bookmarkEnd w:id="34"/>
      <w:bookmarkEnd w:id="35"/>
      <w:bookmarkEnd w:id="36"/>
    </w:p>
    <w:p w14:paraId="26200806" w14:textId="77777777" w:rsidR="00B322D4" w:rsidRPr="00647EA2" w:rsidRDefault="00B322D4" w:rsidP="00B322D4">
      <w:pPr>
        <w:pStyle w:val="Lijstalinea"/>
        <w:ind w:left="570"/>
        <w:rPr>
          <w:noProof w:val="0"/>
        </w:rPr>
      </w:pPr>
    </w:p>
    <w:p w14:paraId="35E0A7CB" w14:textId="77777777" w:rsidR="00B322D4" w:rsidRPr="00647EA2" w:rsidRDefault="00B322D4" w:rsidP="00B322D4">
      <w:pPr>
        <w:pStyle w:val="Kop5"/>
        <w:numPr>
          <w:ilvl w:val="1"/>
          <w:numId w:val="17"/>
        </w:numPr>
        <w:rPr>
          <w:noProof w:val="0"/>
        </w:rPr>
      </w:pPr>
      <w:r w:rsidRPr="00647EA2">
        <w:rPr>
          <w:noProof w:val="0"/>
        </w:rPr>
        <w:t xml:space="preserve">Overzicht onderdelen PVB's </w:t>
      </w:r>
    </w:p>
    <w:p w14:paraId="0691F9E1" w14:textId="77777777" w:rsidR="00B322D4" w:rsidRDefault="00B322D4" w:rsidP="00B322D4">
      <w:pPr>
        <w:rPr>
          <w:noProof w:val="0"/>
        </w:rPr>
      </w:pPr>
    </w:p>
    <w:tbl>
      <w:tblPr>
        <w:tblStyle w:val="NOCNSF"/>
        <w:tblW w:w="9639" w:type="dxa"/>
        <w:tblLayout w:type="fixed"/>
        <w:tblLook w:val="0480" w:firstRow="0" w:lastRow="0" w:firstColumn="1" w:lastColumn="0" w:noHBand="0" w:noVBand="1"/>
      </w:tblPr>
      <w:tblGrid>
        <w:gridCol w:w="599"/>
        <w:gridCol w:w="6281"/>
        <w:gridCol w:w="1325"/>
        <w:gridCol w:w="735"/>
        <w:gridCol w:w="699"/>
      </w:tblGrid>
      <w:tr w:rsidR="00A44C95" w:rsidRPr="004A0510" w14:paraId="42CFCF91" w14:textId="77777777" w:rsidTr="001D4D7E">
        <w:trPr>
          <w:trHeight w:val="397"/>
        </w:trPr>
        <w:tc>
          <w:tcPr>
            <w:cnfStyle w:val="001000000000" w:firstRow="0" w:lastRow="0" w:firstColumn="1" w:lastColumn="0" w:oddVBand="0" w:evenVBand="0" w:oddHBand="0" w:evenHBand="0" w:firstRowFirstColumn="0" w:firstRowLastColumn="0" w:lastRowFirstColumn="0" w:lastRowLastColumn="0"/>
            <w:tcW w:w="578" w:type="dxa"/>
            <w:vMerge w:val="restart"/>
            <w:tcBorders>
              <w:top w:val="nil"/>
              <w:right w:val="single" w:sz="4" w:space="0" w:color="FFFFFF" w:themeColor="background1"/>
            </w:tcBorders>
            <w:shd w:val="clear" w:color="auto" w:fill="FAD7B6"/>
            <w:textDirection w:val="tbRl"/>
            <w:vAlign w:val="center"/>
          </w:tcPr>
          <w:p w14:paraId="470D9DA9" w14:textId="1589D0E0" w:rsidR="00A44C95" w:rsidRPr="004A0510" w:rsidRDefault="00A44C95" w:rsidP="00E274A8">
            <w:pPr>
              <w:ind w:left="113" w:right="113"/>
              <w:rPr>
                <w:noProof w:val="0"/>
              </w:rPr>
            </w:pPr>
          </w:p>
        </w:tc>
        <w:tc>
          <w:tcPr>
            <w:tcW w:w="6051" w:type="dxa"/>
            <w:vMerge w:val="restart"/>
            <w:tcBorders>
              <w:top w:val="nil"/>
              <w:left w:val="single" w:sz="4" w:space="0" w:color="FFFFFF" w:themeColor="background1"/>
              <w:right w:val="single" w:sz="4" w:space="0" w:color="FFFFFF" w:themeColor="background1"/>
            </w:tcBorders>
            <w:shd w:val="clear" w:color="auto" w:fill="FAD7B6"/>
          </w:tcPr>
          <w:p w14:paraId="706649CA" w14:textId="77777777"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 xml:space="preserve">Titel PVB/kerntaken </w:t>
            </w:r>
          </w:p>
        </w:tc>
        <w:tc>
          <w:tcPr>
            <w:tcW w:w="1276" w:type="dxa"/>
            <w:vMerge w:val="restart"/>
            <w:tcBorders>
              <w:top w:val="nil"/>
              <w:left w:val="single" w:sz="4" w:space="0" w:color="FFFFFF" w:themeColor="background1"/>
              <w:right w:val="single" w:sz="4" w:space="0" w:color="FFFFFF" w:themeColor="background1"/>
            </w:tcBorders>
            <w:shd w:val="clear" w:color="auto" w:fill="FAD7B6"/>
          </w:tcPr>
          <w:p w14:paraId="1F29ABB8" w14:textId="77777777"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Portfolio</w:t>
            </w:r>
            <w:r>
              <w:rPr>
                <w:b/>
                <w:noProof w:val="0"/>
              </w:rPr>
              <w:softHyphen/>
            </w:r>
            <w:r w:rsidRPr="004A0510">
              <w:rPr>
                <w:b/>
                <w:noProof w:val="0"/>
              </w:rPr>
              <w:t>beoordeling</w:t>
            </w:r>
          </w:p>
        </w:tc>
        <w:tc>
          <w:tcPr>
            <w:tcW w:w="1381" w:type="dxa"/>
            <w:gridSpan w:val="2"/>
            <w:tcBorders>
              <w:top w:val="nil"/>
              <w:left w:val="single" w:sz="4" w:space="0" w:color="FFFFFF" w:themeColor="background1"/>
              <w:bottom w:val="nil"/>
            </w:tcBorders>
            <w:shd w:val="clear" w:color="auto" w:fill="FAD7B6"/>
          </w:tcPr>
          <w:p w14:paraId="1CAD6386" w14:textId="77777777"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 beoordeling</w:t>
            </w:r>
          </w:p>
        </w:tc>
      </w:tr>
      <w:tr w:rsidR="00A44C95" w:rsidRPr="004A0510" w14:paraId="236121D9" w14:textId="77777777" w:rsidTr="00E274A8">
        <w:trPr>
          <w:trHeight w:val="210"/>
        </w:trPr>
        <w:tc>
          <w:tcPr>
            <w:cnfStyle w:val="001000000000" w:firstRow="0" w:lastRow="0" w:firstColumn="1" w:lastColumn="0" w:oddVBand="0" w:evenVBand="0" w:oddHBand="0" w:evenHBand="0" w:firstRowFirstColumn="0" w:firstRowLastColumn="0" w:lastRowFirstColumn="0" w:lastRowLastColumn="0"/>
            <w:tcW w:w="578" w:type="dxa"/>
            <w:vMerge/>
            <w:tcBorders>
              <w:right w:val="single" w:sz="4" w:space="0" w:color="FFFFFF" w:themeColor="background1"/>
            </w:tcBorders>
            <w:shd w:val="clear" w:color="auto" w:fill="FAD7B6"/>
          </w:tcPr>
          <w:p w14:paraId="395AB6E2" w14:textId="77777777" w:rsidR="00A44C95" w:rsidRPr="004A0510" w:rsidRDefault="00A44C95" w:rsidP="002D6683">
            <w:pPr>
              <w:rPr>
                <w:noProof w:val="0"/>
              </w:rPr>
            </w:pPr>
          </w:p>
        </w:tc>
        <w:tc>
          <w:tcPr>
            <w:tcW w:w="6051" w:type="dxa"/>
            <w:vMerge/>
            <w:tcBorders>
              <w:left w:val="single" w:sz="4" w:space="0" w:color="FFFFFF" w:themeColor="background1"/>
              <w:right w:val="single" w:sz="4" w:space="0" w:color="FFFFFF" w:themeColor="background1"/>
            </w:tcBorders>
            <w:shd w:val="clear" w:color="auto" w:fill="FAD7B6"/>
          </w:tcPr>
          <w:p w14:paraId="6826C155" w14:textId="77777777"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bottom w:val="single" w:sz="6" w:space="0" w:color="FFFFFF" w:themeColor="background1"/>
              <w:right w:val="single" w:sz="4" w:space="0" w:color="FFFFFF" w:themeColor="background1"/>
            </w:tcBorders>
            <w:shd w:val="clear" w:color="auto" w:fill="FAD7B6"/>
            <w:textDirection w:val="btLr"/>
          </w:tcPr>
          <w:p w14:paraId="31D3D3CA" w14:textId="77777777"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nil"/>
              <w:left w:val="single" w:sz="4" w:space="0" w:color="FFFFFF" w:themeColor="background1"/>
              <w:bottom w:val="single" w:sz="6" w:space="0" w:color="FFFFFF" w:themeColor="background1"/>
              <w:right w:val="nil"/>
            </w:tcBorders>
            <w:shd w:val="clear" w:color="auto" w:fill="FAD7B6"/>
            <w:textDirection w:val="btLr"/>
          </w:tcPr>
          <w:p w14:paraId="2670B42A" w14:textId="77777777" w:rsidR="00A44C95" w:rsidRDefault="00A44C95" w:rsidP="002D6683">
            <w:pPr>
              <w:spacing w:after="200"/>
              <w:ind w:left="113" w:right="113"/>
              <w:cnfStyle w:val="000000000000" w:firstRow="0" w:lastRow="0" w:firstColumn="0" w:lastColumn="0" w:oddVBand="0" w:evenVBand="0" w:oddHBand="0" w:evenHBand="0" w:firstRowFirstColumn="0" w:firstRowLastColumn="0" w:lastRowFirstColumn="0" w:lastRowLastColumn="0"/>
              <w:rPr>
                <w:b/>
                <w:noProof w:val="0"/>
              </w:rPr>
            </w:pPr>
          </w:p>
          <w:p w14:paraId="4CBC898C" w14:textId="77777777"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b/>
                <w:noProof w:val="0"/>
              </w:rPr>
            </w:pPr>
          </w:p>
        </w:tc>
        <w:tc>
          <w:tcPr>
            <w:tcW w:w="673" w:type="dxa"/>
            <w:tcBorders>
              <w:top w:val="nil"/>
              <w:left w:val="nil"/>
              <w:bottom w:val="single" w:sz="6" w:space="0" w:color="FFFFFF" w:themeColor="background1"/>
            </w:tcBorders>
            <w:shd w:val="clear" w:color="auto" w:fill="FAD7B6"/>
            <w:textDirection w:val="btLr"/>
          </w:tcPr>
          <w:p w14:paraId="77F594FA" w14:textId="77777777"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b/>
                <w:noProof w:val="0"/>
              </w:rPr>
            </w:pPr>
          </w:p>
        </w:tc>
      </w:tr>
      <w:tr w:rsidR="00A44C95" w:rsidRPr="004A0510" w14:paraId="4F8EBAD7" w14:textId="77777777" w:rsidTr="001D4D7E">
        <w:trPr>
          <w:trHeight w:val="990"/>
        </w:trPr>
        <w:tc>
          <w:tcPr>
            <w:cnfStyle w:val="001000000000" w:firstRow="0" w:lastRow="0" w:firstColumn="1" w:lastColumn="0" w:oddVBand="0" w:evenVBand="0" w:oddHBand="0" w:evenHBand="0" w:firstRowFirstColumn="0" w:firstRowLastColumn="0" w:lastRowFirstColumn="0" w:lastRowLastColumn="0"/>
            <w:tcW w:w="578" w:type="dxa"/>
            <w:vMerge/>
            <w:tcBorders>
              <w:bottom w:val="nil"/>
              <w:right w:val="single" w:sz="4" w:space="0" w:color="FFFFFF" w:themeColor="background1"/>
            </w:tcBorders>
            <w:shd w:val="clear" w:color="auto" w:fill="FAD7B6"/>
          </w:tcPr>
          <w:p w14:paraId="605C5261" w14:textId="77777777" w:rsidR="00A44C95" w:rsidRPr="004A0510" w:rsidRDefault="00A44C95" w:rsidP="002D6683">
            <w:pPr>
              <w:rPr>
                <w:noProof w:val="0"/>
              </w:rPr>
            </w:pPr>
          </w:p>
        </w:tc>
        <w:tc>
          <w:tcPr>
            <w:tcW w:w="6051" w:type="dxa"/>
            <w:vMerge/>
            <w:tcBorders>
              <w:left w:val="single" w:sz="4" w:space="0" w:color="FFFFFF" w:themeColor="background1"/>
              <w:bottom w:val="nil"/>
              <w:right w:val="single" w:sz="4" w:space="0" w:color="FFFFFF" w:themeColor="background1"/>
            </w:tcBorders>
            <w:shd w:val="clear" w:color="auto" w:fill="FAD7B6"/>
          </w:tcPr>
          <w:p w14:paraId="50D13731" w14:textId="77777777"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b/>
                <w:noProof w:val="0"/>
              </w:rPr>
            </w:pPr>
          </w:p>
        </w:tc>
        <w:tc>
          <w:tcPr>
            <w:tcW w:w="1276" w:type="dxa"/>
            <w:vMerge/>
            <w:tcBorders>
              <w:left w:val="single" w:sz="4" w:space="0" w:color="FFFFFF" w:themeColor="background1"/>
              <w:bottom w:val="nil"/>
              <w:right w:val="single" w:sz="4" w:space="0" w:color="FFFFFF" w:themeColor="background1"/>
            </w:tcBorders>
            <w:shd w:val="clear" w:color="auto" w:fill="FAD7B6"/>
            <w:textDirection w:val="btLr"/>
          </w:tcPr>
          <w:p w14:paraId="053F387B" w14:textId="77777777"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b/>
                <w:noProof w:val="0"/>
              </w:rPr>
            </w:pPr>
          </w:p>
        </w:tc>
        <w:tc>
          <w:tcPr>
            <w:tcW w:w="708" w:type="dxa"/>
            <w:tcBorders>
              <w:top w:val="nil"/>
              <w:left w:val="single" w:sz="4" w:space="0" w:color="FFFFFF" w:themeColor="background1"/>
              <w:bottom w:val="nil"/>
              <w:right w:val="single" w:sz="4" w:space="0" w:color="FFFFFF" w:themeColor="background1"/>
            </w:tcBorders>
            <w:shd w:val="clear" w:color="auto" w:fill="FAD7B6"/>
            <w:textDirection w:val="btLr"/>
          </w:tcPr>
          <w:p w14:paraId="65668CD1" w14:textId="77777777"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Plannings-interview</w:t>
            </w:r>
          </w:p>
        </w:tc>
        <w:tc>
          <w:tcPr>
            <w:tcW w:w="673" w:type="dxa"/>
            <w:tcBorders>
              <w:top w:val="nil"/>
              <w:left w:val="single" w:sz="4" w:space="0" w:color="FFFFFF" w:themeColor="background1"/>
              <w:bottom w:val="nil"/>
              <w:right w:val="single" w:sz="4" w:space="0" w:color="FFFFFF" w:themeColor="background1"/>
            </w:tcBorders>
            <w:shd w:val="clear" w:color="auto" w:fill="FAD7B6"/>
            <w:textDirection w:val="btLr"/>
          </w:tcPr>
          <w:p w14:paraId="2A35085E" w14:textId="77777777"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b/>
                <w:noProof w:val="0"/>
              </w:rPr>
            </w:pPr>
            <w:r w:rsidRPr="004A0510">
              <w:rPr>
                <w:b/>
                <w:noProof w:val="0"/>
              </w:rPr>
              <w:t>Praktijk</w:t>
            </w:r>
          </w:p>
        </w:tc>
      </w:tr>
      <w:tr w:rsidR="00A44C95" w:rsidRPr="004A0510" w14:paraId="4C2CB3DE" w14:textId="77777777" w:rsidTr="001D4D7E">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nil"/>
              <w:bottom w:val="single" w:sz="4" w:space="0" w:color="FFFFFF" w:themeColor="background1"/>
              <w:right w:val="single" w:sz="4" w:space="0" w:color="FFFFFF"/>
            </w:tcBorders>
          </w:tcPr>
          <w:p w14:paraId="31A2A8E4" w14:textId="3F390E61" w:rsidR="00A44C95" w:rsidRPr="000302EA" w:rsidRDefault="00A44C95" w:rsidP="002D6683">
            <w:pPr>
              <w:rPr>
                <w:b w:val="0"/>
                <w:noProof w:val="0"/>
              </w:rPr>
            </w:pPr>
            <w:r w:rsidRPr="00A44C95">
              <w:rPr>
                <w:b w:val="0"/>
                <w:noProof w:val="0"/>
              </w:rPr>
              <w:t>5.1</w:t>
            </w:r>
          </w:p>
        </w:tc>
        <w:tc>
          <w:tcPr>
            <w:tcW w:w="6051" w:type="dxa"/>
            <w:tcBorders>
              <w:top w:val="nil"/>
              <w:left w:val="single" w:sz="4" w:space="0" w:color="FFFFFF"/>
              <w:bottom w:val="single" w:sz="4" w:space="0" w:color="FFFFFF" w:themeColor="background1"/>
              <w:right w:val="single" w:sz="4" w:space="0" w:color="FFFFFF"/>
            </w:tcBorders>
          </w:tcPr>
          <w:p w14:paraId="4836040D" w14:textId="37E29C71"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Geven van trainingen</w:t>
            </w:r>
          </w:p>
        </w:tc>
        <w:tc>
          <w:tcPr>
            <w:tcW w:w="1276" w:type="dxa"/>
            <w:tcBorders>
              <w:top w:val="nil"/>
              <w:left w:val="single" w:sz="4" w:space="0" w:color="FFFFFF"/>
              <w:bottom w:val="single" w:sz="4" w:space="0" w:color="FFFFFF" w:themeColor="background1"/>
              <w:right w:val="single" w:sz="4" w:space="0" w:color="FFFFFF"/>
            </w:tcBorders>
          </w:tcPr>
          <w:p w14:paraId="5B463CAA" w14:textId="70F1B5B5"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X1,2</w:t>
            </w:r>
          </w:p>
        </w:tc>
        <w:tc>
          <w:tcPr>
            <w:tcW w:w="708" w:type="dxa"/>
            <w:tcBorders>
              <w:top w:val="nil"/>
              <w:left w:val="single" w:sz="4" w:space="0" w:color="FFFFFF"/>
              <w:bottom w:val="single" w:sz="4" w:space="0" w:color="FFFFFF" w:themeColor="background1"/>
              <w:right w:val="single" w:sz="4" w:space="0" w:color="FFFFFF"/>
            </w:tcBorders>
          </w:tcPr>
          <w:p w14:paraId="30922CB6" w14:textId="168242E1"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X2</w:t>
            </w:r>
          </w:p>
        </w:tc>
        <w:tc>
          <w:tcPr>
            <w:tcW w:w="673" w:type="dxa"/>
            <w:tcBorders>
              <w:top w:val="nil"/>
              <w:left w:val="single" w:sz="4" w:space="0" w:color="FFFFFF"/>
              <w:bottom w:val="single" w:sz="4" w:space="0" w:color="FFFFFF" w:themeColor="background1"/>
            </w:tcBorders>
          </w:tcPr>
          <w:p w14:paraId="72CA0B9E" w14:textId="73132950"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X2</w:t>
            </w:r>
            <w:r w:rsidRPr="00647EA2">
              <w:rPr>
                <w:rStyle w:val="Voetnootmarkering"/>
                <w:noProof w:val="0"/>
              </w:rPr>
              <w:footnoteReference w:id="2"/>
            </w:r>
          </w:p>
        </w:tc>
      </w:tr>
      <w:tr w:rsidR="00A44C95" w:rsidRPr="004A0510" w14:paraId="6F4BD244" w14:textId="77777777" w:rsidTr="001D4D7E">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FFFFFF" w:themeColor="background1"/>
              <w:bottom w:val="single" w:sz="4" w:space="0" w:color="FFFFFF" w:themeColor="background1"/>
              <w:right w:val="single" w:sz="4" w:space="0" w:color="FFFFFF"/>
            </w:tcBorders>
          </w:tcPr>
          <w:p w14:paraId="69FD3512" w14:textId="47B9739E" w:rsidR="00A44C95" w:rsidRPr="00243891" w:rsidRDefault="00A44C95" w:rsidP="002D6683">
            <w:pPr>
              <w:rPr>
                <w:b w:val="0"/>
                <w:noProof w:val="0"/>
              </w:rPr>
            </w:pPr>
            <w:r w:rsidRPr="00A44C95">
              <w:rPr>
                <w:b w:val="0"/>
                <w:noProof w:val="0"/>
              </w:rPr>
              <w:t>5.2</w:t>
            </w:r>
          </w:p>
        </w:tc>
        <w:tc>
          <w:tcPr>
            <w:tcW w:w="6051" w:type="dxa"/>
            <w:tcBorders>
              <w:top w:val="single" w:sz="4" w:space="0" w:color="FFFFFF" w:themeColor="background1"/>
              <w:left w:val="single" w:sz="4" w:space="0" w:color="FFFFFF"/>
              <w:bottom w:val="single" w:sz="4" w:space="0" w:color="FFFFFF" w:themeColor="background1"/>
              <w:right w:val="single" w:sz="4" w:space="0" w:color="FFFFFF"/>
            </w:tcBorders>
          </w:tcPr>
          <w:p w14:paraId="31E9E32F" w14:textId="6D42F0AC" w:rsidR="00A44C95" w:rsidRPr="005C2C03" w:rsidRDefault="00A44C95"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Coachen bij wedstrijden</w:t>
            </w:r>
          </w:p>
        </w:tc>
        <w:tc>
          <w:tcPr>
            <w:tcW w:w="1276" w:type="dxa"/>
            <w:tcBorders>
              <w:top w:val="single" w:sz="4" w:space="0" w:color="FFFFFF" w:themeColor="background1"/>
              <w:left w:val="single" w:sz="4" w:space="0" w:color="FFFFFF"/>
              <w:bottom w:val="single" w:sz="4" w:space="0" w:color="FFFFFF" w:themeColor="background1"/>
              <w:right w:val="single" w:sz="4" w:space="0" w:color="FFFFFF"/>
            </w:tcBorders>
          </w:tcPr>
          <w:p w14:paraId="74BD4E46" w14:textId="7B183572" w:rsidR="00A44C95" w:rsidRPr="005C2C03" w:rsidRDefault="00A44C95"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X</w:t>
            </w:r>
          </w:p>
        </w:tc>
        <w:tc>
          <w:tcPr>
            <w:tcW w:w="708" w:type="dxa"/>
            <w:tcBorders>
              <w:top w:val="single" w:sz="4" w:space="0" w:color="FFFFFF" w:themeColor="background1"/>
              <w:left w:val="single" w:sz="4" w:space="0" w:color="FFFFFF"/>
              <w:bottom w:val="single" w:sz="4" w:space="0" w:color="FFFFFF" w:themeColor="background1"/>
              <w:right w:val="single" w:sz="4" w:space="0" w:color="FFFFFF"/>
            </w:tcBorders>
          </w:tcPr>
          <w:p w14:paraId="1D70C938" w14:textId="79A97BDE"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X </w:t>
            </w:r>
          </w:p>
        </w:tc>
        <w:tc>
          <w:tcPr>
            <w:tcW w:w="673" w:type="dxa"/>
            <w:tcBorders>
              <w:top w:val="single" w:sz="4" w:space="0" w:color="FFFFFF" w:themeColor="background1"/>
              <w:left w:val="single" w:sz="4" w:space="0" w:color="FFFFFF"/>
              <w:bottom w:val="single" w:sz="4" w:space="0" w:color="FFFFFF" w:themeColor="background1"/>
            </w:tcBorders>
          </w:tcPr>
          <w:p w14:paraId="0AE43181" w14:textId="42E0D05C"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X </w:t>
            </w:r>
          </w:p>
        </w:tc>
      </w:tr>
      <w:tr w:rsidR="00A44C95" w:rsidRPr="004A0510" w14:paraId="22129EC8" w14:textId="77777777" w:rsidTr="001D4D7E">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FFFFFF" w:themeColor="background1"/>
              <w:bottom w:val="single" w:sz="4" w:space="0" w:color="FFFFFF" w:themeColor="background1"/>
              <w:right w:val="single" w:sz="4" w:space="0" w:color="FFFFFF"/>
            </w:tcBorders>
          </w:tcPr>
          <w:p w14:paraId="4ACE6194" w14:textId="11128528" w:rsidR="00A44C95" w:rsidRPr="00243891" w:rsidRDefault="00A44C95" w:rsidP="002D6683">
            <w:pPr>
              <w:rPr>
                <w:b w:val="0"/>
                <w:noProof w:val="0"/>
              </w:rPr>
            </w:pPr>
            <w:r w:rsidRPr="00A44C95">
              <w:rPr>
                <w:b w:val="0"/>
                <w:noProof w:val="0"/>
                <w:color w:val="1F497D" w:themeColor="text2"/>
              </w:rPr>
              <w:t>5.3</w:t>
            </w:r>
          </w:p>
        </w:tc>
        <w:tc>
          <w:tcPr>
            <w:tcW w:w="6051" w:type="dxa"/>
            <w:tcBorders>
              <w:top w:val="single" w:sz="4" w:space="0" w:color="FFFFFF" w:themeColor="background1"/>
              <w:left w:val="single" w:sz="4" w:space="0" w:color="FFFFFF"/>
              <w:bottom w:val="single" w:sz="4" w:space="0" w:color="FFFFFF" w:themeColor="background1"/>
              <w:right w:val="single" w:sz="4" w:space="0" w:color="FFFFFF"/>
            </w:tcBorders>
          </w:tcPr>
          <w:p w14:paraId="6A8253BD" w14:textId="07FEDE62" w:rsidR="00A44C95" w:rsidRPr="005C2C03" w:rsidRDefault="00A44C95" w:rsidP="002D6683">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rPr>
              <w:t xml:space="preserve">Ondersteunen van meerjarentopsportbeleid </w:t>
            </w:r>
          </w:p>
        </w:tc>
        <w:tc>
          <w:tcPr>
            <w:tcW w:w="1276" w:type="dxa"/>
            <w:tcBorders>
              <w:top w:val="single" w:sz="4" w:space="0" w:color="FFFFFF" w:themeColor="background1"/>
              <w:left w:val="single" w:sz="4" w:space="0" w:color="FFFFFF"/>
              <w:bottom w:val="single" w:sz="4" w:space="0" w:color="FFFFFF" w:themeColor="background1"/>
              <w:right w:val="single" w:sz="4" w:space="0" w:color="FFFFFF"/>
            </w:tcBorders>
          </w:tcPr>
          <w:p w14:paraId="24D365DC" w14:textId="16F39EBC" w:rsidR="00A44C95" w:rsidRPr="005C2C03" w:rsidRDefault="00A44C95" w:rsidP="002D6683">
            <w:pPr>
              <w:cnfStyle w:val="000000000000" w:firstRow="0" w:lastRow="0" w:firstColumn="0" w:lastColumn="0" w:oddVBand="0" w:evenVBand="0" w:oddHBand="0" w:evenHBand="0" w:firstRowFirstColumn="0" w:firstRowLastColumn="0" w:lastRowFirstColumn="0" w:lastRowLastColumn="0"/>
              <w:rPr>
                <w:noProof w:val="0"/>
              </w:rPr>
            </w:pPr>
            <w:r w:rsidRPr="009A49B2">
              <w:rPr>
                <w:noProof w:val="0"/>
                <w:color w:val="1F497D" w:themeColor="text2"/>
              </w:rPr>
              <w:t>X</w:t>
            </w:r>
          </w:p>
        </w:tc>
        <w:tc>
          <w:tcPr>
            <w:tcW w:w="708" w:type="dxa"/>
            <w:tcBorders>
              <w:top w:val="single" w:sz="4" w:space="0" w:color="FFFFFF" w:themeColor="background1"/>
              <w:left w:val="single" w:sz="4" w:space="0" w:color="FFFFFF"/>
              <w:bottom w:val="single" w:sz="4" w:space="0" w:color="FFFFFF" w:themeColor="background1"/>
              <w:right w:val="single" w:sz="4" w:space="0" w:color="FFFFFF"/>
            </w:tcBorders>
          </w:tcPr>
          <w:p w14:paraId="5CF7677C" w14:textId="1B1D5104"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673" w:type="dxa"/>
            <w:tcBorders>
              <w:top w:val="single" w:sz="4" w:space="0" w:color="FFFFFF" w:themeColor="background1"/>
              <w:left w:val="single" w:sz="4" w:space="0" w:color="FFFFFF"/>
              <w:bottom w:val="single" w:sz="4" w:space="0" w:color="FFFFFF" w:themeColor="background1"/>
            </w:tcBorders>
          </w:tcPr>
          <w:p w14:paraId="1A49F397" w14:textId="4EB9BB34" w:rsidR="00A44C95" w:rsidRPr="004A0510" w:rsidRDefault="00A44C95" w:rsidP="002D6683">
            <w:pPr>
              <w:cnfStyle w:val="000000000000" w:firstRow="0" w:lastRow="0" w:firstColumn="0" w:lastColumn="0" w:oddVBand="0" w:evenVBand="0" w:oddHBand="0" w:evenHBand="0" w:firstRowFirstColumn="0" w:firstRowLastColumn="0" w:lastRowFirstColumn="0" w:lastRowLastColumn="0"/>
              <w:rPr>
                <w:noProof w:val="0"/>
              </w:rPr>
            </w:pPr>
          </w:p>
        </w:tc>
      </w:tr>
      <w:tr w:rsidR="00A44C95" w:rsidRPr="004A0510" w14:paraId="69989CFD" w14:textId="77777777" w:rsidTr="001D4D7E">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FFFFFF" w:themeColor="background1"/>
              <w:bottom w:val="single" w:sz="4" w:space="0" w:color="FFFFFF" w:themeColor="background1"/>
              <w:right w:val="single" w:sz="4" w:space="0" w:color="FFFFFF"/>
            </w:tcBorders>
          </w:tcPr>
          <w:p w14:paraId="6854630C" w14:textId="464F8EEF" w:rsidR="00A44C95" w:rsidRPr="009F7100" w:rsidRDefault="00A44C95" w:rsidP="002D6683">
            <w:pPr>
              <w:rPr>
                <w:noProof w:val="0"/>
                <w:color w:val="1F497D" w:themeColor="text2"/>
              </w:rPr>
            </w:pPr>
            <w:r w:rsidRPr="00A44C95">
              <w:rPr>
                <w:b w:val="0"/>
                <w:noProof w:val="0"/>
                <w:color w:val="1F497D" w:themeColor="text2"/>
              </w:rPr>
              <w:t>5.5</w:t>
            </w:r>
          </w:p>
        </w:tc>
        <w:tc>
          <w:tcPr>
            <w:tcW w:w="6051" w:type="dxa"/>
            <w:tcBorders>
              <w:top w:val="single" w:sz="4" w:space="0" w:color="FFFFFF" w:themeColor="background1"/>
              <w:left w:val="single" w:sz="4" w:space="0" w:color="FFFFFF"/>
              <w:bottom w:val="single" w:sz="4" w:space="0" w:color="FFFFFF" w:themeColor="background1"/>
              <w:right w:val="single" w:sz="4" w:space="0" w:color="FFFFFF"/>
            </w:tcBorders>
          </w:tcPr>
          <w:p w14:paraId="0868ADFC" w14:textId="752B46E1" w:rsidR="00A44C95" w:rsidRPr="00113AE2" w:rsidRDefault="00A44C95"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Managen van topsportbegeleidingsteam en netwerken</w:t>
            </w:r>
          </w:p>
        </w:tc>
        <w:tc>
          <w:tcPr>
            <w:tcW w:w="1276" w:type="dxa"/>
            <w:tcBorders>
              <w:top w:val="single" w:sz="4" w:space="0" w:color="FFFFFF" w:themeColor="background1"/>
              <w:left w:val="single" w:sz="4" w:space="0" w:color="FFFFFF"/>
              <w:bottom w:val="single" w:sz="4" w:space="0" w:color="FFFFFF" w:themeColor="background1"/>
              <w:right w:val="single" w:sz="4" w:space="0" w:color="FFFFFF"/>
            </w:tcBorders>
          </w:tcPr>
          <w:p w14:paraId="32E7623B" w14:textId="184B20B3" w:rsidR="00A44C95" w:rsidRPr="00113AE2" w:rsidRDefault="00A44C95"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X </w:t>
            </w:r>
          </w:p>
        </w:tc>
        <w:tc>
          <w:tcPr>
            <w:tcW w:w="708" w:type="dxa"/>
            <w:tcBorders>
              <w:top w:val="single" w:sz="4" w:space="0" w:color="FFFFFF" w:themeColor="background1"/>
              <w:left w:val="single" w:sz="4" w:space="0" w:color="FFFFFF"/>
              <w:bottom w:val="single" w:sz="4" w:space="0" w:color="FFFFFF" w:themeColor="background1"/>
              <w:right w:val="single" w:sz="4" w:space="0" w:color="FFFFFF"/>
            </w:tcBorders>
          </w:tcPr>
          <w:p w14:paraId="71B0486C" w14:textId="77777777" w:rsidR="00A44C95" w:rsidRPr="00113AE2" w:rsidRDefault="00A44C95"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673" w:type="dxa"/>
            <w:tcBorders>
              <w:top w:val="single" w:sz="4" w:space="0" w:color="FFFFFF" w:themeColor="background1"/>
              <w:left w:val="single" w:sz="4" w:space="0" w:color="FFFFFF"/>
              <w:bottom w:val="single" w:sz="4" w:space="0" w:color="FFFFFF" w:themeColor="background1"/>
            </w:tcBorders>
          </w:tcPr>
          <w:p w14:paraId="12D75305" w14:textId="77777777" w:rsidR="00A44C95" w:rsidRPr="00113AE2" w:rsidRDefault="00A44C95"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A44C95" w:rsidRPr="004A0510" w14:paraId="45A670B0" w14:textId="77777777" w:rsidTr="001D4D7E">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FFFFFF" w:themeColor="background1"/>
              <w:bottom w:val="single" w:sz="4" w:space="0" w:color="FFFFFF" w:themeColor="background1"/>
              <w:right w:val="single" w:sz="4" w:space="0" w:color="FFFFFF"/>
            </w:tcBorders>
          </w:tcPr>
          <w:p w14:paraId="34F90F22" w14:textId="1532295A" w:rsidR="00A44C95" w:rsidRPr="009F7100" w:rsidRDefault="00A44C95" w:rsidP="002D6683">
            <w:pPr>
              <w:rPr>
                <w:noProof w:val="0"/>
                <w:color w:val="1F497D" w:themeColor="text2"/>
              </w:rPr>
            </w:pPr>
            <w:r w:rsidRPr="00A44C95">
              <w:rPr>
                <w:b w:val="0"/>
                <w:noProof w:val="0"/>
                <w:color w:val="1F497D" w:themeColor="text2"/>
              </w:rPr>
              <w:t>5.6</w:t>
            </w:r>
          </w:p>
        </w:tc>
        <w:tc>
          <w:tcPr>
            <w:tcW w:w="6051" w:type="dxa"/>
            <w:tcBorders>
              <w:top w:val="single" w:sz="4" w:space="0" w:color="FFFFFF" w:themeColor="background1"/>
              <w:left w:val="single" w:sz="4" w:space="0" w:color="FFFFFF"/>
              <w:bottom w:val="single" w:sz="4" w:space="0" w:color="FFFFFF" w:themeColor="background1"/>
              <w:right w:val="single" w:sz="4" w:space="0" w:color="FFFFFF"/>
            </w:tcBorders>
          </w:tcPr>
          <w:p w14:paraId="51C64BCA" w14:textId="40692F9F" w:rsidR="00A44C95" w:rsidRPr="00113AE2" w:rsidRDefault="00A44C95"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 xml:space="preserve">Vergaren, ontwikkelen, toepassen en delen van kennis </w:t>
            </w:r>
          </w:p>
        </w:tc>
        <w:tc>
          <w:tcPr>
            <w:tcW w:w="1276" w:type="dxa"/>
            <w:tcBorders>
              <w:top w:val="single" w:sz="4" w:space="0" w:color="FFFFFF" w:themeColor="background1"/>
              <w:left w:val="single" w:sz="4" w:space="0" w:color="FFFFFF"/>
              <w:bottom w:val="single" w:sz="4" w:space="0" w:color="FFFFFF" w:themeColor="background1"/>
              <w:right w:val="single" w:sz="4" w:space="0" w:color="FFFFFF"/>
            </w:tcBorders>
          </w:tcPr>
          <w:p w14:paraId="3F566651" w14:textId="1E54BD02" w:rsidR="00A44C95" w:rsidRPr="00113AE2" w:rsidRDefault="00A44C95"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X</w:t>
            </w:r>
          </w:p>
        </w:tc>
        <w:tc>
          <w:tcPr>
            <w:tcW w:w="708" w:type="dxa"/>
            <w:tcBorders>
              <w:top w:val="single" w:sz="4" w:space="0" w:color="FFFFFF" w:themeColor="background1"/>
              <w:left w:val="single" w:sz="4" w:space="0" w:color="FFFFFF"/>
              <w:bottom w:val="single" w:sz="4" w:space="0" w:color="FFFFFF" w:themeColor="background1"/>
              <w:right w:val="single" w:sz="4" w:space="0" w:color="FFFFFF"/>
            </w:tcBorders>
          </w:tcPr>
          <w:p w14:paraId="709FF469" w14:textId="77777777" w:rsidR="00A44C95" w:rsidRPr="00113AE2" w:rsidRDefault="00A44C95"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673" w:type="dxa"/>
            <w:tcBorders>
              <w:top w:val="single" w:sz="4" w:space="0" w:color="FFFFFF" w:themeColor="background1"/>
              <w:left w:val="single" w:sz="4" w:space="0" w:color="FFFFFF"/>
              <w:bottom w:val="single" w:sz="4" w:space="0" w:color="FFFFFF" w:themeColor="background1"/>
            </w:tcBorders>
          </w:tcPr>
          <w:p w14:paraId="437048D2" w14:textId="77777777" w:rsidR="00A44C95" w:rsidRPr="00113AE2" w:rsidRDefault="00A44C95"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A44C95" w:rsidRPr="004A0510" w14:paraId="5FDD5725" w14:textId="77777777" w:rsidTr="001D4D7E">
        <w:trPr>
          <w:trHeight w:val="397"/>
        </w:trPr>
        <w:tc>
          <w:tcPr>
            <w:cnfStyle w:val="001000000000" w:firstRow="0" w:lastRow="0" w:firstColumn="1" w:lastColumn="0" w:oddVBand="0" w:evenVBand="0" w:oddHBand="0" w:evenHBand="0" w:firstRowFirstColumn="0" w:firstRowLastColumn="0" w:lastRowFirstColumn="0" w:lastRowLastColumn="0"/>
            <w:tcW w:w="578" w:type="dxa"/>
            <w:tcBorders>
              <w:top w:val="single" w:sz="4" w:space="0" w:color="FFFFFF" w:themeColor="background1"/>
              <w:bottom w:val="single" w:sz="4" w:space="0" w:color="FFFFFF"/>
              <w:right w:val="single" w:sz="4" w:space="0" w:color="FFFFFF"/>
            </w:tcBorders>
          </w:tcPr>
          <w:p w14:paraId="673E3201" w14:textId="33E3ABD3" w:rsidR="00A44C95" w:rsidRPr="009F7100" w:rsidRDefault="00A44C95" w:rsidP="002D6683">
            <w:pPr>
              <w:rPr>
                <w:noProof w:val="0"/>
                <w:color w:val="1F497D" w:themeColor="text2"/>
              </w:rPr>
            </w:pPr>
            <w:r w:rsidRPr="00A44C95">
              <w:rPr>
                <w:b w:val="0"/>
                <w:noProof w:val="0"/>
                <w:color w:val="1F497D" w:themeColor="text2"/>
              </w:rPr>
              <w:t>5.7</w:t>
            </w:r>
          </w:p>
        </w:tc>
        <w:tc>
          <w:tcPr>
            <w:tcW w:w="6051" w:type="dxa"/>
            <w:tcBorders>
              <w:top w:val="single" w:sz="4" w:space="0" w:color="FFFFFF" w:themeColor="background1"/>
              <w:left w:val="single" w:sz="4" w:space="0" w:color="FFFFFF"/>
              <w:bottom w:val="single" w:sz="4" w:space="0" w:color="FFFFFF"/>
              <w:right w:val="single" w:sz="4" w:space="0" w:color="FFFFFF"/>
            </w:tcBorders>
          </w:tcPr>
          <w:p w14:paraId="581144CD" w14:textId="40439D09" w:rsidR="00A44C95" w:rsidRPr="00113AE2" w:rsidRDefault="00A44C95"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Begeleiden van topsporters</w:t>
            </w:r>
          </w:p>
        </w:tc>
        <w:tc>
          <w:tcPr>
            <w:tcW w:w="1276" w:type="dxa"/>
            <w:tcBorders>
              <w:top w:val="single" w:sz="4" w:space="0" w:color="FFFFFF" w:themeColor="background1"/>
              <w:left w:val="single" w:sz="4" w:space="0" w:color="FFFFFF"/>
              <w:bottom w:val="single" w:sz="4" w:space="0" w:color="FFFFFF"/>
              <w:right w:val="single" w:sz="4" w:space="0" w:color="FFFFFF"/>
            </w:tcBorders>
          </w:tcPr>
          <w:p w14:paraId="298950A7" w14:textId="7CEC44DF" w:rsidR="00A44C95" w:rsidRPr="00113AE2" w:rsidRDefault="00A44C95"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noProof w:val="0"/>
                <w:color w:val="1F497D" w:themeColor="text2"/>
              </w:rPr>
              <w:t>X</w:t>
            </w:r>
          </w:p>
        </w:tc>
        <w:tc>
          <w:tcPr>
            <w:tcW w:w="708" w:type="dxa"/>
            <w:tcBorders>
              <w:top w:val="single" w:sz="4" w:space="0" w:color="FFFFFF" w:themeColor="background1"/>
              <w:left w:val="single" w:sz="4" w:space="0" w:color="FFFFFF"/>
              <w:bottom w:val="single" w:sz="4" w:space="0" w:color="FFFFFF"/>
              <w:right w:val="single" w:sz="4" w:space="0" w:color="FFFFFF"/>
            </w:tcBorders>
          </w:tcPr>
          <w:p w14:paraId="13E7EAE4" w14:textId="77777777" w:rsidR="00A44C95" w:rsidRPr="00113AE2" w:rsidRDefault="00A44C95"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673" w:type="dxa"/>
            <w:tcBorders>
              <w:top w:val="single" w:sz="4" w:space="0" w:color="FFFFFF" w:themeColor="background1"/>
              <w:left w:val="single" w:sz="4" w:space="0" w:color="FFFFFF"/>
              <w:bottom w:val="single" w:sz="4" w:space="0" w:color="FFFFFF"/>
            </w:tcBorders>
          </w:tcPr>
          <w:p w14:paraId="432AE699" w14:textId="77777777" w:rsidR="00A44C95" w:rsidRPr="00113AE2" w:rsidRDefault="00A44C95" w:rsidP="002D6683">
            <w:pPr>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bl>
    <w:p w14:paraId="73B2A878" w14:textId="77777777" w:rsidR="00B322D4" w:rsidRPr="00647EA2" w:rsidRDefault="00B322D4" w:rsidP="00B322D4">
      <w:pPr>
        <w:pStyle w:val="Kop4"/>
        <w:numPr>
          <w:ilvl w:val="0"/>
          <w:numId w:val="0"/>
        </w:numPr>
        <w:ind w:left="567" w:hanging="567"/>
        <w:rPr>
          <w:noProof w:val="0"/>
        </w:rPr>
      </w:pPr>
      <w:r w:rsidRPr="00647EA2">
        <w:rPr>
          <w:noProof w:val="0"/>
        </w:rPr>
        <w:t>3.2</w:t>
      </w:r>
      <w:r w:rsidRPr="00647EA2">
        <w:rPr>
          <w:noProof w:val="0"/>
        </w:rPr>
        <w:tab/>
        <w:t>Samenhang PVB's</w:t>
      </w:r>
    </w:p>
    <w:p w14:paraId="27F5F32A" w14:textId="77777777" w:rsidR="00B322D4" w:rsidRPr="00647EA2" w:rsidRDefault="00B322D4" w:rsidP="00B322D4">
      <w:pPr>
        <w:pStyle w:val="Standaard1"/>
        <w:rPr>
          <w:color w:val="FF0000"/>
        </w:rPr>
      </w:pPr>
    </w:p>
    <w:p w14:paraId="217E5792" w14:textId="77777777" w:rsidR="00B322D4" w:rsidRPr="00647EA2" w:rsidRDefault="00B322D4" w:rsidP="00B322D4">
      <w:pPr>
        <w:pStyle w:val="Rodetekst"/>
        <w:rPr>
          <w:noProof w:val="0"/>
        </w:rPr>
      </w:pPr>
      <w:r w:rsidRPr="00647EA2">
        <w:rPr>
          <w:noProof w:val="0"/>
        </w:rPr>
        <w:t xml:space="preserve">De PVB’s 5.3, 5.5, 5.6 en 5.7 worden in combinatie afgenomen. Dit houdt in dat de kandidaat een portfolio inlevert met daarin de uitgewerkte opdrachten die betrekking hebben op het ondersteunen van meerjarentopsportbeleid, het managen van topsportbegeleidingsteam en netwerken, het vergaren, ontwikkelen, toepassen en delen van kennis en het begeleiden van topsporters. </w:t>
      </w:r>
    </w:p>
    <w:p w14:paraId="06F23031" w14:textId="77777777" w:rsidR="00B322D4" w:rsidRPr="00647EA2" w:rsidRDefault="00B322D4" w:rsidP="00B322D4">
      <w:pPr>
        <w:pStyle w:val="Kop2"/>
        <w:rPr>
          <w:noProof w:val="0"/>
        </w:rPr>
      </w:pPr>
      <w:bookmarkStart w:id="37" w:name="_Toc342403621"/>
      <w:bookmarkStart w:id="38" w:name="_Toc342425930"/>
      <w:bookmarkStart w:id="39" w:name="_Toc342840273"/>
      <w:bookmarkStart w:id="40" w:name="_Toc344645040"/>
      <w:bookmarkStart w:id="41" w:name="_Toc350413990"/>
      <w:bookmarkStart w:id="42" w:name="_Toc354670041"/>
      <w:r w:rsidRPr="00647EA2">
        <w:rPr>
          <w:noProof w:val="0"/>
        </w:rPr>
        <w:t>4. Instructies voor de toetsingscommissie</w:t>
      </w:r>
      <w:bookmarkEnd w:id="37"/>
      <w:bookmarkEnd w:id="38"/>
      <w:bookmarkEnd w:id="39"/>
      <w:bookmarkEnd w:id="40"/>
      <w:bookmarkEnd w:id="41"/>
      <w:bookmarkEnd w:id="42"/>
      <w:r w:rsidRPr="00647EA2">
        <w:rPr>
          <w:noProof w:val="0"/>
        </w:rPr>
        <w:t xml:space="preserve"> </w:t>
      </w:r>
    </w:p>
    <w:p w14:paraId="142F8B77" w14:textId="77777777" w:rsidR="00B322D4" w:rsidRPr="00647EA2" w:rsidRDefault="00B322D4" w:rsidP="00B322D4">
      <w:pPr>
        <w:rPr>
          <w:noProof w:val="0"/>
        </w:rPr>
      </w:pPr>
    </w:p>
    <w:p w14:paraId="7F060887" w14:textId="77777777" w:rsidR="00B322D4" w:rsidRPr="00647EA2" w:rsidRDefault="00B322D4" w:rsidP="00B322D4">
      <w:pPr>
        <w:rPr>
          <w:noProof w:val="0"/>
          <w:lang w:eastAsia="en-US"/>
        </w:rPr>
      </w:pPr>
      <w:r w:rsidRPr="00647EA2">
        <w:rPr>
          <w:noProof w:val="0"/>
          <w:lang w:eastAsia="en-US"/>
        </w:rPr>
        <w:t xml:space="preserve">De toetsingscommissie is ingesteld door het bestuur van </w:t>
      </w:r>
      <w:r w:rsidRPr="00647EA2">
        <w:rPr>
          <w:noProof w:val="0"/>
          <w:color w:val="FF0000"/>
          <w:lang w:eastAsia="en-US"/>
        </w:rPr>
        <w:t>de sportbond.</w:t>
      </w:r>
      <w:r w:rsidRPr="00647EA2">
        <w:rPr>
          <w:noProof w:val="0"/>
          <w:lang w:eastAsia="en-US"/>
        </w:rPr>
        <w:t xml:space="preserve"> De toetsingscommissie is verantwoordelijk voor de kwaliteitsbewaking van de toetsing en ziet toe op de naleving van de procedures rondom de PVB’s. De toetsingscommissie wijst de PVB-beoordelaars aan of ziet er op toe dat dit gebeurt. Na de beoordeling ontvangt de toetsingscommissie de beoordelingsprotocollen die voorzien zijn van de naam van de PVB-beoordelaar en van de datum en plaats van de afname. De toetsingscommissie stelt de uitslag formeel vast en ziet toe op de afhandeling zoals beschreven in de toetsdocumenten. </w:t>
      </w:r>
    </w:p>
    <w:p w14:paraId="25821B01" w14:textId="77777777" w:rsidR="00B322D4" w:rsidRPr="00647EA2" w:rsidRDefault="00B322D4" w:rsidP="00B322D4">
      <w:pPr>
        <w:rPr>
          <w:rFonts w:eastAsia="Calibri" w:cs="Arial"/>
          <w:noProof w:val="0"/>
          <w:color w:val="000000"/>
          <w:szCs w:val="22"/>
          <w:lang w:eastAsia="en-US"/>
        </w:rPr>
      </w:pPr>
    </w:p>
    <w:p w14:paraId="0B52C7DD" w14:textId="77777777" w:rsidR="00B322D4" w:rsidRPr="00647EA2" w:rsidRDefault="00B322D4" w:rsidP="00B322D4">
      <w:pPr>
        <w:rPr>
          <w:noProof w:val="0"/>
        </w:rPr>
      </w:pPr>
      <w:r w:rsidRPr="00647EA2">
        <w:rPr>
          <w:noProof w:val="0"/>
        </w:rPr>
        <w:t xml:space="preserve">De toetsingscommissie heeft conform het Toetsreglement sport de volgende taken: </w:t>
      </w:r>
    </w:p>
    <w:p w14:paraId="01CA1C3E" w14:textId="0E0B19D7" w:rsidR="00B322D4" w:rsidRPr="006D3899" w:rsidRDefault="006D3899" w:rsidP="00B322D4">
      <w:pPr>
        <w:pStyle w:val="Opsomming"/>
        <w:ind w:left="426"/>
        <w:rPr>
          <w:b/>
          <w:noProof w:val="0"/>
        </w:rPr>
      </w:pPr>
      <w:r w:rsidRPr="006D3899">
        <w:rPr>
          <w:b/>
          <w:noProof w:val="0"/>
        </w:rPr>
        <w:t xml:space="preserve">Stelt </w:t>
      </w:r>
      <w:r w:rsidR="00B322D4" w:rsidRPr="006D3899">
        <w:rPr>
          <w:b/>
          <w:noProof w:val="0"/>
        </w:rPr>
        <w:t xml:space="preserve">toetsplannen van kwalificatie en bijbehorende PVB-beschrijvingen vast; </w:t>
      </w:r>
    </w:p>
    <w:p w14:paraId="41AA176B" w14:textId="0684AEA8" w:rsidR="00B322D4" w:rsidRPr="006D3899" w:rsidRDefault="006D3899" w:rsidP="00B322D4">
      <w:pPr>
        <w:pStyle w:val="Opsomming"/>
        <w:ind w:left="426"/>
        <w:rPr>
          <w:b/>
          <w:noProof w:val="0"/>
        </w:rPr>
      </w:pPr>
      <w:r w:rsidRPr="006D3899">
        <w:rPr>
          <w:b/>
          <w:noProof w:val="0"/>
        </w:rPr>
        <w:t xml:space="preserve">Wijst </w:t>
      </w:r>
      <w:r w:rsidR="00B322D4" w:rsidRPr="006D3899">
        <w:rPr>
          <w:b/>
          <w:noProof w:val="0"/>
        </w:rPr>
        <w:t>PVB-beoordelaars aan;</w:t>
      </w:r>
    </w:p>
    <w:p w14:paraId="355133BF" w14:textId="7A63BACD" w:rsidR="00B322D4" w:rsidRPr="006D3899" w:rsidRDefault="006D3899" w:rsidP="00B322D4">
      <w:pPr>
        <w:pStyle w:val="Opsomming"/>
        <w:ind w:left="426"/>
        <w:rPr>
          <w:b/>
          <w:noProof w:val="0"/>
        </w:rPr>
      </w:pPr>
      <w:r w:rsidRPr="006D3899">
        <w:rPr>
          <w:b/>
          <w:noProof w:val="0"/>
        </w:rPr>
        <w:t xml:space="preserve">Verleent </w:t>
      </w:r>
      <w:r w:rsidR="00B322D4" w:rsidRPr="006D3899">
        <w:rPr>
          <w:b/>
          <w:noProof w:val="0"/>
        </w:rPr>
        <w:t>vrijstellingen op basis van eerder verworven kwalificaties;</w:t>
      </w:r>
    </w:p>
    <w:p w14:paraId="073B08FF" w14:textId="771FB359" w:rsidR="00B322D4" w:rsidRPr="006D3899" w:rsidRDefault="006D3899" w:rsidP="00B322D4">
      <w:pPr>
        <w:pStyle w:val="Opsomming"/>
        <w:ind w:left="426"/>
        <w:rPr>
          <w:b/>
          <w:noProof w:val="0"/>
        </w:rPr>
      </w:pPr>
      <w:r w:rsidRPr="006D3899">
        <w:rPr>
          <w:b/>
          <w:noProof w:val="0"/>
        </w:rPr>
        <w:t xml:space="preserve">Treft </w:t>
      </w:r>
      <w:r w:rsidR="00B322D4" w:rsidRPr="006D3899">
        <w:rPr>
          <w:b/>
          <w:noProof w:val="0"/>
        </w:rPr>
        <w:t>maatregelen met betrekking tot het afnemen van de PVB;</w:t>
      </w:r>
    </w:p>
    <w:p w14:paraId="7ED4D39C" w14:textId="5467F1CB" w:rsidR="00B322D4" w:rsidRPr="006D3899" w:rsidRDefault="006D3899" w:rsidP="00B322D4">
      <w:pPr>
        <w:pStyle w:val="Opsomming"/>
        <w:ind w:left="426"/>
        <w:rPr>
          <w:b/>
          <w:noProof w:val="0"/>
        </w:rPr>
      </w:pPr>
      <w:r w:rsidRPr="006D3899">
        <w:rPr>
          <w:b/>
          <w:noProof w:val="0"/>
        </w:rPr>
        <w:t xml:space="preserve">Treft </w:t>
      </w:r>
      <w:r w:rsidR="00B322D4" w:rsidRPr="006D3899">
        <w:rPr>
          <w:b/>
          <w:noProof w:val="0"/>
        </w:rPr>
        <w:t>maatregelen met betrekking tot de beoordeling en de uitslag van de PVB;</w:t>
      </w:r>
    </w:p>
    <w:p w14:paraId="45C6F19F" w14:textId="3ADB910C" w:rsidR="00B322D4" w:rsidRPr="006D3899" w:rsidRDefault="006D3899" w:rsidP="00B322D4">
      <w:pPr>
        <w:pStyle w:val="Opsomming"/>
        <w:ind w:left="426"/>
        <w:rPr>
          <w:b/>
          <w:noProof w:val="0"/>
        </w:rPr>
      </w:pPr>
      <w:r w:rsidRPr="006D3899">
        <w:rPr>
          <w:b/>
          <w:noProof w:val="0"/>
        </w:rPr>
        <w:t xml:space="preserve">Evalueert </w:t>
      </w:r>
      <w:r w:rsidR="00B322D4" w:rsidRPr="006D3899">
        <w:rPr>
          <w:b/>
          <w:noProof w:val="0"/>
        </w:rPr>
        <w:t xml:space="preserve">proces en inhoud van de PVB; </w:t>
      </w:r>
    </w:p>
    <w:p w14:paraId="7C30349A" w14:textId="1C6572BA" w:rsidR="00B322D4" w:rsidRPr="006D3899" w:rsidRDefault="006D3899" w:rsidP="00B322D4">
      <w:pPr>
        <w:pStyle w:val="Opsomming"/>
        <w:ind w:left="426"/>
        <w:rPr>
          <w:b/>
          <w:noProof w:val="0"/>
        </w:rPr>
      </w:pPr>
      <w:r w:rsidRPr="006D3899">
        <w:rPr>
          <w:b/>
          <w:noProof w:val="0"/>
        </w:rPr>
        <w:t xml:space="preserve">Neemt </w:t>
      </w:r>
      <w:r w:rsidR="00B322D4" w:rsidRPr="006D3899">
        <w:rPr>
          <w:b/>
          <w:noProof w:val="0"/>
        </w:rPr>
        <w:t xml:space="preserve">een beslissing in omstandigheden waarin het Toetsreglement sport niet voorziet. </w:t>
      </w:r>
    </w:p>
    <w:p w14:paraId="605F01F6" w14:textId="77777777" w:rsidR="00B322D4" w:rsidRPr="00647EA2" w:rsidRDefault="00B322D4" w:rsidP="00B322D4">
      <w:pPr>
        <w:pStyle w:val="Kop2"/>
        <w:rPr>
          <w:noProof w:val="0"/>
        </w:rPr>
      </w:pPr>
      <w:bookmarkStart w:id="43" w:name="_Toc342403622"/>
      <w:bookmarkStart w:id="44" w:name="_Toc342425931"/>
      <w:bookmarkStart w:id="45" w:name="_Toc342840274"/>
      <w:bookmarkStart w:id="46" w:name="_Toc344645041"/>
      <w:bookmarkStart w:id="47" w:name="_Toc350413991"/>
      <w:bookmarkStart w:id="48" w:name="_Toc354670042"/>
      <w:r w:rsidRPr="00647EA2">
        <w:rPr>
          <w:noProof w:val="0"/>
        </w:rPr>
        <w:t>5. Instructies voor de PVB-beoordelaars</w:t>
      </w:r>
      <w:bookmarkEnd w:id="43"/>
      <w:bookmarkEnd w:id="44"/>
      <w:bookmarkEnd w:id="45"/>
      <w:bookmarkEnd w:id="46"/>
      <w:bookmarkEnd w:id="47"/>
      <w:bookmarkEnd w:id="48"/>
    </w:p>
    <w:p w14:paraId="37DB2AAF" w14:textId="77777777" w:rsidR="00B322D4" w:rsidRPr="00647EA2" w:rsidRDefault="00B322D4" w:rsidP="00B322D4">
      <w:pPr>
        <w:rPr>
          <w:noProof w:val="0"/>
        </w:rPr>
      </w:pPr>
    </w:p>
    <w:p w14:paraId="6E016020" w14:textId="77777777" w:rsidR="00B322D4" w:rsidRPr="00647EA2" w:rsidRDefault="00B322D4" w:rsidP="00B322D4">
      <w:pPr>
        <w:pStyle w:val="Kop5"/>
        <w:numPr>
          <w:ilvl w:val="1"/>
          <w:numId w:val="45"/>
        </w:numPr>
        <w:rPr>
          <w:noProof w:val="0"/>
        </w:rPr>
      </w:pPr>
      <w:r w:rsidRPr="00647EA2">
        <w:rPr>
          <w:noProof w:val="0"/>
        </w:rPr>
        <w:t>Portfoliobeoordeling</w:t>
      </w:r>
    </w:p>
    <w:p w14:paraId="45D1A2B0" w14:textId="77777777" w:rsidR="00B322D4" w:rsidRPr="00647EA2" w:rsidRDefault="00B322D4" w:rsidP="00B322D4">
      <w:pPr>
        <w:rPr>
          <w:noProof w:val="0"/>
        </w:rPr>
      </w:pPr>
    </w:p>
    <w:p w14:paraId="165B058B" w14:textId="77777777" w:rsidR="00B322D4" w:rsidRPr="00647EA2" w:rsidRDefault="00B322D4" w:rsidP="00B322D4">
      <w:pPr>
        <w:rPr>
          <w:noProof w:val="0"/>
        </w:rPr>
      </w:pPr>
      <w:r w:rsidRPr="00647EA2">
        <w:rPr>
          <w:noProof w:val="0"/>
        </w:rPr>
        <w:t xml:space="preserve">Voor de portfoliobeoordeling ontvangt de PVB-beoordelaar het portfolio </w:t>
      </w:r>
      <w:r w:rsidRPr="00647EA2">
        <w:rPr>
          <w:noProof w:val="0"/>
          <w:color w:val="FF0000"/>
        </w:rPr>
        <w:t xml:space="preserve">via het bondsbureau </w:t>
      </w:r>
      <w:r w:rsidRPr="00647EA2">
        <w:rPr>
          <w:noProof w:val="0"/>
        </w:rPr>
        <w:t xml:space="preserve">van de kandidaat. De PVB-beoordelaar vult het PVB-protocol van de portfoliobeoordeling volledig in en stuurt het binnen </w:t>
      </w:r>
      <w:r w:rsidRPr="00647EA2">
        <w:rPr>
          <w:noProof w:val="0"/>
          <w:color w:val="FF0000"/>
        </w:rPr>
        <w:t xml:space="preserve">15 </w:t>
      </w:r>
      <w:r w:rsidRPr="00647EA2">
        <w:rPr>
          <w:noProof w:val="0"/>
        </w:rPr>
        <w:t xml:space="preserve">werkdagen naar </w:t>
      </w:r>
      <w:r w:rsidRPr="00647EA2">
        <w:rPr>
          <w:noProof w:val="0"/>
          <w:color w:val="FF0000"/>
        </w:rPr>
        <w:t>het bondsbureau ter attentie van</w:t>
      </w:r>
      <w:r w:rsidRPr="00647EA2">
        <w:rPr>
          <w:noProof w:val="0"/>
        </w:rPr>
        <w:t xml:space="preserve"> de toetsingscommissie.</w:t>
      </w:r>
    </w:p>
    <w:p w14:paraId="3CF0638A" w14:textId="2962CEA1" w:rsidR="00AD7841" w:rsidRDefault="00AD7841">
      <w:pPr>
        <w:spacing w:after="200"/>
        <w:rPr>
          <w:rFonts w:cs="Arial"/>
          <w:noProof w:val="0"/>
          <w:szCs w:val="22"/>
        </w:rPr>
      </w:pPr>
      <w:r>
        <w:rPr>
          <w:rFonts w:cs="Arial"/>
          <w:noProof w:val="0"/>
          <w:szCs w:val="22"/>
        </w:rPr>
        <w:br w:type="page"/>
      </w:r>
    </w:p>
    <w:p w14:paraId="6D2767E4" w14:textId="77777777" w:rsidR="00B322D4" w:rsidRPr="00647EA2" w:rsidRDefault="00B322D4" w:rsidP="00B322D4">
      <w:pPr>
        <w:rPr>
          <w:noProof w:val="0"/>
        </w:rPr>
      </w:pPr>
      <w:r w:rsidRPr="00647EA2">
        <w:rPr>
          <w:noProof w:val="0"/>
        </w:rPr>
        <w:lastRenderedPageBreak/>
        <w:t xml:space="preserve">De PVB-beoordelaar heeft de volgende taken bij de portfoliobeoordeling: </w:t>
      </w:r>
    </w:p>
    <w:p w14:paraId="1BC98FF7" w14:textId="724E9BE1" w:rsidR="00B322D4" w:rsidRPr="00AD7841" w:rsidRDefault="00AD7841" w:rsidP="00B322D4">
      <w:pPr>
        <w:pStyle w:val="Opsomming"/>
        <w:ind w:left="426"/>
        <w:rPr>
          <w:b/>
          <w:noProof w:val="0"/>
        </w:rPr>
      </w:pPr>
      <w:r w:rsidRPr="00AD7841">
        <w:rPr>
          <w:b/>
          <w:noProof w:val="0"/>
        </w:rPr>
        <w:t xml:space="preserve">Controleert </w:t>
      </w:r>
      <w:r w:rsidR="00B322D4" w:rsidRPr="00AD7841">
        <w:rPr>
          <w:b/>
          <w:noProof w:val="0"/>
        </w:rPr>
        <w:t>de afnamecondities;</w:t>
      </w:r>
    </w:p>
    <w:p w14:paraId="1EA4AD35" w14:textId="5879F1B6" w:rsidR="00B322D4" w:rsidRPr="00AD7841" w:rsidRDefault="00AD7841" w:rsidP="00B322D4">
      <w:pPr>
        <w:pStyle w:val="Opsomming"/>
        <w:ind w:left="426"/>
        <w:rPr>
          <w:b/>
          <w:noProof w:val="0"/>
        </w:rPr>
      </w:pPr>
      <w:r w:rsidRPr="00AD7841">
        <w:rPr>
          <w:b/>
          <w:noProof w:val="0"/>
        </w:rPr>
        <w:t xml:space="preserve">Beoordeelt </w:t>
      </w:r>
      <w:r w:rsidR="00B322D4" w:rsidRPr="00AD7841">
        <w:rPr>
          <w:b/>
          <w:noProof w:val="0"/>
        </w:rPr>
        <w:t>het portfolio;</w:t>
      </w:r>
    </w:p>
    <w:p w14:paraId="2E957FC1" w14:textId="3D7F885B" w:rsidR="00B322D4" w:rsidRPr="00AD7841" w:rsidRDefault="00AD7841" w:rsidP="00B322D4">
      <w:pPr>
        <w:pStyle w:val="Opsomming"/>
        <w:ind w:left="426"/>
        <w:rPr>
          <w:b/>
          <w:noProof w:val="0"/>
          <w:color w:val="FF0000"/>
        </w:rPr>
      </w:pPr>
      <w:r w:rsidRPr="00AD7841">
        <w:rPr>
          <w:b/>
          <w:noProof w:val="0"/>
          <w:color w:val="FF0000"/>
        </w:rPr>
        <w:t xml:space="preserve">Houdt </w:t>
      </w:r>
      <w:r w:rsidR="00B322D4" w:rsidRPr="00AD7841">
        <w:rPr>
          <w:b/>
          <w:noProof w:val="0"/>
          <w:color w:val="FF0000"/>
        </w:rPr>
        <w:t>een reflectie-interview;</w:t>
      </w:r>
    </w:p>
    <w:p w14:paraId="3852DD1D" w14:textId="47A9A0CA" w:rsidR="00B322D4" w:rsidRPr="00AD7841" w:rsidRDefault="00AD7841" w:rsidP="00B322D4">
      <w:pPr>
        <w:pStyle w:val="Opsomming"/>
        <w:ind w:left="426"/>
        <w:rPr>
          <w:b/>
          <w:noProof w:val="0"/>
        </w:rPr>
      </w:pPr>
      <w:r w:rsidRPr="00AD7841">
        <w:rPr>
          <w:b/>
          <w:noProof w:val="0"/>
        </w:rPr>
        <w:t xml:space="preserve">Bepaalt </w:t>
      </w:r>
      <w:r w:rsidR="00B322D4" w:rsidRPr="00AD7841">
        <w:rPr>
          <w:b/>
          <w:noProof w:val="0"/>
        </w:rPr>
        <w:t xml:space="preserve">het voorlopige resultaat </w:t>
      </w:r>
      <w:r w:rsidR="00B322D4" w:rsidRPr="00AD7841">
        <w:rPr>
          <w:b/>
          <w:noProof w:val="0"/>
          <w:color w:val="FF0000"/>
        </w:rPr>
        <w:t>en geeft feedback als de kandidaat dat wenst.</w:t>
      </w:r>
      <w:r w:rsidR="00B322D4" w:rsidRPr="00AD7841">
        <w:rPr>
          <w:b/>
          <w:noProof w:val="0"/>
        </w:rPr>
        <w:t xml:space="preserve"> </w:t>
      </w:r>
    </w:p>
    <w:p w14:paraId="5DF97EBF" w14:textId="77777777" w:rsidR="00B322D4" w:rsidRPr="00647EA2" w:rsidRDefault="00B322D4" w:rsidP="00B322D4">
      <w:pPr>
        <w:rPr>
          <w:noProof w:val="0"/>
        </w:rPr>
      </w:pPr>
    </w:p>
    <w:p w14:paraId="47803DBA" w14:textId="77777777" w:rsidR="00B322D4" w:rsidRPr="00647EA2" w:rsidRDefault="00B322D4" w:rsidP="00B322D4">
      <w:pPr>
        <w:pStyle w:val="Kop5"/>
        <w:numPr>
          <w:ilvl w:val="1"/>
          <w:numId w:val="45"/>
        </w:numPr>
        <w:rPr>
          <w:noProof w:val="0"/>
        </w:rPr>
      </w:pPr>
      <w:r w:rsidRPr="00647EA2">
        <w:rPr>
          <w:noProof w:val="0"/>
        </w:rPr>
        <w:t>Praktijkbeoordeling</w:t>
      </w:r>
    </w:p>
    <w:p w14:paraId="1DCCE855" w14:textId="77777777" w:rsidR="00B322D4" w:rsidRPr="00647EA2" w:rsidRDefault="00B322D4" w:rsidP="00B322D4">
      <w:pPr>
        <w:rPr>
          <w:noProof w:val="0"/>
        </w:rPr>
      </w:pPr>
    </w:p>
    <w:p w14:paraId="58F9BD99" w14:textId="77777777" w:rsidR="00B322D4" w:rsidRPr="00647EA2" w:rsidRDefault="00B322D4" w:rsidP="00B322D4">
      <w:pPr>
        <w:rPr>
          <w:noProof w:val="0"/>
        </w:rPr>
      </w:pPr>
      <w:r w:rsidRPr="00647EA2">
        <w:rPr>
          <w:noProof w:val="0"/>
        </w:rPr>
        <w:t xml:space="preserve">Voor de praktijkbeoordeling ontvangt de PVB-beoordelaar </w:t>
      </w:r>
      <w:r w:rsidRPr="00647EA2">
        <w:rPr>
          <w:noProof w:val="0"/>
          <w:color w:val="FF0000"/>
        </w:rPr>
        <w:t>via het bondsbureau</w:t>
      </w:r>
      <w:r w:rsidRPr="00647EA2">
        <w:rPr>
          <w:noProof w:val="0"/>
        </w:rPr>
        <w:t xml:space="preserve"> de datum, tijd, plaats en accommodatie van de PVB en de naam, het telefoonnummer en het e-mailadres van de kandidaat. Na de beoordeling vult de PVB-beoordelaar het PVB-protocol van de praktijkbeoordeling volledig in en stuurt het binnen </w:t>
      </w:r>
      <w:r w:rsidRPr="00647EA2">
        <w:rPr>
          <w:noProof w:val="0"/>
          <w:color w:val="FF0000"/>
        </w:rPr>
        <w:t>drie</w:t>
      </w:r>
      <w:r w:rsidRPr="00647EA2">
        <w:rPr>
          <w:noProof w:val="0"/>
        </w:rPr>
        <w:t xml:space="preserve"> werkdagen </w:t>
      </w:r>
      <w:r w:rsidRPr="00647EA2">
        <w:rPr>
          <w:noProof w:val="0"/>
          <w:color w:val="FF0000"/>
        </w:rPr>
        <w:t>naar het bondsbureau</w:t>
      </w:r>
      <w:r w:rsidRPr="00647EA2">
        <w:rPr>
          <w:noProof w:val="0"/>
        </w:rPr>
        <w:t>, ter attentie van de toetsingscommissie.</w:t>
      </w:r>
    </w:p>
    <w:p w14:paraId="7FEB83AD" w14:textId="77777777" w:rsidR="00B322D4" w:rsidRPr="00647EA2" w:rsidRDefault="00B322D4" w:rsidP="00B322D4">
      <w:pPr>
        <w:pStyle w:val="Standaard1"/>
      </w:pPr>
    </w:p>
    <w:p w14:paraId="09276FAC" w14:textId="77777777" w:rsidR="00B322D4" w:rsidRPr="00647EA2" w:rsidRDefault="00B322D4" w:rsidP="00B322D4">
      <w:pPr>
        <w:rPr>
          <w:noProof w:val="0"/>
        </w:rPr>
      </w:pPr>
      <w:r w:rsidRPr="00647EA2">
        <w:rPr>
          <w:noProof w:val="0"/>
        </w:rPr>
        <w:t xml:space="preserve">De PVB-beoordelaar heeft de volgende taken bij de praktijkbeoordeling: </w:t>
      </w:r>
    </w:p>
    <w:p w14:paraId="48F3DBA5" w14:textId="76C80C4A" w:rsidR="00B322D4" w:rsidRPr="001D3508" w:rsidRDefault="001D3508" w:rsidP="00B322D4">
      <w:pPr>
        <w:pStyle w:val="Opsomming"/>
        <w:ind w:left="426"/>
        <w:rPr>
          <w:b/>
          <w:noProof w:val="0"/>
        </w:rPr>
      </w:pPr>
      <w:r w:rsidRPr="001D3508">
        <w:rPr>
          <w:b/>
          <w:noProof w:val="0"/>
        </w:rPr>
        <w:t xml:space="preserve">Stelt </w:t>
      </w:r>
      <w:r w:rsidR="00B322D4" w:rsidRPr="001D3508">
        <w:rPr>
          <w:b/>
          <w:noProof w:val="0"/>
        </w:rPr>
        <w:t>zichzelf voor;</w:t>
      </w:r>
    </w:p>
    <w:p w14:paraId="4E3E31B1" w14:textId="6A2E5285" w:rsidR="00B322D4" w:rsidRPr="001D3508" w:rsidRDefault="001D3508" w:rsidP="00B322D4">
      <w:pPr>
        <w:pStyle w:val="Opsomming"/>
        <w:ind w:left="426"/>
        <w:rPr>
          <w:b/>
          <w:noProof w:val="0"/>
        </w:rPr>
      </w:pPr>
      <w:r w:rsidRPr="001D3508">
        <w:rPr>
          <w:b/>
          <w:noProof w:val="0"/>
        </w:rPr>
        <w:t xml:space="preserve">Controleert </w:t>
      </w:r>
      <w:r w:rsidR="00B322D4" w:rsidRPr="001D3508">
        <w:rPr>
          <w:b/>
          <w:noProof w:val="0"/>
        </w:rPr>
        <w:t xml:space="preserve">de afnamecondities; </w:t>
      </w:r>
    </w:p>
    <w:p w14:paraId="43052A98" w14:textId="13B90D04" w:rsidR="00B322D4" w:rsidRPr="001D3508" w:rsidRDefault="001D3508" w:rsidP="00B322D4">
      <w:pPr>
        <w:pStyle w:val="Opsomming"/>
        <w:ind w:left="426"/>
        <w:rPr>
          <w:b/>
          <w:noProof w:val="0"/>
        </w:rPr>
      </w:pPr>
      <w:r w:rsidRPr="001D3508">
        <w:rPr>
          <w:b/>
          <w:noProof w:val="0"/>
        </w:rPr>
        <w:t xml:space="preserve">Beslist </w:t>
      </w:r>
      <w:r w:rsidR="00B322D4" w:rsidRPr="001D3508">
        <w:rPr>
          <w:b/>
          <w:noProof w:val="0"/>
        </w:rPr>
        <w:t xml:space="preserve">over doorgang; </w:t>
      </w:r>
    </w:p>
    <w:p w14:paraId="383FD426" w14:textId="365F4B11" w:rsidR="00B322D4" w:rsidRPr="001D3508" w:rsidRDefault="001D3508" w:rsidP="00B322D4">
      <w:pPr>
        <w:pStyle w:val="Opsomming"/>
        <w:ind w:left="426"/>
        <w:rPr>
          <w:b/>
          <w:noProof w:val="0"/>
        </w:rPr>
      </w:pPr>
      <w:r w:rsidRPr="001D3508">
        <w:rPr>
          <w:b/>
          <w:noProof w:val="0"/>
        </w:rPr>
        <w:t xml:space="preserve">Bepaalt </w:t>
      </w:r>
      <w:r w:rsidR="00B322D4" w:rsidRPr="001D3508">
        <w:rPr>
          <w:b/>
          <w:noProof w:val="0"/>
        </w:rPr>
        <w:t xml:space="preserve">wie verwijtbaar is in geval van geen doorgang; </w:t>
      </w:r>
    </w:p>
    <w:p w14:paraId="03BA81DC" w14:textId="34C74C7E" w:rsidR="00B322D4" w:rsidRPr="001D3508" w:rsidRDefault="001D3508" w:rsidP="00B322D4">
      <w:pPr>
        <w:pStyle w:val="Opsomming"/>
        <w:ind w:left="426"/>
        <w:rPr>
          <w:b/>
          <w:noProof w:val="0"/>
        </w:rPr>
      </w:pPr>
      <w:r w:rsidRPr="001D3508">
        <w:rPr>
          <w:b/>
          <w:noProof w:val="0"/>
        </w:rPr>
        <w:t xml:space="preserve">Grijpt </w:t>
      </w:r>
      <w:r w:rsidR="00B322D4" w:rsidRPr="001D3508">
        <w:rPr>
          <w:b/>
          <w:noProof w:val="0"/>
        </w:rPr>
        <w:t>in als de veiligheid in het geding is;</w:t>
      </w:r>
    </w:p>
    <w:p w14:paraId="25149669" w14:textId="73F57458" w:rsidR="00B322D4" w:rsidRPr="001D3508" w:rsidRDefault="001D3508" w:rsidP="00B322D4">
      <w:pPr>
        <w:pStyle w:val="Opsomming"/>
        <w:ind w:left="426"/>
        <w:rPr>
          <w:b/>
          <w:noProof w:val="0"/>
        </w:rPr>
      </w:pPr>
      <w:r w:rsidRPr="001D3508">
        <w:rPr>
          <w:b/>
          <w:noProof w:val="0"/>
        </w:rPr>
        <w:t xml:space="preserve">Houdt </w:t>
      </w:r>
      <w:r w:rsidR="00B322D4" w:rsidRPr="001D3508">
        <w:rPr>
          <w:b/>
          <w:noProof w:val="0"/>
        </w:rPr>
        <w:t>een planningsinterview:</w:t>
      </w:r>
    </w:p>
    <w:p w14:paraId="21DB0A8B" w14:textId="214FF8FC" w:rsidR="00B322D4" w:rsidRPr="001D3508" w:rsidRDefault="001D3508" w:rsidP="00B322D4">
      <w:pPr>
        <w:pStyle w:val="Opsomming"/>
        <w:ind w:left="426"/>
        <w:rPr>
          <w:b/>
          <w:noProof w:val="0"/>
        </w:rPr>
      </w:pPr>
      <w:r w:rsidRPr="001D3508">
        <w:rPr>
          <w:b/>
          <w:noProof w:val="0"/>
        </w:rPr>
        <w:t xml:space="preserve">Observeert </w:t>
      </w:r>
      <w:r w:rsidR="00B322D4" w:rsidRPr="001D3508">
        <w:rPr>
          <w:b/>
          <w:noProof w:val="0"/>
        </w:rPr>
        <w:t>en beoordeelt de praktijk;</w:t>
      </w:r>
    </w:p>
    <w:p w14:paraId="6B304C83" w14:textId="33C94C89" w:rsidR="00B322D4" w:rsidRPr="001D3508" w:rsidRDefault="001D3508" w:rsidP="00B322D4">
      <w:pPr>
        <w:pStyle w:val="Opsomming"/>
        <w:ind w:left="426"/>
        <w:rPr>
          <w:b/>
          <w:noProof w:val="0"/>
        </w:rPr>
      </w:pPr>
      <w:r w:rsidRPr="001D3508">
        <w:rPr>
          <w:b/>
          <w:noProof w:val="0"/>
        </w:rPr>
        <w:t xml:space="preserve">Houdt </w:t>
      </w:r>
      <w:r w:rsidR="00B322D4" w:rsidRPr="001D3508">
        <w:rPr>
          <w:b/>
          <w:noProof w:val="0"/>
        </w:rPr>
        <w:t>een reflectie-interview;</w:t>
      </w:r>
    </w:p>
    <w:p w14:paraId="36F42B83" w14:textId="6149A414" w:rsidR="00B322D4" w:rsidRPr="001D3508" w:rsidRDefault="001D3508" w:rsidP="00B322D4">
      <w:pPr>
        <w:pStyle w:val="Opsomming"/>
        <w:ind w:left="426"/>
        <w:rPr>
          <w:b/>
          <w:noProof w:val="0"/>
        </w:rPr>
      </w:pPr>
      <w:r w:rsidRPr="001D3508">
        <w:rPr>
          <w:b/>
          <w:noProof w:val="0"/>
        </w:rPr>
        <w:t xml:space="preserve">Bepaalt </w:t>
      </w:r>
      <w:r w:rsidR="00B322D4" w:rsidRPr="001D3508">
        <w:rPr>
          <w:b/>
          <w:noProof w:val="0"/>
        </w:rPr>
        <w:t xml:space="preserve">het voorlopige resultaat en geeft feedback </w:t>
      </w:r>
      <w:r w:rsidR="00B322D4" w:rsidRPr="001D3508">
        <w:rPr>
          <w:b/>
          <w:noProof w:val="0"/>
          <w:color w:val="FF0000"/>
        </w:rPr>
        <w:t>als de kandidaat dat wenst</w:t>
      </w:r>
      <w:r w:rsidR="00B322D4" w:rsidRPr="001D3508">
        <w:rPr>
          <w:b/>
          <w:noProof w:val="0"/>
        </w:rPr>
        <w:t>.</w:t>
      </w:r>
    </w:p>
    <w:p w14:paraId="5036060C" w14:textId="77777777" w:rsidR="00B322D4" w:rsidRPr="00647EA2" w:rsidRDefault="00B322D4" w:rsidP="00B322D4">
      <w:pPr>
        <w:pStyle w:val="Kop2"/>
        <w:rPr>
          <w:noProof w:val="0"/>
        </w:rPr>
      </w:pPr>
      <w:bookmarkStart w:id="49" w:name="_Toc342403623"/>
      <w:bookmarkStart w:id="50" w:name="_Toc342425932"/>
      <w:bookmarkStart w:id="51" w:name="_Toc342840275"/>
      <w:bookmarkStart w:id="52" w:name="_Toc344645042"/>
      <w:bookmarkStart w:id="53" w:name="_Toc350413992"/>
      <w:bookmarkStart w:id="54" w:name="_Toc354670043"/>
      <w:r w:rsidRPr="00647EA2">
        <w:rPr>
          <w:noProof w:val="0"/>
        </w:rPr>
        <w:t>6. Stappen voor de organisatie</w:t>
      </w:r>
      <w:bookmarkEnd w:id="49"/>
      <w:bookmarkEnd w:id="50"/>
      <w:bookmarkEnd w:id="51"/>
      <w:bookmarkEnd w:id="52"/>
      <w:bookmarkEnd w:id="53"/>
      <w:bookmarkEnd w:id="54"/>
      <w:r w:rsidRPr="00647EA2">
        <w:rPr>
          <w:noProof w:val="0"/>
        </w:rPr>
        <w:t xml:space="preserve"> </w:t>
      </w:r>
    </w:p>
    <w:p w14:paraId="4392E2CF" w14:textId="77777777" w:rsidR="00B322D4" w:rsidRPr="00647EA2" w:rsidRDefault="00B322D4" w:rsidP="00B322D4">
      <w:pPr>
        <w:rPr>
          <w:noProof w:val="0"/>
        </w:rPr>
      </w:pPr>
    </w:p>
    <w:p w14:paraId="751400FA" w14:textId="77777777" w:rsidR="00B322D4" w:rsidRPr="00647EA2" w:rsidRDefault="00B322D4" w:rsidP="00B322D4">
      <w:pPr>
        <w:rPr>
          <w:rFonts w:eastAsia="Calibri" w:cs="Arial"/>
          <w:noProof w:val="0"/>
          <w:color w:val="000000"/>
          <w:szCs w:val="22"/>
          <w:lang w:eastAsia="en-US"/>
        </w:rPr>
      </w:pPr>
      <w:r w:rsidRPr="00647EA2">
        <w:rPr>
          <w:rFonts w:eastAsia="Calibri" w:cs="Arial"/>
          <w:noProof w:val="0"/>
          <w:color w:val="000000"/>
          <w:szCs w:val="22"/>
          <w:lang w:eastAsia="en-US"/>
        </w:rPr>
        <w:t xml:space="preserve">Voor het afnemen van PVB’s moeten de volgende stappen worden gezet. </w:t>
      </w:r>
    </w:p>
    <w:p w14:paraId="0FDAB1E5" w14:textId="77777777" w:rsidR="009C758D" w:rsidRPr="005C2C03" w:rsidRDefault="009C758D" w:rsidP="009C758D">
      <w:pPr>
        <w:rPr>
          <w:rFonts w:eastAsia="Calibri" w:cs="Arial"/>
          <w:noProof w:val="0"/>
          <w:color w:val="000000"/>
          <w:szCs w:val="22"/>
          <w:lang w:eastAsia="en-US"/>
        </w:rPr>
      </w:pPr>
    </w:p>
    <w:tbl>
      <w:tblPr>
        <w:tblStyle w:val="NOCNSF"/>
        <w:tblW w:w="9625" w:type="dxa"/>
        <w:tblLayout w:type="fixed"/>
        <w:tblLook w:val="0480" w:firstRow="0" w:lastRow="0" w:firstColumn="1" w:lastColumn="0" w:noHBand="0" w:noVBand="1"/>
      </w:tblPr>
      <w:tblGrid>
        <w:gridCol w:w="2558"/>
        <w:gridCol w:w="2406"/>
        <w:gridCol w:w="2110"/>
        <w:gridCol w:w="2551"/>
      </w:tblGrid>
      <w:tr w:rsidR="009C758D" w:rsidRPr="005C2C03" w14:paraId="6F70B98B" w14:textId="77777777" w:rsidTr="002D6683">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53E7673F" w14:textId="77777777" w:rsidR="009C758D" w:rsidRPr="005C2C03" w:rsidRDefault="009C758D" w:rsidP="002D6683">
            <w:pPr>
              <w:rPr>
                <w:noProof w:val="0"/>
              </w:rPr>
            </w:pPr>
            <w:r w:rsidRPr="005C2C03">
              <w:rPr>
                <w:noProof w:val="0"/>
              </w:rPr>
              <w:t xml:space="preserve">Ter voorbereiding op de PVB’s </w:t>
            </w:r>
          </w:p>
        </w:tc>
      </w:tr>
      <w:tr w:rsidR="009C758D" w:rsidRPr="005C2C03" w14:paraId="7C406EA1" w14:textId="77777777" w:rsidTr="002D6683">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48" w:space="0" w:color="FFFFFF"/>
              <w:bottom w:val="single" w:sz="8" w:space="0" w:color="FFFFFF" w:themeColor="background1"/>
            </w:tcBorders>
            <w:shd w:val="clear" w:color="auto" w:fill="FAD7B6"/>
          </w:tcPr>
          <w:p w14:paraId="528B0BA5" w14:textId="77777777" w:rsidR="009C758D" w:rsidRPr="005C2C03" w:rsidRDefault="009C758D" w:rsidP="002D6683">
            <w:pPr>
              <w:rPr>
                <w:noProof w:val="0"/>
              </w:rPr>
            </w:pPr>
            <w:r w:rsidRPr="005C2C03">
              <w:rPr>
                <w:noProof w:val="0"/>
              </w:rPr>
              <w:t xml:space="preserve">Stappen </w:t>
            </w:r>
          </w:p>
        </w:tc>
        <w:tc>
          <w:tcPr>
            <w:tcW w:w="1250" w:type="pct"/>
            <w:tcBorders>
              <w:top w:val="single" w:sz="48" w:space="0" w:color="FFFFFF"/>
              <w:bottom w:val="single" w:sz="8" w:space="0" w:color="FFFFFF" w:themeColor="background1"/>
            </w:tcBorders>
            <w:shd w:val="clear" w:color="auto" w:fill="FAD7B6"/>
          </w:tcPr>
          <w:p w14:paraId="3B4AA66A"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 xml:space="preserve">Wie doet het? </w:t>
            </w:r>
          </w:p>
        </w:tc>
        <w:tc>
          <w:tcPr>
            <w:tcW w:w="1096" w:type="pct"/>
            <w:tcBorders>
              <w:top w:val="single" w:sz="48" w:space="0" w:color="FFFFFF"/>
              <w:bottom w:val="single" w:sz="8" w:space="0" w:color="FFFFFF" w:themeColor="background1"/>
            </w:tcBorders>
            <w:shd w:val="clear" w:color="auto" w:fill="FAD7B6"/>
          </w:tcPr>
          <w:p w14:paraId="39DEF272"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Wanneer?</w:t>
            </w:r>
          </w:p>
        </w:tc>
        <w:tc>
          <w:tcPr>
            <w:tcW w:w="1325" w:type="pct"/>
            <w:tcBorders>
              <w:top w:val="single" w:sz="48" w:space="0" w:color="FFFFFF"/>
              <w:bottom w:val="single" w:sz="8" w:space="0" w:color="FFFFFF" w:themeColor="background1"/>
            </w:tcBorders>
            <w:shd w:val="clear" w:color="auto" w:fill="FAD7B6"/>
          </w:tcPr>
          <w:p w14:paraId="3907D342"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Benodigd document</w:t>
            </w:r>
          </w:p>
        </w:tc>
      </w:tr>
      <w:tr w:rsidR="009C758D" w:rsidRPr="005C2C03" w14:paraId="34AFF601" w14:textId="77777777" w:rsidTr="002D6683">
        <w:trPr>
          <w:trHeight w:val="397"/>
        </w:trPr>
        <w:tc>
          <w:tcPr>
            <w:cnfStyle w:val="001000000000" w:firstRow="0" w:lastRow="0" w:firstColumn="1" w:lastColumn="0" w:oddVBand="0" w:evenVBand="0" w:oddHBand="0" w:evenHBand="0" w:firstRowFirstColumn="0" w:firstRowLastColumn="0" w:lastRowFirstColumn="0" w:lastRowLastColumn="0"/>
            <w:tcW w:w="1329" w:type="pct"/>
            <w:tcBorders>
              <w:top w:val="single" w:sz="8" w:space="0" w:color="FFFFFF" w:themeColor="background1"/>
            </w:tcBorders>
          </w:tcPr>
          <w:p w14:paraId="4EE106A8" w14:textId="77777777" w:rsidR="009C758D" w:rsidRPr="001813D7" w:rsidRDefault="009C758D" w:rsidP="002D6683">
            <w:pPr>
              <w:rPr>
                <w:b w:val="0"/>
                <w:noProof w:val="0"/>
              </w:rPr>
            </w:pPr>
            <w:r w:rsidRPr="001813D7">
              <w:rPr>
                <w:b w:val="0"/>
                <w:noProof w:val="0"/>
              </w:rPr>
              <w:t xml:space="preserve">Informeren van kandidaat over inhoud en afname PVB </w:t>
            </w:r>
          </w:p>
        </w:tc>
        <w:tc>
          <w:tcPr>
            <w:tcW w:w="1250" w:type="pct"/>
          </w:tcPr>
          <w:p w14:paraId="29C931BA"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color w:val="FF0000"/>
              </w:rPr>
              <w:t xml:space="preserve">[…] Namens </w:t>
            </w:r>
            <w:r w:rsidRPr="005C2C03">
              <w:rPr>
                <w:noProof w:val="0"/>
              </w:rPr>
              <w:t xml:space="preserve">de </w:t>
            </w:r>
          </w:p>
          <w:p w14:paraId="2685661E"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p w14:paraId="66AB538E"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55B15370"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Bij de start van de opleiding en voorafgaand aan de PVB</w:t>
            </w:r>
          </w:p>
        </w:tc>
        <w:tc>
          <w:tcPr>
            <w:tcW w:w="1325" w:type="pct"/>
          </w:tcPr>
          <w:p w14:paraId="0EDADC43"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PVB-beschrijving </w:t>
            </w:r>
          </w:p>
          <w:p w14:paraId="7D40B161"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toetsplan </w:t>
            </w:r>
          </w:p>
          <w:p w14:paraId="35E1DB89"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Toetsreglement sport</w:t>
            </w:r>
          </w:p>
        </w:tc>
      </w:tr>
      <w:tr w:rsidR="009C758D" w:rsidRPr="005C2C03" w14:paraId="5BBB16B0" w14:textId="77777777" w:rsidTr="002D6683">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5D7D5908" w14:textId="77777777" w:rsidR="009C758D" w:rsidRPr="001813D7" w:rsidRDefault="009C758D" w:rsidP="002D6683">
            <w:pPr>
              <w:rPr>
                <w:b w:val="0"/>
                <w:noProof w:val="0"/>
              </w:rPr>
            </w:pPr>
            <w:r w:rsidRPr="001813D7">
              <w:rPr>
                <w:b w:val="0"/>
                <w:noProof w:val="0"/>
              </w:rPr>
              <w:t xml:space="preserve">Aanvragen PVB </w:t>
            </w:r>
          </w:p>
        </w:tc>
        <w:tc>
          <w:tcPr>
            <w:tcW w:w="1250" w:type="pct"/>
          </w:tcPr>
          <w:p w14:paraId="2CCD6B7D"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Kandidaat</w:t>
            </w:r>
          </w:p>
        </w:tc>
        <w:tc>
          <w:tcPr>
            <w:tcW w:w="1096" w:type="pct"/>
          </w:tcPr>
          <w:p w14:paraId="5FA15D3F" w14:textId="77777777" w:rsidR="009C758D" w:rsidRPr="005C2C03" w:rsidRDefault="009C758D"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5" w:type="pct"/>
          </w:tcPr>
          <w:p w14:paraId="4C8314A0"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9C758D" w:rsidRPr="005C2C03" w14:paraId="3F834CD1" w14:textId="77777777" w:rsidTr="002D6683">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3362529A" w14:textId="77777777" w:rsidR="009C758D" w:rsidRPr="001813D7" w:rsidRDefault="009C758D" w:rsidP="002D6683">
            <w:pPr>
              <w:rPr>
                <w:b w:val="0"/>
                <w:noProof w:val="0"/>
              </w:rPr>
            </w:pPr>
            <w:r w:rsidRPr="001813D7">
              <w:rPr>
                <w:b w:val="0"/>
                <w:noProof w:val="0"/>
              </w:rPr>
              <w:t xml:space="preserve">Vaststellen of kandidaat voldoet aan eisen voor toelating PVB </w:t>
            </w:r>
          </w:p>
        </w:tc>
        <w:tc>
          <w:tcPr>
            <w:tcW w:w="1250" w:type="pct"/>
          </w:tcPr>
          <w:p w14:paraId="5E07B0AA"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p w14:paraId="681157FA"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1096" w:type="pct"/>
          </w:tcPr>
          <w:p w14:paraId="7C68F313"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Voor aanvang van de PVB </w:t>
            </w:r>
          </w:p>
        </w:tc>
        <w:tc>
          <w:tcPr>
            <w:tcW w:w="1325" w:type="pct"/>
          </w:tcPr>
          <w:p w14:paraId="61421743" w14:textId="77777777" w:rsidR="009C758D" w:rsidRPr="005C2C03" w:rsidRDefault="009C758D" w:rsidP="002D6683">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5C2C03">
              <w:rPr>
                <w:noProof w:val="0"/>
                <w:color w:val="auto"/>
              </w:rPr>
              <w:t>PVB-beschrijving</w:t>
            </w:r>
          </w:p>
        </w:tc>
      </w:tr>
      <w:tr w:rsidR="009C758D" w:rsidRPr="005C2C03" w14:paraId="7EA02FD8" w14:textId="77777777" w:rsidTr="002D6683">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2B26C1D9" w14:textId="77777777" w:rsidR="009C758D" w:rsidRPr="001813D7" w:rsidRDefault="009C758D" w:rsidP="002D6683">
            <w:pPr>
              <w:rPr>
                <w:b w:val="0"/>
                <w:noProof w:val="0"/>
              </w:rPr>
            </w:pPr>
            <w:r w:rsidRPr="001813D7">
              <w:rPr>
                <w:b w:val="0"/>
                <w:noProof w:val="0"/>
              </w:rPr>
              <w:t>Toelaten kandidaat tot PVB</w:t>
            </w:r>
          </w:p>
        </w:tc>
        <w:tc>
          <w:tcPr>
            <w:tcW w:w="1250" w:type="pct"/>
          </w:tcPr>
          <w:p w14:paraId="08E76618"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tc>
        <w:tc>
          <w:tcPr>
            <w:tcW w:w="1096" w:type="pct"/>
          </w:tcPr>
          <w:p w14:paraId="30446C67" w14:textId="77777777" w:rsidR="009C758D" w:rsidRPr="005C2C03" w:rsidRDefault="009C758D"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5" w:type="pct"/>
          </w:tcPr>
          <w:p w14:paraId="4BFF8269"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PVB-beschrijving </w:t>
            </w:r>
          </w:p>
          <w:p w14:paraId="243ACB91"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bevestiging PVB-afname</w:t>
            </w:r>
          </w:p>
        </w:tc>
      </w:tr>
      <w:tr w:rsidR="009C758D" w:rsidRPr="005C2C03" w14:paraId="05502EF8" w14:textId="77777777" w:rsidTr="002D6683">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62587E2F" w14:textId="77777777" w:rsidR="009C758D" w:rsidRPr="001813D7" w:rsidRDefault="009C758D" w:rsidP="002D6683">
            <w:pPr>
              <w:rPr>
                <w:b w:val="0"/>
                <w:noProof w:val="0"/>
              </w:rPr>
            </w:pPr>
            <w:r w:rsidRPr="001813D7">
              <w:rPr>
                <w:b w:val="0"/>
                <w:noProof w:val="0"/>
              </w:rPr>
              <w:t xml:space="preserve">Aanleveren relevante stukken </w:t>
            </w:r>
          </w:p>
        </w:tc>
        <w:tc>
          <w:tcPr>
            <w:tcW w:w="1250" w:type="pct"/>
          </w:tcPr>
          <w:p w14:paraId="77EDAFB5"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Kandidaat </w:t>
            </w:r>
          </w:p>
        </w:tc>
        <w:tc>
          <w:tcPr>
            <w:tcW w:w="1096" w:type="pct"/>
          </w:tcPr>
          <w:p w14:paraId="747A9C66" w14:textId="77777777" w:rsidR="009C758D" w:rsidRPr="005C2C03" w:rsidRDefault="009C758D"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5" w:type="pct"/>
          </w:tcPr>
          <w:p w14:paraId="1ECEF9C1"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9C758D" w:rsidRPr="005C2C03" w14:paraId="07A74191" w14:textId="77777777" w:rsidTr="002D6683">
        <w:trPr>
          <w:trHeight w:val="397"/>
        </w:trPr>
        <w:tc>
          <w:tcPr>
            <w:cnfStyle w:val="001000000000" w:firstRow="0" w:lastRow="0" w:firstColumn="1" w:lastColumn="0" w:oddVBand="0" w:evenVBand="0" w:oddHBand="0" w:evenHBand="0" w:firstRowFirstColumn="0" w:firstRowLastColumn="0" w:lastRowFirstColumn="0" w:lastRowLastColumn="0"/>
            <w:tcW w:w="1329" w:type="pct"/>
          </w:tcPr>
          <w:p w14:paraId="70268901" w14:textId="77777777" w:rsidR="009C758D" w:rsidRPr="001813D7" w:rsidRDefault="009C758D" w:rsidP="002D6683">
            <w:pPr>
              <w:rPr>
                <w:b w:val="0"/>
                <w:noProof w:val="0"/>
              </w:rPr>
            </w:pPr>
            <w:r w:rsidRPr="001813D7">
              <w:rPr>
                <w:b w:val="0"/>
                <w:noProof w:val="0"/>
              </w:rPr>
              <w:t xml:space="preserve">Vaststellen of voldaan is aan de afnamecondities en locatie </w:t>
            </w:r>
          </w:p>
        </w:tc>
        <w:tc>
          <w:tcPr>
            <w:tcW w:w="1250" w:type="pct"/>
          </w:tcPr>
          <w:p w14:paraId="1162CBF3"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PVB-beoordelaar </w:t>
            </w:r>
          </w:p>
        </w:tc>
        <w:tc>
          <w:tcPr>
            <w:tcW w:w="1096" w:type="pct"/>
          </w:tcPr>
          <w:p w14:paraId="1636E200"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Bij aanvang van PVB </w:t>
            </w:r>
          </w:p>
        </w:tc>
        <w:tc>
          <w:tcPr>
            <w:tcW w:w="1325" w:type="pct"/>
          </w:tcPr>
          <w:p w14:paraId="5288E0BB"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p w14:paraId="682251C1"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p>
        </w:tc>
      </w:tr>
    </w:tbl>
    <w:p w14:paraId="3CEEB665" w14:textId="77777777" w:rsidR="009C758D" w:rsidRPr="005C2C03" w:rsidRDefault="009C758D" w:rsidP="009C758D">
      <w:pPr>
        <w:rPr>
          <w:noProof w:val="0"/>
        </w:rPr>
      </w:pPr>
    </w:p>
    <w:tbl>
      <w:tblPr>
        <w:tblStyle w:val="NOCNSF"/>
        <w:tblW w:w="9631" w:type="dxa"/>
        <w:tblLayout w:type="fixed"/>
        <w:tblLook w:val="0480" w:firstRow="0" w:lastRow="0" w:firstColumn="1" w:lastColumn="0" w:noHBand="0" w:noVBand="1"/>
      </w:tblPr>
      <w:tblGrid>
        <w:gridCol w:w="2564"/>
        <w:gridCol w:w="2406"/>
        <w:gridCol w:w="2107"/>
        <w:gridCol w:w="2554"/>
      </w:tblGrid>
      <w:tr w:rsidR="009C758D" w:rsidRPr="005C2C03" w14:paraId="75F80DAF" w14:textId="77777777" w:rsidTr="002D6683">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2CD80301" w14:textId="77777777" w:rsidR="009C758D" w:rsidRPr="005C2C03" w:rsidRDefault="009C758D" w:rsidP="002D6683">
            <w:pPr>
              <w:rPr>
                <w:noProof w:val="0"/>
              </w:rPr>
            </w:pPr>
            <w:r w:rsidRPr="005C2C03">
              <w:rPr>
                <w:noProof w:val="0"/>
              </w:rPr>
              <w:t xml:space="preserve">Tijdens de uitvoering van de PVB’s </w:t>
            </w:r>
          </w:p>
        </w:tc>
      </w:tr>
      <w:tr w:rsidR="009C758D" w:rsidRPr="005C2C03" w14:paraId="56FCBF3B" w14:textId="77777777" w:rsidTr="002D6683">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4831E7FD" w14:textId="77777777" w:rsidR="009C758D" w:rsidRPr="005C2C03" w:rsidRDefault="009C758D" w:rsidP="002D6683">
            <w:pPr>
              <w:rPr>
                <w:noProof w:val="0"/>
              </w:rPr>
            </w:pPr>
            <w:r w:rsidRPr="005C2C03">
              <w:rPr>
                <w:noProof w:val="0"/>
              </w:rPr>
              <w:t>Stappen</w:t>
            </w:r>
          </w:p>
        </w:tc>
        <w:tc>
          <w:tcPr>
            <w:tcW w:w="1249" w:type="pct"/>
            <w:tcBorders>
              <w:top w:val="single" w:sz="48" w:space="0" w:color="FFFFFF"/>
              <w:bottom w:val="single" w:sz="8" w:space="0" w:color="FFFFFF" w:themeColor="background1"/>
            </w:tcBorders>
            <w:shd w:val="clear" w:color="auto" w:fill="FAD7B6"/>
          </w:tcPr>
          <w:p w14:paraId="3D9DA0AA"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 xml:space="preserve">Wie doet het? </w:t>
            </w:r>
          </w:p>
        </w:tc>
        <w:tc>
          <w:tcPr>
            <w:tcW w:w="1094" w:type="pct"/>
            <w:tcBorders>
              <w:top w:val="single" w:sz="48" w:space="0" w:color="FFFFFF"/>
              <w:bottom w:val="single" w:sz="8" w:space="0" w:color="FFFFFF" w:themeColor="background1"/>
            </w:tcBorders>
            <w:shd w:val="clear" w:color="auto" w:fill="FAD7B6"/>
          </w:tcPr>
          <w:p w14:paraId="632965BC"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Wanneer?</w:t>
            </w:r>
          </w:p>
        </w:tc>
        <w:tc>
          <w:tcPr>
            <w:tcW w:w="1326" w:type="pct"/>
            <w:tcBorders>
              <w:top w:val="single" w:sz="48" w:space="0" w:color="FFFFFF"/>
              <w:bottom w:val="single" w:sz="8" w:space="0" w:color="FFFFFF" w:themeColor="background1"/>
            </w:tcBorders>
            <w:shd w:val="clear" w:color="auto" w:fill="FAD7B6"/>
          </w:tcPr>
          <w:p w14:paraId="4630BE2E"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Benodigd materiaal</w:t>
            </w:r>
          </w:p>
        </w:tc>
      </w:tr>
      <w:tr w:rsidR="009C758D" w:rsidRPr="005C2C03" w14:paraId="562EE92E" w14:textId="77777777" w:rsidTr="002D6683">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39411014" w14:textId="77777777" w:rsidR="009C758D" w:rsidRPr="00F5684F" w:rsidRDefault="009C758D" w:rsidP="002D6683">
            <w:pPr>
              <w:rPr>
                <w:b w:val="0"/>
                <w:noProof w:val="0"/>
              </w:rPr>
            </w:pPr>
            <w:r w:rsidRPr="00F5684F">
              <w:rPr>
                <w:b w:val="0"/>
                <w:noProof w:val="0"/>
              </w:rPr>
              <w:t xml:space="preserve">Uitvoeren PVB-opdracht </w:t>
            </w:r>
          </w:p>
        </w:tc>
        <w:tc>
          <w:tcPr>
            <w:tcW w:w="1249" w:type="pct"/>
            <w:tcBorders>
              <w:top w:val="single" w:sz="8" w:space="0" w:color="FFFFFF" w:themeColor="background1"/>
            </w:tcBorders>
          </w:tcPr>
          <w:p w14:paraId="10129A59"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Kandidaat</w:t>
            </w:r>
          </w:p>
        </w:tc>
        <w:tc>
          <w:tcPr>
            <w:tcW w:w="1094" w:type="pct"/>
            <w:tcBorders>
              <w:top w:val="single" w:sz="8" w:space="0" w:color="FFFFFF" w:themeColor="background1"/>
            </w:tcBorders>
          </w:tcPr>
          <w:p w14:paraId="34B7FBF5"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color w:val="FF0000"/>
              </w:rPr>
            </w:pPr>
            <w:r w:rsidRPr="005C2C03">
              <w:rPr>
                <w:noProof w:val="0"/>
                <w:color w:val="FF0000"/>
              </w:rPr>
              <w:t>Overnemen PVB-beschrijving</w:t>
            </w:r>
          </w:p>
        </w:tc>
        <w:tc>
          <w:tcPr>
            <w:tcW w:w="1326" w:type="pct"/>
            <w:tcBorders>
              <w:top w:val="single" w:sz="8" w:space="0" w:color="FFFFFF" w:themeColor="background1"/>
            </w:tcBorders>
          </w:tcPr>
          <w:p w14:paraId="1149C59E"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9C758D" w:rsidRPr="005C2C03" w14:paraId="185C103C" w14:textId="77777777" w:rsidTr="002D6683">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60B47F0C" w14:textId="1D170183" w:rsidR="009C758D" w:rsidRPr="00F5684F" w:rsidRDefault="009C5B09" w:rsidP="002D6683">
            <w:pPr>
              <w:rPr>
                <w:b w:val="0"/>
                <w:noProof w:val="0"/>
              </w:rPr>
            </w:pPr>
            <w:r>
              <w:rPr>
                <w:b w:val="0"/>
                <w:noProof w:val="0"/>
              </w:rPr>
              <w:t>Invullen beoordelings</w:t>
            </w:r>
            <w:r w:rsidR="009C758D" w:rsidRPr="00F5684F">
              <w:rPr>
                <w:b w:val="0"/>
                <w:noProof w:val="0"/>
              </w:rPr>
              <w:t>protocol</w:t>
            </w:r>
            <w:r w:rsidR="009C758D">
              <w:rPr>
                <w:b w:val="0"/>
                <w:noProof w:val="0"/>
              </w:rPr>
              <w:t xml:space="preserve"> </w:t>
            </w:r>
          </w:p>
        </w:tc>
        <w:tc>
          <w:tcPr>
            <w:tcW w:w="1249" w:type="pct"/>
          </w:tcPr>
          <w:p w14:paraId="077ADA70"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PVB-beoordelaar</w:t>
            </w:r>
          </w:p>
        </w:tc>
        <w:tc>
          <w:tcPr>
            <w:tcW w:w="1094" w:type="pct"/>
          </w:tcPr>
          <w:p w14:paraId="0F1A9D75"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Tijdens en na afloop PVB-afname </w:t>
            </w:r>
          </w:p>
        </w:tc>
        <w:tc>
          <w:tcPr>
            <w:tcW w:w="1326" w:type="pct"/>
          </w:tcPr>
          <w:p w14:paraId="0B174FC6"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Protocol uit PVB-beschrijving </w:t>
            </w:r>
          </w:p>
        </w:tc>
      </w:tr>
      <w:tr w:rsidR="009C758D" w:rsidRPr="005C2C03" w14:paraId="3F37CB00" w14:textId="77777777" w:rsidTr="002D6683">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1EE79535" w14:textId="77777777" w:rsidR="009C758D" w:rsidRPr="00F5684F" w:rsidRDefault="009C758D" w:rsidP="002D6683">
            <w:pPr>
              <w:rPr>
                <w:b w:val="0"/>
                <w:noProof w:val="0"/>
              </w:rPr>
            </w:pPr>
            <w:r w:rsidRPr="00F5684F">
              <w:rPr>
                <w:b w:val="0"/>
                <w:noProof w:val="0"/>
              </w:rPr>
              <w:t xml:space="preserve">Inleveren beoordelings-protocol bij toetsings-commissie </w:t>
            </w:r>
          </w:p>
        </w:tc>
        <w:tc>
          <w:tcPr>
            <w:tcW w:w="1249" w:type="pct"/>
          </w:tcPr>
          <w:p w14:paraId="3553C9B4"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PVB-beoordelaar</w:t>
            </w:r>
          </w:p>
        </w:tc>
        <w:tc>
          <w:tcPr>
            <w:tcW w:w="1094" w:type="pct"/>
          </w:tcPr>
          <w:p w14:paraId="6A6DC1C0" w14:textId="77777777" w:rsidR="009C758D" w:rsidRPr="005C2C03" w:rsidRDefault="009C758D"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Overnemen uit PVB-beschrijving richtlijnen</w:t>
            </w:r>
          </w:p>
        </w:tc>
        <w:tc>
          <w:tcPr>
            <w:tcW w:w="1326" w:type="pct"/>
          </w:tcPr>
          <w:p w14:paraId="0FAEC7E8"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Protocol uit PVB-beschrijving </w:t>
            </w:r>
          </w:p>
        </w:tc>
      </w:tr>
    </w:tbl>
    <w:p w14:paraId="5A738FEC" w14:textId="7B079303" w:rsidR="009C758D" w:rsidRDefault="009C758D" w:rsidP="009C758D">
      <w:pPr>
        <w:rPr>
          <w:rFonts w:eastAsia="Calibri" w:cs="Arial"/>
          <w:noProof w:val="0"/>
          <w:color w:val="000000"/>
        </w:rPr>
      </w:pPr>
    </w:p>
    <w:p w14:paraId="6C9FC47C" w14:textId="77777777" w:rsidR="009C758D" w:rsidRDefault="009C758D">
      <w:pPr>
        <w:spacing w:after="200"/>
        <w:rPr>
          <w:rFonts w:eastAsia="Calibri" w:cs="Arial"/>
          <w:noProof w:val="0"/>
          <w:color w:val="000000"/>
        </w:rPr>
      </w:pPr>
      <w:r>
        <w:rPr>
          <w:rFonts w:eastAsia="Calibri" w:cs="Arial"/>
          <w:noProof w:val="0"/>
          <w:color w:val="000000"/>
        </w:rPr>
        <w:br w:type="page"/>
      </w:r>
    </w:p>
    <w:tbl>
      <w:tblPr>
        <w:tblStyle w:val="NOCNSF"/>
        <w:tblW w:w="9639" w:type="dxa"/>
        <w:tblLayout w:type="fixed"/>
        <w:tblLook w:val="0480" w:firstRow="0" w:lastRow="0" w:firstColumn="1" w:lastColumn="0" w:noHBand="0" w:noVBand="1"/>
      </w:tblPr>
      <w:tblGrid>
        <w:gridCol w:w="2566"/>
        <w:gridCol w:w="2431"/>
        <w:gridCol w:w="2107"/>
        <w:gridCol w:w="2535"/>
      </w:tblGrid>
      <w:tr w:rsidR="009C758D" w:rsidRPr="005C2C03" w14:paraId="2B1C0FB2" w14:textId="77777777" w:rsidTr="001D4D7E">
        <w:trPr>
          <w:trHeight w:val="397"/>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il"/>
              <w:bottom w:val="single" w:sz="48" w:space="0" w:color="FFFFFF"/>
            </w:tcBorders>
            <w:shd w:val="clear" w:color="auto" w:fill="FAD7B6"/>
          </w:tcPr>
          <w:p w14:paraId="1E65312B" w14:textId="77777777" w:rsidR="009C758D" w:rsidRPr="005C2C03" w:rsidRDefault="009C758D" w:rsidP="002D6683">
            <w:pPr>
              <w:rPr>
                <w:noProof w:val="0"/>
              </w:rPr>
            </w:pPr>
            <w:r w:rsidRPr="005C2C03">
              <w:rPr>
                <w:noProof w:val="0"/>
              </w:rPr>
              <w:lastRenderedPageBreak/>
              <w:t>Ter afronding van de PVB’s</w:t>
            </w:r>
          </w:p>
        </w:tc>
      </w:tr>
      <w:tr w:rsidR="009C758D" w:rsidRPr="005C2C03" w14:paraId="67CCAE31" w14:textId="77777777" w:rsidTr="001D4D7E">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48" w:space="0" w:color="FFFFFF"/>
              <w:bottom w:val="single" w:sz="8" w:space="0" w:color="FFFFFF" w:themeColor="background1"/>
            </w:tcBorders>
            <w:shd w:val="clear" w:color="auto" w:fill="FAD7B6"/>
          </w:tcPr>
          <w:p w14:paraId="6E92E7AB" w14:textId="77777777" w:rsidR="009C758D" w:rsidRPr="005C2C03" w:rsidRDefault="009C758D" w:rsidP="002D6683">
            <w:pPr>
              <w:tabs>
                <w:tab w:val="left" w:pos="1110"/>
              </w:tabs>
              <w:rPr>
                <w:noProof w:val="0"/>
              </w:rPr>
            </w:pPr>
            <w:r w:rsidRPr="005C2C03">
              <w:rPr>
                <w:noProof w:val="0"/>
              </w:rPr>
              <w:t>Stappen</w:t>
            </w:r>
            <w:r w:rsidRPr="005C2C03">
              <w:rPr>
                <w:noProof w:val="0"/>
              </w:rPr>
              <w:tab/>
            </w:r>
          </w:p>
        </w:tc>
        <w:tc>
          <w:tcPr>
            <w:tcW w:w="1261" w:type="pct"/>
            <w:tcBorders>
              <w:top w:val="single" w:sz="48" w:space="0" w:color="FFFFFF"/>
              <w:bottom w:val="single" w:sz="8" w:space="0" w:color="FFFFFF" w:themeColor="background1"/>
            </w:tcBorders>
            <w:shd w:val="clear" w:color="auto" w:fill="FAD7B6"/>
          </w:tcPr>
          <w:p w14:paraId="14CE7A51"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 xml:space="preserve">Wie doet het? </w:t>
            </w:r>
          </w:p>
        </w:tc>
        <w:tc>
          <w:tcPr>
            <w:tcW w:w="1093" w:type="pct"/>
            <w:tcBorders>
              <w:top w:val="single" w:sz="48" w:space="0" w:color="FFFFFF"/>
              <w:bottom w:val="single" w:sz="8" w:space="0" w:color="FFFFFF" w:themeColor="background1"/>
            </w:tcBorders>
            <w:shd w:val="clear" w:color="auto" w:fill="FAD7B6"/>
          </w:tcPr>
          <w:p w14:paraId="50373E2E"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Wanneer?</w:t>
            </w:r>
          </w:p>
        </w:tc>
        <w:tc>
          <w:tcPr>
            <w:tcW w:w="1315" w:type="pct"/>
            <w:tcBorders>
              <w:top w:val="single" w:sz="48" w:space="0" w:color="FFFFFF"/>
              <w:bottom w:val="single" w:sz="8" w:space="0" w:color="FFFFFF" w:themeColor="background1"/>
            </w:tcBorders>
            <w:shd w:val="clear" w:color="auto" w:fill="FAD7B6"/>
          </w:tcPr>
          <w:p w14:paraId="725952DC"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b/>
                <w:noProof w:val="0"/>
              </w:rPr>
            </w:pPr>
            <w:r w:rsidRPr="005C2C03">
              <w:rPr>
                <w:b/>
                <w:noProof w:val="0"/>
              </w:rPr>
              <w:t>Benodigd materiaal</w:t>
            </w:r>
          </w:p>
        </w:tc>
      </w:tr>
      <w:tr w:rsidR="009C758D" w:rsidRPr="005C2C03" w14:paraId="329A7EE3" w14:textId="77777777" w:rsidTr="001D4D7E">
        <w:trPr>
          <w:trHeight w:val="397"/>
        </w:trPr>
        <w:tc>
          <w:tcPr>
            <w:cnfStyle w:val="001000000000" w:firstRow="0" w:lastRow="0" w:firstColumn="1" w:lastColumn="0" w:oddVBand="0" w:evenVBand="0" w:oddHBand="0" w:evenHBand="0" w:firstRowFirstColumn="0" w:firstRowLastColumn="0" w:lastRowFirstColumn="0" w:lastRowLastColumn="0"/>
            <w:tcW w:w="1331" w:type="pct"/>
            <w:tcBorders>
              <w:top w:val="single" w:sz="8" w:space="0" w:color="FFFFFF" w:themeColor="background1"/>
            </w:tcBorders>
          </w:tcPr>
          <w:p w14:paraId="324379C6" w14:textId="77777777" w:rsidR="009C758D" w:rsidRPr="00F5684F" w:rsidRDefault="009C758D" w:rsidP="002D6683">
            <w:pPr>
              <w:rPr>
                <w:b w:val="0"/>
                <w:noProof w:val="0"/>
              </w:rPr>
            </w:pPr>
            <w:r w:rsidRPr="00F5684F">
              <w:rPr>
                <w:b w:val="0"/>
                <w:noProof w:val="0"/>
              </w:rPr>
              <w:t xml:space="preserve">Vaststellen uitslag PVB </w:t>
            </w:r>
          </w:p>
        </w:tc>
        <w:tc>
          <w:tcPr>
            <w:tcW w:w="1261" w:type="pct"/>
            <w:tcBorders>
              <w:top w:val="single" w:sz="8" w:space="0" w:color="FFFFFF" w:themeColor="background1"/>
            </w:tcBorders>
          </w:tcPr>
          <w:p w14:paraId="61A370F4"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tc>
        <w:tc>
          <w:tcPr>
            <w:tcW w:w="1093" w:type="pct"/>
            <w:tcBorders>
              <w:top w:val="single" w:sz="8" w:space="0" w:color="FFFFFF" w:themeColor="background1"/>
            </w:tcBorders>
          </w:tcPr>
          <w:p w14:paraId="56311A2E"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Maximaal </w:t>
            </w:r>
            <w:r w:rsidRPr="005C2C03">
              <w:rPr>
                <w:noProof w:val="0"/>
                <w:color w:val="FF0000"/>
              </w:rPr>
              <w:t>15</w:t>
            </w:r>
            <w:r w:rsidRPr="005C2C03">
              <w:rPr>
                <w:noProof w:val="0"/>
              </w:rPr>
              <w:t xml:space="preserve"> werkdagen na afname PVB </w:t>
            </w:r>
          </w:p>
        </w:tc>
        <w:tc>
          <w:tcPr>
            <w:tcW w:w="1315" w:type="pct"/>
            <w:tcBorders>
              <w:top w:val="single" w:sz="8" w:space="0" w:color="FFFFFF" w:themeColor="background1"/>
            </w:tcBorders>
          </w:tcPr>
          <w:p w14:paraId="34C632E0"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PVB-beschrijving</w:t>
            </w:r>
          </w:p>
        </w:tc>
      </w:tr>
      <w:tr w:rsidR="009C758D" w:rsidRPr="005C2C03" w14:paraId="45AB04B2" w14:textId="77777777" w:rsidTr="001D4D7E">
        <w:trPr>
          <w:trHeight w:val="397"/>
        </w:trPr>
        <w:tc>
          <w:tcPr>
            <w:cnfStyle w:val="001000000000" w:firstRow="0" w:lastRow="0" w:firstColumn="1" w:lastColumn="0" w:oddVBand="0" w:evenVBand="0" w:oddHBand="0" w:evenHBand="0" w:firstRowFirstColumn="0" w:firstRowLastColumn="0" w:lastRowFirstColumn="0" w:lastRowLastColumn="0"/>
            <w:tcW w:w="1331" w:type="pct"/>
          </w:tcPr>
          <w:p w14:paraId="6C029730" w14:textId="77777777" w:rsidR="009C758D" w:rsidRPr="00F5684F" w:rsidRDefault="009C758D" w:rsidP="002D6683">
            <w:pPr>
              <w:rPr>
                <w:b w:val="0"/>
                <w:noProof w:val="0"/>
              </w:rPr>
            </w:pPr>
            <w:r w:rsidRPr="00F5684F">
              <w:rPr>
                <w:b w:val="0"/>
                <w:noProof w:val="0"/>
              </w:rPr>
              <w:t xml:space="preserve">Archiveren toetsgegevens </w:t>
            </w:r>
          </w:p>
        </w:tc>
        <w:tc>
          <w:tcPr>
            <w:tcW w:w="1261" w:type="pct"/>
          </w:tcPr>
          <w:p w14:paraId="3A6F0CA4"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Toetsingscommissie</w:t>
            </w:r>
          </w:p>
        </w:tc>
        <w:tc>
          <w:tcPr>
            <w:tcW w:w="1093" w:type="pct"/>
          </w:tcPr>
          <w:p w14:paraId="5144C153" w14:textId="12EF50D3"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Bewaartermijn minimaal </w:t>
            </w:r>
            <w:r>
              <w:rPr>
                <w:noProof w:val="0"/>
              </w:rPr>
              <w:t>12</w:t>
            </w:r>
            <w:r w:rsidR="001D4D7E">
              <w:rPr>
                <w:noProof w:val="0"/>
              </w:rPr>
              <w:t xml:space="preserve"> maanden</w:t>
            </w:r>
          </w:p>
        </w:tc>
        <w:tc>
          <w:tcPr>
            <w:tcW w:w="1315" w:type="pct"/>
          </w:tcPr>
          <w:p w14:paraId="55B96D82" w14:textId="77777777" w:rsidR="009C758D" w:rsidRPr="005C2C03" w:rsidRDefault="009C758D" w:rsidP="002D6683">
            <w:pPr>
              <w:cnfStyle w:val="000000000000" w:firstRow="0" w:lastRow="0" w:firstColumn="0" w:lastColumn="0" w:oddVBand="0" w:evenVBand="0" w:oddHBand="0" w:evenHBand="0" w:firstRowFirstColumn="0" w:firstRowLastColumn="0" w:lastRowFirstColumn="0" w:lastRowLastColumn="0"/>
              <w:rPr>
                <w:noProof w:val="0"/>
              </w:rPr>
            </w:pPr>
            <w:r w:rsidRPr="005C2C03">
              <w:rPr>
                <w:noProof w:val="0"/>
              </w:rPr>
              <w:t xml:space="preserve">Toetsreglement sport </w:t>
            </w:r>
          </w:p>
        </w:tc>
      </w:tr>
    </w:tbl>
    <w:p w14:paraId="4CDFECCA" w14:textId="64C0FBA3" w:rsidR="009C758D" w:rsidRDefault="009C758D" w:rsidP="009C758D">
      <w:pPr>
        <w:spacing w:after="200"/>
        <w:rPr>
          <w:rFonts w:eastAsia="Times" w:cs="Times New Roman"/>
          <w:noProof w:val="0"/>
          <w:sz w:val="22"/>
          <w:szCs w:val="20"/>
        </w:rPr>
      </w:pPr>
    </w:p>
    <w:p w14:paraId="62AD78E0" w14:textId="77777777" w:rsidR="00B322D4" w:rsidRPr="00647EA2" w:rsidRDefault="00B322D4" w:rsidP="00B322D4">
      <w:pPr>
        <w:pStyle w:val="Kop4"/>
        <w:numPr>
          <w:ilvl w:val="0"/>
          <w:numId w:val="0"/>
        </w:numPr>
        <w:rPr>
          <w:noProof w:val="0"/>
        </w:rPr>
      </w:pPr>
      <w:r w:rsidRPr="00647EA2">
        <w:rPr>
          <w:noProof w:val="0"/>
        </w:rPr>
        <w:t xml:space="preserve">7. Commissie van Beroep voor Toetsing </w:t>
      </w:r>
    </w:p>
    <w:p w14:paraId="34030F34" w14:textId="77777777" w:rsidR="00B322D4" w:rsidRPr="00647EA2" w:rsidRDefault="00B322D4" w:rsidP="00B322D4">
      <w:pPr>
        <w:rPr>
          <w:noProof w:val="0"/>
        </w:rPr>
      </w:pPr>
    </w:p>
    <w:p w14:paraId="746B11F5" w14:textId="77777777" w:rsidR="00B322D4" w:rsidRPr="00647EA2" w:rsidRDefault="00B322D4" w:rsidP="00B322D4">
      <w:pPr>
        <w:rPr>
          <w:noProof w:val="0"/>
        </w:rPr>
      </w:pPr>
      <w:r w:rsidRPr="00647EA2">
        <w:rPr>
          <w:rFonts w:eastAsia="Calibri" w:cs="Arial"/>
          <w:noProof w:val="0"/>
          <w:color w:val="000000"/>
          <w:szCs w:val="22"/>
          <w:lang w:eastAsia="en-US"/>
        </w:rPr>
        <w:t xml:space="preserve">De Commissie van Beroep voor Toetsing wordt </w:t>
      </w:r>
      <w:r w:rsidRPr="00647EA2">
        <w:rPr>
          <w:rFonts w:eastAsia="Calibri" w:cs="Arial"/>
          <w:noProof w:val="0"/>
          <w:color w:val="FF0000"/>
          <w:szCs w:val="22"/>
          <w:lang w:eastAsia="en-US"/>
        </w:rPr>
        <w:t xml:space="preserve">ingesteld/aangewezen </w:t>
      </w:r>
      <w:r w:rsidRPr="00647EA2">
        <w:rPr>
          <w:rFonts w:eastAsia="Calibri" w:cs="Arial"/>
          <w:noProof w:val="0"/>
          <w:color w:val="000000"/>
          <w:szCs w:val="22"/>
          <w:lang w:eastAsia="en-US"/>
        </w:rPr>
        <w:t xml:space="preserve">door het bestuur van de sportbond. Een </w:t>
      </w:r>
      <w:r w:rsidRPr="00647EA2">
        <w:rPr>
          <w:noProof w:val="0"/>
        </w:rPr>
        <w:t xml:space="preserve">kandidaat kan beroep aantekenen bij de Commissie van Beroep voor Toetsing tegen een beslissing van de toetsingscommissie naar aanleiding van een bezwaar of een beslissing van de toetsingscommissie over fraude. </w:t>
      </w:r>
    </w:p>
    <w:p w14:paraId="4A9CDC90" w14:textId="77777777" w:rsidR="00B322D4" w:rsidRPr="00647EA2" w:rsidRDefault="00B322D4" w:rsidP="00B322D4">
      <w:pPr>
        <w:spacing w:after="200"/>
        <w:rPr>
          <w:noProof w:val="0"/>
        </w:rPr>
        <w:sectPr w:rsidR="00B322D4" w:rsidRPr="00647EA2" w:rsidSect="001721D0">
          <w:footerReference w:type="default" r:id="rId12"/>
          <w:pgSz w:w="11906" w:h="16838"/>
          <w:pgMar w:top="1134" w:right="1418" w:bottom="1134" w:left="1418" w:header="709" w:footer="709" w:gutter="0"/>
          <w:cols w:space="708"/>
        </w:sectPr>
      </w:pPr>
    </w:p>
    <w:p w14:paraId="7EC66430" w14:textId="77777777" w:rsidR="00B322D4" w:rsidRPr="00647EA2" w:rsidRDefault="00B322D4" w:rsidP="00B322D4">
      <w:pPr>
        <w:pStyle w:val="Kop1"/>
        <w:ind w:left="567" w:hanging="567"/>
        <w:rPr>
          <w:noProof w:val="0"/>
          <w:sz w:val="24"/>
          <w:szCs w:val="24"/>
        </w:rPr>
      </w:pPr>
      <w:bookmarkStart w:id="55" w:name="_Toc342403624"/>
      <w:bookmarkStart w:id="56" w:name="_Toc342425933"/>
      <w:bookmarkStart w:id="57" w:name="_Toc342840276"/>
      <w:bookmarkStart w:id="58" w:name="_Toc344645043"/>
      <w:bookmarkStart w:id="59" w:name="_Toc350413993"/>
      <w:bookmarkStart w:id="60" w:name="_Toc354670044"/>
      <w:r w:rsidRPr="00647EA2">
        <w:rPr>
          <w:noProof w:val="0"/>
        </w:rPr>
        <w:lastRenderedPageBreak/>
        <w:t>PVB 5.1 Geven van trainingen</w:t>
      </w:r>
      <w:bookmarkEnd w:id="55"/>
      <w:bookmarkEnd w:id="56"/>
      <w:bookmarkEnd w:id="57"/>
      <w:r w:rsidRPr="00647EA2">
        <w:rPr>
          <w:noProof w:val="0"/>
        </w:rPr>
        <w:t xml:space="preserve"> </w:t>
      </w:r>
      <w:r w:rsidRPr="00647EA2">
        <w:rPr>
          <w:noProof w:val="0"/>
          <w:sz w:val="24"/>
          <w:szCs w:val="24"/>
        </w:rPr>
        <w:t>(praktijkvariant)</w:t>
      </w:r>
      <w:bookmarkEnd w:id="58"/>
      <w:bookmarkEnd w:id="59"/>
      <w:bookmarkEnd w:id="60"/>
    </w:p>
    <w:p w14:paraId="1BFE8A83" w14:textId="77777777" w:rsidR="00B322D4" w:rsidRPr="0022138A" w:rsidRDefault="00B322D4" w:rsidP="00B322D4">
      <w:pPr>
        <w:pStyle w:val="KopOngenummerd"/>
        <w:rPr>
          <w:noProof w:val="0"/>
          <w:color w:val="E17100" w:themeColor="accent1"/>
          <w:sz w:val="24"/>
          <w:szCs w:val="24"/>
        </w:rPr>
      </w:pPr>
      <w:r w:rsidRPr="0022138A">
        <w:rPr>
          <w:noProof w:val="0"/>
          <w:color w:val="E17100" w:themeColor="accent1"/>
          <w:szCs w:val="42"/>
        </w:rPr>
        <w:t>Deelkwalificatie van trainer-coach 5</w:t>
      </w:r>
      <w:r w:rsidRPr="0022138A">
        <w:rPr>
          <w:rFonts w:ascii="Arial Narrow" w:hAnsi="Arial Narrow"/>
          <w:b/>
          <w:noProof w:val="0"/>
          <w:color w:val="E17100" w:themeColor="accent1"/>
          <w:szCs w:val="42"/>
        </w:rPr>
        <w:t xml:space="preserve"> </w:t>
      </w:r>
    </w:p>
    <w:p w14:paraId="0F148DD9" w14:textId="77777777" w:rsidR="00B322D4" w:rsidRPr="00647EA2" w:rsidRDefault="00B322D4" w:rsidP="00B322D4">
      <w:pPr>
        <w:pStyle w:val="Kop2"/>
        <w:ind w:left="567" w:hanging="567"/>
        <w:rPr>
          <w:rFonts w:eastAsia="Times New Roman"/>
          <w:noProof w:val="0"/>
        </w:rPr>
      </w:pPr>
      <w:bookmarkStart w:id="61" w:name="_Toc342403625"/>
      <w:bookmarkStart w:id="62" w:name="_Toc342425934"/>
      <w:bookmarkStart w:id="63" w:name="_Toc342840277"/>
      <w:bookmarkStart w:id="64" w:name="_Toc344645044"/>
      <w:bookmarkStart w:id="65" w:name="_Toc350413994"/>
      <w:bookmarkStart w:id="66" w:name="_Toc354670045"/>
      <w:r w:rsidRPr="00647EA2">
        <w:rPr>
          <w:rFonts w:eastAsia="Times New Roman"/>
          <w:noProof w:val="0"/>
        </w:rPr>
        <w:t>Inleiding</w:t>
      </w:r>
      <w:bookmarkEnd w:id="61"/>
      <w:bookmarkEnd w:id="62"/>
      <w:bookmarkEnd w:id="63"/>
      <w:bookmarkEnd w:id="64"/>
      <w:bookmarkEnd w:id="65"/>
      <w:bookmarkEnd w:id="66"/>
      <w:r w:rsidRPr="00647EA2">
        <w:rPr>
          <w:rFonts w:eastAsia="Times New Roman"/>
          <w:noProof w:val="0"/>
        </w:rPr>
        <w:t xml:space="preserve"> </w:t>
      </w:r>
    </w:p>
    <w:p w14:paraId="22927189" w14:textId="77777777" w:rsidR="00B322D4" w:rsidRPr="00647EA2" w:rsidRDefault="00B322D4" w:rsidP="00B322D4">
      <w:pPr>
        <w:rPr>
          <w:noProof w:val="0"/>
        </w:rPr>
      </w:pPr>
    </w:p>
    <w:p w14:paraId="671A54FB" w14:textId="77777777" w:rsidR="00B322D4" w:rsidRPr="00647EA2" w:rsidRDefault="00B322D4" w:rsidP="00B322D4">
      <w:pPr>
        <w:rPr>
          <w:noProof w:val="0"/>
        </w:rPr>
      </w:pPr>
      <w:r w:rsidRPr="00647EA2">
        <w:rPr>
          <w:noProof w:val="0"/>
        </w:rPr>
        <w:t xml:space="preserve">Om het door </w:t>
      </w:r>
      <w:r w:rsidRPr="00647EA2">
        <w:rPr>
          <w:noProof w:val="0"/>
          <w:color w:val="FF0000"/>
        </w:rPr>
        <w:t>de eigen sportbond</w:t>
      </w:r>
      <w:r w:rsidRPr="00647EA2">
        <w:rPr>
          <w:noProof w:val="0"/>
        </w:rPr>
        <w:t xml:space="preserve"> </w:t>
      </w:r>
      <w:r w:rsidRPr="00647EA2">
        <w:rPr>
          <w:noProof w:val="0"/>
          <w:color w:val="FF0000"/>
        </w:rPr>
        <w:t>en</w:t>
      </w:r>
      <w:r w:rsidRPr="00647EA2">
        <w:rPr>
          <w:noProof w:val="0"/>
        </w:rPr>
        <w:t xml:space="preserve"> NOC*NSF erkende diploma </w:t>
      </w:r>
      <w:r w:rsidRPr="00647EA2">
        <w:rPr>
          <w:noProof w:val="0"/>
          <w:color w:val="FF0000"/>
        </w:rPr>
        <w:t xml:space="preserve">trainer-coach </w:t>
      </w:r>
      <w:r w:rsidRPr="00647EA2">
        <w:rPr>
          <w:noProof w:val="0"/>
        </w:rPr>
        <w:t xml:space="preserve">5 te behalen, moet je </w:t>
      </w:r>
      <w:r w:rsidRPr="00611A51">
        <w:rPr>
          <w:noProof w:val="0"/>
          <w:color w:val="FF0000"/>
        </w:rPr>
        <w:t>zes</w:t>
      </w:r>
      <w:r w:rsidRPr="00647EA2">
        <w:rPr>
          <w:noProof w:val="0"/>
        </w:rPr>
        <w:t xml:space="preserve"> kerntaken op niveau 5 beheersen. Door met succes een proeve van bekwaamheid (PVB) af te leggen, toon je aan dat je een kerntaak beheerst. </w:t>
      </w:r>
    </w:p>
    <w:p w14:paraId="783B1492" w14:textId="77777777" w:rsidR="00B322D4" w:rsidRPr="00647EA2" w:rsidRDefault="00B322D4" w:rsidP="00B322D4">
      <w:pPr>
        <w:pStyle w:val="Kop2"/>
        <w:numPr>
          <w:ilvl w:val="0"/>
          <w:numId w:val="40"/>
        </w:numPr>
        <w:rPr>
          <w:noProof w:val="0"/>
        </w:rPr>
      </w:pPr>
      <w:bookmarkStart w:id="67" w:name="_Toc342403626"/>
      <w:bookmarkStart w:id="68" w:name="_Toc342425935"/>
      <w:bookmarkStart w:id="69" w:name="_Toc342840278"/>
      <w:bookmarkStart w:id="70" w:name="_Toc344645045"/>
      <w:bookmarkStart w:id="71" w:name="_Toc350413995"/>
      <w:bookmarkStart w:id="72" w:name="_Toc354670046"/>
      <w:r w:rsidRPr="00647EA2">
        <w:rPr>
          <w:noProof w:val="0"/>
        </w:rPr>
        <w:t>Doelstelling</w:t>
      </w:r>
      <w:bookmarkEnd w:id="67"/>
      <w:bookmarkEnd w:id="68"/>
      <w:bookmarkEnd w:id="69"/>
      <w:bookmarkEnd w:id="70"/>
      <w:bookmarkEnd w:id="71"/>
      <w:bookmarkEnd w:id="72"/>
      <w:r w:rsidRPr="00647EA2">
        <w:rPr>
          <w:noProof w:val="0"/>
        </w:rPr>
        <w:t xml:space="preserve"> </w:t>
      </w:r>
    </w:p>
    <w:p w14:paraId="0D911AC1" w14:textId="77777777" w:rsidR="00B322D4" w:rsidRPr="00647EA2" w:rsidRDefault="00B322D4" w:rsidP="00B322D4">
      <w:pPr>
        <w:rPr>
          <w:noProof w:val="0"/>
        </w:rPr>
      </w:pPr>
    </w:p>
    <w:p w14:paraId="12BC1F61" w14:textId="77777777" w:rsidR="00B322D4" w:rsidRPr="00647EA2" w:rsidRDefault="00B322D4" w:rsidP="00B322D4">
      <w:pPr>
        <w:rPr>
          <w:noProof w:val="0"/>
        </w:rPr>
      </w:pPr>
      <w:r w:rsidRPr="00647EA2">
        <w:rPr>
          <w:noProof w:val="0"/>
        </w:rPr>
        <w:t xml:space="preserve">Deze PVB heeft betrekking op kerntaak 5.1, het geven van trainingen. Met deze PVB toon je aan dat je: </w:t>
      </w:r>
    </w:p>
    <w:p w14:paraId="560C87BB" w14:textId="19F4D392" w:rsidR="00B322D4" w:rsidRPr="002E4E3A" w:rsidRDefault="002E4E3A" w:rsidP="00B322D4">
      <w:pPr>
        <w:pStyle w:val="Opsomming"/>
        <w:ind w:left="426"/>
        <w:rPr>
          <w:b/>
          <w:noProof w:val="0"/>
        </w:rPr>
      </w:pPr>
      <w:r w:rsidRPr="002E4E3A">
        <w:rPr>
          <w:b/>
          <w:noProof w:val="0"/>
        </w:rPr>
        <w:t xml:space="preserve">Op </w:t>
      </w:r>
      <w:r w:rsidR="00B322D4" w:rsidRPr="002E4E3A">
        <w:rPr>
          <w:b/>
          <w:noProof w:val="0"/>
        </w:rPr>
        <w:t xml:space="preserve">basis van topsportvisie, -beleid en analyses doelen kunt formuleren; </w:t>
      </w:r>
    </w:p>
    <w:p w14:paraId="39BFF351" w14:textId="28863329" w:rsidR="00B322D4" w:rsidRPr="002E4E3A" w:rsidRDefault="002E4E3A" w:rsidP="00B322D4">
      <w:pPr>
        <w:pStyle w:val="Opsomming"/>
        <w:ind w:left="426"/>
        <w:rPr>
          <w:b/>
          <w:noProof w:val="0"/>
        </w:rPr>
      </w:pPr>
      <w:r w:rsidRPr="002E4E3A">
        <w:rPr>
          <w:b/>
          <w:noProof w:val="0"/>
        </w:rPr>
        <w:t xml:space="preserve">Samenhangend </w:t>
      </w:r>
      <w:r w:rsidR="00B322D4" w:rsidRPr="002E4E3A">
        <w:rPr>
          <w:b/>
          <w:noProof w:val="0"/>
        </w:rPr>
        <w:t xml:space="preserve">topsportprogramma kunt ontwerpen; </w:t>
      </w:r>
    </w:p>
    <w:p w14:paraId="13E630DD" w14:textId="2FEE86D7" w:rsidR="00B322D4" w:rsidRPr="002E4E3A" w:rsidRDefault="002E4E3A" w:rsidP="00B322D4">
      <w:pPr>
        <w:pStyle w:val="Opsomming"/>
        <w:ind w:left="426"/>
        <w:rPr>
          <w:b/>
          <w:noProof w:val="0"/>
        </w:rPr>
      </w:pPr>
      <w:r w:rsidRPr="002E4E3A">
        <w:rPr>
          <w:b/>
          <w:noProof w:val="0"/>
        </w:rPr>
        <w:t xml:space="preserve">Trainingen </w:t>
      </w:r>
      <w:r w:rsidR="00B322D4" w:rsidRPr="002E4E3A">
        <w:rPr>
          <w:b/>
          <w:noProof w:val="0"/>
        </w:rPr>
        <w:t>aan top</w:t>
      </w:r>
      <w:r w:rsidR="00B322D4" w:rsidRPr="002E4E3A">
        <w:rPr>
          <w:b/>
          <w:noProof w:val="0"/>
          <w:color w:val="FF0000"/>
        </w:rPr>
        <w:t>sporters</w:t>
      </w:r>
      <w:r w:rsidR="00B322D4" w:rsidRPr="002E4E3A">
        <w:rPr>
          <w:b/>
          <w:noProof w:val="0"/>
        </w:rPr>
        <w:t xml:space="preserve"> kunt geven;</w:t>
      </w:r>
    </w:p>
    <w:p w14:paraId="00ED37E0" w14:textId="5CD060AD" w:rsidR="00B322D4" w:rsidRPr="002E4E3A" w:rsidRDefault="002E4E3A" w:rsidP="00B322D4">
      <w:pPr>
        <w:pStyle w:val="Opsomming"/>
        <w:ind w:left="426"/>
        <w:rPr>
          <w:b/>
          <w:noProof w:val="0"/>
        </w:rPr>
      </w:pPr>
      <w:r w:rsidRPr="002E4E3A">
        <w:rPr>
          <w:b/>
          <w:noProof w:val="0"/>
        </w:rPr>
        <w:t xml:space="preserve">Uitvoering </w:t>
      </w:r>
      <w:r w:rsidR="00B322D4" w:rsidRPr="002E4E3A">
        <w:rPr>
          <w:b/>
          <w:noProof w:val="0"/>
        </w:rPr>
        <w:t xml:space="preserve">van een topsportprogramma kunt evalueren. </w:t>
      </w:r>
    </w:p>
    <w:p w14:paraId="27853896" w14:textId="77777777" w:rsidR="00B322D4" w:rsidRPr="00647EA2" w:rsidRDefault="00B322D4" w:rsidP="00B322D4">
      <w:pPr>
        <w:pStyle w:val="Kop2"/>
        <w:numPr>
          <w:ilvl w:val="0"/>
          <w:numId w:val="40"/>
        </w:numPr>
        <w:rPr>
          <w:noProof w:val="0"/>
        </w:rPr>
      </w:pPr>
      <w:bookmarkStart w:id="73" w:name="_Toc342403627"/>
      <w:bookmarkStart w:id="74" w:name="_Toc342425936"/>
      <w:bookmarkStart w:id="75" w:name="_Toc342840279"/>
      <w:bookmarkStart w:id="76" w:name="_Toc344645046"/>
      <w:bookmarkStart w:id="77" w:name="_Toc350413996"/>
      <w:bookmarkStart w:id="78" w:name="_Toc354670047"/>
      <w:r w:rsidRPr="00647EA2">
        <w:rPr>
          <w:noProof w:val="0"/>
        </w:rPr>
        <w:t>Opdracht</w:t>
      </w:r>
      <w:bookmarkEnd w:id="73"/>
      <w:bookmarkEnd w:id="74"/>
      <w:bookmarkEnd w:id="75"/>
      <w:bookmarkEnd w:id="76"/>
      <w:bookmarkEnd w:id="77"/>
      <w:bookmarkEnd w:id="78"/>
    </w:p>
    <w:p w14:paraId="3CD88C6A" w14:textId="77777777" w:rsidR="00B322D4" w:rsidRPr="00647EA2" w:rsidRDefault="00B322D4" w:rsidP="00B322D4">
      <w:pPr>
        <w:rPr>
          <w:noProof w:val="0"/>
        </w:rPr>
      </w:pPr>
    </w:p>
    <w:p w14:paraId="5A8F8D25" w14:textId="77777777" w:rsidR="00B322D4" w:rsidRPr="00647EA2" w:rsidRDefault="00B322D4" w:rsidP="00B322D4">
      <w:pPr>
        <w:rPr>
          <w:noProof w:val="0"/>
        </w:rPr>
      </w:pPr>
      <w:r w:rsidRPr="00647EA2">
        <w:rPr>
          <w:noProof w:val="0"/>
        </w:rPr>
        <w:t xml:space="preserve">De algemene opdracht voor deze PVB is: ‘Geef een training’. Deze opdracht voer je uit aan de hand van vier deelopdrachten. </w:t>
      </w:r>
    </w:p>
    <w:p w14:paraId="5026A34D" w14:textId="77777777" w:rsidR="00B322D4" w:rsidRPr="00647EA2" w:rsidRDefault="00B322D4" w:rsidP="00B322D4">
      <w:pPr>
        <w:rPr>
          <w:noProof w:val="0"/>
        </w:rPr>
      </w:pPr>
    </w:p>
    <w:p w14:paraId="75539929" w14:textId="77777777" w:rsidR="00B322D4" w:rsidRPr="00647EA2" w:rsidRDefault="00B322D4" w:rsidP="00B322D4">
      <w:pPr>
        <w:rPr>
          <w:noProof w:val="0"/>
        </w:rPr>
      </w:pPr>
      <w:r w:rsidRPr="00647EA2">
        <w:rPr>
          <w:noProof w:val="0"/>
        </w:rPr>
        <w:t xml:space="preserve">De vier deelopdrachten hebben betrekking op de volgende werkprocessen: </w:t>
      </w:r>
    </w:p>
    <w:p w14:paraId="2327B215" w14:textId="77777777" w:rsidR="00B322D4" w:rsidRPr="002E4E3A" w:rsidRDefault="00B322D4" w:rsidP="00B322D4">
      <w:pPr>
        <w:pStyle w:val="Opsomming"/>
        <w:ind w:left="426"/>
        <w:rPr>
          <w:b/>
          <w:noProof w:val="0"/>
        </w:rPr>
      </w:pPr>
      <w:r w:rsidRPr="002E4E3A">
        <w:rPr>
          <w:b/>
          <w:noProof w:val="0"/>
        </w:rPr>
        <w:t>5.1.1 Formuleert doelen op basis van topsportvisie, -beleid en analyses;</w:t>
      </w:r>
    </w:p>
    <w:p w14:paraId="44E79097" w14:textId="77777777" w:rsidR="00B322D4" w:rsidRPr="002E4E3A" w:rsidRDefault="00B322D4" w:rsidP="00B322D4">
      <w:pPr>
        <w:pStyle w:val="Opsomming"/>
        <w:ind w:left="426"/>
        <w:rPr>
          <w:b/>
          <w:noProof w:val="0"/>
        </w:rPr>
      </w:pPr>
      <w:r w:rsidRPr="002E4E3A">
        <w:rPr>
          <w:b/>
          <w:noProof w:val="0"/>
        </w:rPr>
        <w:t>5.1.2 Ontwerpt samenhangend topsportprogramma;</w:t>
      </w:r>
    </w:p>
    <w:p w14:paraId="02A2DD35" w14:textId="77777777" w:rsidR="00B322D4" w:rsidRPr="002E4E3A" w:rsidRDefault="00B322D4" w:rsidP="00B322D4">
      <w:pPr>
        <w:pStyle w:val="Opsomming"/>
        <w:ind w:left="426"/>
        <w:rPr>
          <w:b/>
          <w:noProof w:val="0"/>
        </w:rPr>
      </w:pPr>
      <w:r w:rsidRPr="002E4E3A">
        <w:rPr>
          <w:b/>
          <w:noProof w:val="0"/>
        </w:rPr>
        <w:t>5.1.3 Geeft trainingen aan top</w:t>
      </w:r>
      <w:r w:rsidRPr="002E4E3A">
        <w:rPr>
          <w:b/>
          <w:noProof w:val="0"/>
          <w:color w:val="FF0000"/>
        </w:rPr>
        <w:t>sporters</w:t>
      </w:r>
      <w:r w:rsidRPr="002E4E3A">
        <w:rPr>
          <w:b/>
          <w:noProof w:val="0"/>
        </w:rPr>
        <w:t>;</w:t>
      </w:r>
    </w:p>
    <w:p w14:paraId="3D0CE065" w14:textId="77777777" w:rsidR="00B322D4" w:rsidRPr="002E4E3A" w:rsidRDefault="00B322D4" w:rsidP="00B322D4">
      <w:pPr>
        <w:pStyle w:val="Opsomming"/>
        <w:ind w:left="426"/>
        <w:rPr>
          <w:rFonts w:cs="Arial"/>
          <w:b/>
          <w:noProof w:val="0"/>
        </w:rPr>
      </w:pPr>
      <w:r w:rsidRPr="002E4E3A">
        <w:rPr>
          <w:b/>
          <w:noProof w:val="0"/>
        </w:rPr>
        <w:t>5.1.4 Evalueert uitvoering topsportprogramma.</w:t>
      </w:r>
    </w:p>
    <w:p w14:paraId="320947A1" w14:textId="77777777" w:rsidR="00B322D4" w:rsidRPr="00647EA2" w:rsidRDefault="00B322D4" w:rsidP="00B322D4">
      <w:pPr>
        <w:pStyle w:val="Kop2"/>
        <w:numPr>
          <w:ilvl w:val="0"/>
          <w:numId w:val="40"/>
        </w:numPr>
        <w:rPr>
          <w:noProof w:val="0"/>
        </w:rPr>
      </w:pPr>
      <w:bookmarkStart w:id="79" w:name="_Toc342403628"/>
      <w:bookmarkStart w:id="80" w:name="_Toc342425937"/>
      <w:bookmarkStart w:id="81" w:name="_Toc342840280"/>
      <w:bookmarkStart w:id="82" w:name="_Toc344645047"/>
      <w:bookmarkStart w:id="83" w:name="_Toc350413997"/>
      <w:bookmarkStart w:id="84" w:name="_Toc354670048"/>
      <w:r w:rsidRPr="00647EA2">
        <w:rPr>
          <w:noProof w:val="0"/>
        </w:rPr>
        <w:t>Eisen voor toelating PVB</w:t>
      </w:r>
      <w:bookmarkEnd w:id="79"/>
      <w:bookmarkEnd w:id="80"/>
      <w:bookmarkEnd w:id="81"/>
      <w:bookmarkEnd w:id="82"/>
      <w:bookmarkEnd w:id="83"/>
      <w:bookmarkEnd w:id="84"/>
      <w:r w:rsidRPr="00647EA2">
        <w:rPr>
          <w:noProof w:val="0"/>
        </w:rPr>
        <w:t xml:space="preserve"> </w:t>
      </w:r>
    </w:p>
    <w:p w14:paraId="290DBA2A" w14:textId="77777777" w:rsidR="00B322D4" w:rsidRPr="00647EA2" w:rsidRDefault="00B322D4" w:rsidP="00B322D4">
      <w:pPr>
        <w:rPr>
          <w:noProof w:val="0"/>
        </w:rPr>
      </w:pPr>
    </w:p>
    <w:p w14:paraId="0EABAC76" w14:textId="77777777" w:rsidR="00B322D4" w:rsidRPr="00647EA2" w:rsidRDefault="00B322D4" w:rsidP="00B322D4">
      <w:pPr>
        <w:rPr>
          <w:noProof w:val="0"/>
        </w:rPr>
      </w:pPr>
      <w:r w:rsidRPr="00647EA2">
        <w:rPr>
          <w:noProof w:val="0"/>
        </w:rPr>
        <w:t xml:space="preserve">Je wordt toegelaten tot de PVB als je voldoet aan de volgende eisen: </w:t>
      </w:r>
    </w:p>
    <w:p w14:paraId="6B03DE1E" w14:textId="11C5EC79" w:rsidR="00B322D4" w:rsidRPr="002E4E3A" w:rsidRDefault="002E4E3A" w:rsidP="00B322D4">
      <w:pPr>
        <w:pStyle w:val="Opsomming"/>
        <w:ind w:left="426"/>
        <w:rPr>
          <w:b/>
          <w:noProof w:val="0"/>
        </w:rPr>
      </w:pPr>
      <w:r w:rsidRPr="002E4E3A">
        <w:rPr>
          <w:b/>
          <w:noProof w:val="0"/>
        </w:rPr>
        <w:t xml:space="preserve">Je </w:t>
      </w:r>
      <w:r w:rsidR="00B322D4" w:rsidRPr="002E4E3A">
        <w:rPr>
          <w:b/>
          <w:noProof w:val="0"/>
        </w:rPr>
        <w:t xml:space="preserve">bent minstens </w:t>
      </w:r>
      <w:r w:rsidR="00B322D4" w:rsidRPr="002E4E3A">
        <w:rPr>
          <w:b/>
          <w:noProof w:val="0"/>
          <w:color w:val="FF0000"/>
        </w:rPr>
        <w:t>18</w:t>
      </w:r>
      <w:r w:rsidR="00B322D4" w:rsidRPr="002E4E3A">
        <w:rPr>
          <w:b/>
          <w:noProof w:val="0"/>
        </w:rPr>
        <w:t xml:space="preserve"> jaar oud;</w:t>
      </w:r>
    </w:p>
    <w:p w14:paraId="0E6D0808" w14:textId="31155B0C" w:rsidR="00B322D4" w:rsidRPr="002E4E3A" w:rsidRDefault="002E4E3A" w:rsidP="00B322D4">
      <w:pPr>
        <w:pStyle w:val="Opsomming"/>
        <w:ind w:left="426"/>
        <w:rPr>
          <w:b/>
          <w:noProof w:val="0"/>
          <w:color w:val="FF0000"/>
        </w:rPr>
      </w:pPr>
      <w:r w:rsidRPr="002E4E3A">
        <w:rPr>
          <w:b/>
          <w:noProof w:val="0"/>
          <w:color w:val="FF0000"/>
        </w:rPr>
        <w:t xml:space="preserve">Je </w:t>
      </w:r>
      <w:r w:rsidR="00B322D4" w:rsidRPr="002E4E3A">
        <w:rPr>
          <w:b/>
          <w:noProof w:val="0"/>
          <w:color w:val="FF0000"/>
        </w:rPr>
        <w:t>hebt het diploma trainer-coach 4;</w:t>
      </w:r>
    </w:p>
    <w:p w14:paraId="07D9DA60" w14:textId="4F433418" w:rsidR="00B322D4" w:rsidRPr="002E4E3A" w:rsidRDefault="002E4E3A" w:rsidP="00B322D4">
      <w:pPr>
        <w:pStyle w:val="Opsomming"/>
        <w:ind w:left="426"/>
        <w:rPr>
          <w:b/>
          <w:noProof w:val="0"/>
          <w:color w:val="FF0000"/>
        </w:rPr>
      </w:pPr>
      <w:r w:rsidRPr="002E4E3A">
        <w:rPr>
          <w:b/>
          <w:noProof w:val="0"/>
          <w:color w:val="FF0000"/>
        </w:rPr>
        <w:t xml:space="preserve">Je </w:t>
      </w:r>
      <w:r w:rsidR="00B322D4" w:rsidRPr="002E4E3A">
        <w:rPr>
          <w:b/>
          <w:noProof w:val="0"/>
          <w:color w:val="FF0000"/>
        </w:rPr>
        <w:t>bent lid van de bond;</w:t>
      </w:r>
    </w:p>
    <w:p w14:paraId="4B9B4295" w14:textId="706830E6" w:rsidR="00B322D4" w:rsidRPr="002E4E3A" w:rsidRDefault="002E4E3A" w:rsidP="00B322D4">
      <w:pPr>
        <w:pStyle w:val="Opsomming"/>
        <w:ind w:left="426"/>
        <w:rPr>
          <w:b/>
          <w:noProof w:val="0"/>
          <w:color w:val="FF0000"/>
        </w:rPr>
      </w:pPr>
      <w:r w:rsidRPr="002E4E3A">
        <w:rPr>
          <w:b/>
          <w:noProof w:val="0"/>
          <w:color w:val="FF0000"/>
        </w:rPr>
        <w:t xml:space="preserve">Je </w:t>
      </w:r>
      <w:r w:rsidR="00B322D4" w:rsidRPr="002E4E3A">
        <w:rPr>
          <w:b/>
          <w:noProof w:val="0"/>
          <w:color w:val="FF0000"/>
        </w:rPr>
        <w:t xml:space="preserve">beschikt over kwalificatie </w:t>
      </w:r>
      <w:r w:rsidR="00835388">
        <w:rPr>
          <w:b/>
          <w:noProof w:val="0"/>
          <w:color w:val="FF0000"/>
        </w:rPr>
        <w:t xml:space="preserve">… </w:t>
      </w:r>
      <w:bookmarkStart w:id="85" w:name="_GoBack"/>
      <w:bookmarkEnd w:id="85"/>
      <w:r w:rsidR="00B322D4" w:rsidRPr="002E4E3A">
        <w:rPr>
          <w:b/>
          <w:noProof w:val="0"/>
          <w:color w:val="FF0000"/>
        </w:rPr>
        <w:t>en/of eigen vaardigheden …;</w:t>
      </w:r>
    </w:p>
    <w:p w14:paraId="1E562054" w14:textId="4B3F6EF9" w:rsidR="00B322D4" w:rsidRPr="002E4E3A" w:rsidRDefault="002E4E3A" w:rsidP="00B322D4">
      <w:pPr>
        <w:pStyle w:val="Opsomming"/>
        <w:ind w:left="426"/>
        <w:rPr>
          <w:b/>
          <w:noProof w:val="0"/>
          <w:color w:val="FF0000"/>
        </w:rPr>
      </w:pPr>
      <w:r w:rsidRPr="002E4E3A">
        <w:rPr>
          <w:b/>
          <w:noProof w:val="0"/>
          <w:color w:val="FF0000"/>
        </w:rPr>
        <w:t xml:space="preserve">Je </w:t>
      </w:r>
      <w:r w:rsidR="00B322D4" w:rsidRPr="002E4E3A">
        <w:rPr>
          <w:b/>
          <w:noProof w:val="0"/>
          <w:color w:val="FF0000"/>
        </w:rPr>
        <w:t>hebt inschrijfgeld voor de PVB betaald.</w:t>
      </w:r>
    </w:p>
    <w:p w14:paraId="6922F3F4" w14:textId="77777777" w:rsidR="00B322D4" w:rsidRPr="00647EA2" w:rsidRDefault="00B322D4" w:rsidP="00B322D4">
      <w:pPr>
        <w:pStyle w:val="Kop2"/>
        <w:numPr>
          <w:ilvl w:val="0"/>
          <w:numId w:val="40"/>
        </w:numPr>
        <w:rPr>
          <w:noProof w:val="0"/>
        </w:rPr>
      </w:pPr>
      <w:bookmarkStart w:id="86" w:name="_Toc342403629"/>
      <w:bookmarkStart w:id="87" w:name="_Toc342425938"/>
      <w:bookmarkStart w:id="88" w:name="_Toc342840281"/>
      <w:bookmarkStart w:id="89" w:name="_Toc344645048"/>
      <w:bookmarkStart w:id="90" w:name="_Toc350413998"/>
      <w:bookmarkStart w:id="91" w:name="_Toc354670049"/>
      <w:r w:rsidRPr="00647EA2">
        <w:rPr>
          <w:noProof w:val="0"/>
        </w:rPr>
        <w:t>Onderdelen PVB</w:t>
      </w:r>
      <w:bookmarkEnd w:id="86"/>
      <w:bookmarkEnd w:id="87"/>
      <w:bookmarkEnd w:id="88"/>
      <w:bookmarkEnd w:id="89"/>
      <w:bookmarkEnd w:id="90"/>
      <w:bookmarkEnd w:id="91"/>
      <w:r w:rsidRPr="00647EA2">
        <w:rPr>
          <w:noProof w:val="0"/>
        </w:rPr>
        <w:t xml:space="preserve"> </w:t>
      </w:r>
    </w:p>
    <w:p w14:paraId="7CF5D5BE" w14:textId="77777777" w:rsidR="00B322D4" w:rsidRPr="00647EA2" w:rsidRDefault="00B322D4" w:rsidP="00B322D4">
      <w:pPr>
        <w:rPr>
          <w:noProof w:val="0"/>
        </w:rPr>
      </w:pPr>
    </w:p>
    <w:p w14:paraId="7E15CEC2" w14:textId="7C76B616" w:rsidR="00B322D4" w:rsidRPr="00647EA2" w:rsidRDefault="00B322D4" w:rsidP="00B322D4">
      <w:pPr>
        <w:rPr>
          <w:noProof w:val="0"/>
        </w:rPr>
      </w:pPr>
      <w:r w:rsidRPr="00647EA2">
        <w:rPr>
          <w:noProof w:val="0"/>
        </w:rPr>
        <w:t xml:space="preserve">De PVB bestaat uit een portfoliobeoordeling en een praktijkbeoordeling. Een portfoliobeoordeling bestaat uit een beoordeling van het portfolio </w:t>
      </w:r>
      <w:r w:rsidRPr="00647EA2">
        <w:rPr>
          <w:noProof w:val="0"/>
          <w:color w:val="FF0000"/>
        </w:rPr>
        <w:t xml:space="preserve">en een aanvullend reflectie-interview </w:t>
      </w:r>
      <w:r w:rsidRPr="00647EA2">
        <w:rPr>
          <w:noProof w:val="0"/>
        </w:rPr>
        <w:t>door de PVB-beoordelaar. De praktijkbeoordeling</w:t>
      </w:r>
      <w:r w:rsidR="00A66784">
        <w:rPr>
          <w:noProof w:val="0"/>
        </w:rPr>
        <w:t xml:space="preserve"> </w:t>
      </w:r>
      <w:r w:rsidRPr="00647EA2">
        <w:rPr>
          <w:noProof w:val="0"/>
        </w:rPr>
        <w:t xml:space="preserve">start met een planningsinterview en wordt afgerond met een reflectie-interview. Het planningsinterview richt zich op enkele daartoe aangewezen </w:t>
      </w:r>
      <w:r>
        <w:rPr>
          <w:noProof w:val="0"/>
        </w:rPr>
        <w:t>beoordelingscriteria</w:t>
      </w:r>
      <w:r w:rsidRPr="00647EA2">
        <w:rPr>
          <w:noProof w:val="0"/>
        </w:rPr>
        <w:t xml:space="preserve"> en duurt </w:t>
      </w:r>
      <w:r w:rsidRPr="00647EA2">
        <w:rPr>
          <w:noProof w:val="0"/>
          <w:color w:val="FF0000"/>
        </w:rPr>
        <w:t>maximaal 30</w:t>
      </w:r>
      <w:r w:rsidRPr="00647EA2">
        <w:rPr>
          <w:noProof w:val="0"/>
        </w:rPr>
        <w:t xml:space="preserve"> minuten. De praktijk duurt </w:t>
      </w:r>
      <w:r w:rsidRPr="00647EA2">
        <w:rPr>
          <w:noProof w:val="0"/>
          <w:color w:val="FF0000"/>
        </w:rPr>
        <w:t>maximaal</w:t>
      </w:r>
      <w:r w:rsidRPr="00647EA2">
        <w:rPr>
          <w:noProof w:val="0"/>
        </w:rPr>
        <w:t xml:space="preserve"> </w:t>
      </w:r>
      <w:r w:rsidRPr="00647EA2">
        <w:rPr>
          <w:noProof w:val="0"/>
          <w:color w:val="FF0000"/>
        </w:rPr>
        <w:t>90</w:t>
      </w:r>
      <w:r w:rsidRPr="00647EA2">
        <w:rPr>
          <w:noProof w:val="0"/>
        </w:rPr>
        <w:t xml:space="preserve"> minuten. Het reflectie-interview gaat over de beoordelingscriteria die zich in de praktijk niet hebben voorgedaan en/of waarover nog twijfel bestaat wat betreft de beheersing. </w:t>
      </w:r>
      <w:r w:rsidRPr="00647EA2">
        <w:rPr>
          <w:noProof w:val="0"/>
          <w:color w:val="FF0000"/>
        </w:rPr>
        <w:t xml:space="preserve">Criteria die in de praktijk of het portfolio als onvoldoende zijn beoordeeld, kunnen in het reflectie-interview niet meer worden omgebogen naar een voldoende. </w:t>
      </w:r>
      <w:r w:rsidRPr="00647EA2">
        <w:rPr>
          <w:noProof w:val="0"/>
        </w:rPr>
        <w:t xml:space="preserve">Een reflectie-interview duurt </w:t>
      </w:r>
      <w:r w:rsidRPr="00647EA2">
        <w:rPr>
          <w:noProof w:val="0"/>
          <w:color w:val="FF0000"/>
        </w:rPr>
        <w:t xml:space="preserve">maximaal 45 </w:t>
      </w:r>
      <w:r w:rsidRPr="00647EA2">
        <w:rPr>
          <w:noProof w:val="0"/>
        </w:rPr>
        <w:t xml:space="preserve">minuten. </w:t>
      </w:r>
    </w:p>
    <w:p w14:paraId="25A9E8AE" w14:textId="77777777" w:rsidR="00B322D4" w:rsidRPr="00647EA2" w:rsidRDefault="00B322D4" w:rsidP="00B322D4">
      <w:pPr>
        <w:rPr>
          <w:noProof w:val="0"/>
        </w:rPr>
      </w:pPr>
    </w:p>
    <w:p w14:paraId="02502CF6" w14:textId="77777777" w:rsidR="00B322D4" w:rsidRPr="00647EA2" w:rsidRDefault="00B322D4" w:rsidP="00B322D4">
      <w:pPr>
        <w:rPr>
          <w:noProof w:val="0"/>
        </w:rPr>
      </w:pPr>
      <w:r w:rsidRPr="00647EA2">
        <w:rPr>
          <w:noProof w:val="0"/>
        </w:rPr>
        <w:t xml:space="preserve">De beoordelingscriteria staan in het protocol van PVB 5.1. </w:t>
      </w:r>
    </w:p>
    <w:p w14:paraId="58D9935C" w14:textId="77777777" w:rsidR="00B322D4" w:rsidRPr="00647EA2" w:rsidRDefault="00B322D4" w:rsidP="00B322D4">
      <w:pPr>
        <w:pStyle w:val="Kop2"/>
        <w:numPr>
          <w:ilvl w:val="0"/>
          <w:numId w:val="40"/>
        </w:numPr>
        <w:rPr>
          <w:noProof w:val="0"/>
        </w:rPr>
      </w:pPr>
      <w:bookmarkStart w:id="92" w:name="_Toc342840282"/>
      <w:bookmarkStart w:id="93" w:name="_Toc342403630"/>
      <w:bookmarkStart w:id="94" w:name="_Toc342425939"/>
      <w:bookmarkStart w:id="95" w:name="_Toc344645049"/>
      <w:bookmarkStart w:id="96" w:name="_Toc350413999"/>
      <w:bookmarkStart w:id="97" w:name="_Toc354670050"/>
      <w:r w:rsidRPr="00647EA2">
        <w:rPr>
          <w:noProof w:val="0"/>
        </w:rPr>
        <w:t>Afnamecondities</w:t>
      </w:r>
      <w:bookmarkEnd w:id="92"/>
      <w:r w:rsidRPr="00647EA2">
        <w:rPr>
          <w:noProof w:val="0"/>
        </w:rPr>
        <w:t xml:space="preserve"> </w:t>
      </w:r>
      <w:bookmarkEnd w:id="93"/>
      <w:bookmarkEnd w:id="94"/>
      <w:r w:rsidRPr="00647EA2">
        <w:rPr>
          <w:noProof w:val="0"/>
        </w:rPr>
        <w:t>en locatie</w:t>
      </w:r>
      <w:bookmarkEnd w:id="95"/>
      <w:bookmarkEnd w:id="96"/>
      <w:bookmarkEnd w:id="97"/>
    </w:p>
    <w:p w14:paraId="2DF720E5" w14:textId="77777777" w:rsidR="00B322D4" w:rsidRPr="00647EA2" w:rsidRDefault="00B322D4" w:rsidP="00B322D4">
      <w:pPr>
        <w:rPr>
          <w:noProof w:val="0"/>
        </w:rPr>
      </w:pPr>
    </w:p>
    <w:p w14:paraId="7CB5ADF4" w14:textId="0128C55E" w:rsidR="00B322D4" w:rsidRPr="00647EA2" w:rsidRDefault="00B322D4" w:rsidP="00B322D4">
      <w:pPr>
        <w:rPr>
          <w:noProof w:val="0"/>
        </w:rPr>
      </w:pPr>
      <w:r w:rsidRPr="00647EA2">
        <w:rPr>
          <w:noProof w:val="0"/>
        </w:rPr>
        <w:t>Het portfolio heeft betrekking op het technisch meerjarenplan dat je hebt ontwikkeld, ten dele hebt uitgevoerd en</w:t>
      </w:r>
      <w:r w:rsidR="00A66784">
        <w:rPr>
          <w:noProof w:val="0"/>
        </w:rPr>
        <w:t xml:space="preserve"> </w:t>
      </w:r>
      <w:r w:rsidRPr="00647EA2">
        <w:rPr>
          <w:noProof w:val="0"/>
        </w:rPr>
        <w:t xml:space="preserve">geevalueerd. Het meerjarenplan en de training die je geeft voor de praktijkbeoordeling is gericht op </w:t>
      </w:r>
      <w:r w:rsidRPr="00647EA2">
        <w:rPr>
          <w:noProof w:val="0"/>
          <w:color w:val="FF0000"/>
        </w:rPr>
        <w:t>sporters</w:t>
      </w:r>
      <w:r w:rsidRPr="00647EA2">
        <w:rPr>
          <w:noProof w:val="0"/>
        </w:rPr>
        <w:t xml:space="preserve"> die minimaal op nationaal niveau presteren. </w:t>
      </w:r>
      <w:bookmarkStart w:id="98" w:name="_Toc342403631"/>
      <w:bookmarkStart w:id="99" w:name="_Toc342425940"/>
    </w:p>
    <w:p w14:paraId="60DF75C1" w14:textId="77777777" w:rsidR="00B322D4" w:rsidRPr="00647EA2" w:rsidRDefault="00B322D4" w:rsidP="00B322D4">
      <w:pPr>
        <w:rPr>
          <w:noProof w:val="0"/>
        </w:rPr>
      </w:pPr>
      <w:r w:rsidRPr="00647EA2">
        <w:rPr>
          <w:noProof w:val="0"/>
        </w:rPr>
        <w:t xml:space="preserve">De PVB wordt afgenomen op </w:t>
      </w:r>
      <w:r w:rsidRPr="00647EA2">
        <w:rPr>
          <w:noProof w:val="0"/>
          <w:color w:val="FF0000"/>
        </w:rPr>
        <w:t>de locatie</w:t>
      </w:r>
      <w:r w:rsidRPr="00647EA2">
        <w:rPr>
          <w:noProof w:val="0"/>
        </w:rPr>
        <w:t xml:space="preserve"> </w:t>
      </w:r>
      <w:r w:rsidRPr="00647EA2">
        <w:rPr>
          <w:noProof w:val="0"/>
          <w:color w:val="FF0000"/>
        </w:rPr>
        <w:t>waar de praktijkopdrachten zijn uitgevoerd of die is aangewezen door de toetsingscommissie</w:t>
      </w:r>
      <w:r w:rsidRPr="00647EA2">
        <w:rPr>
          <w:noProof w:val="0"/>
        </w:rPr>
        <w:t>. Het reflectie-interview vindt plaats in een daarvoor geschikte ruimte.</w:t>
      </w:r>
    </w:p>
    <w:p w14:paraId="77B560B9" w14:textId="77777777" w:rsidR="00B322D4" w:rsidRPr="00647EA2" w:rsidRDefault="00B322D4" w:rsidP="00B322D4">
      <w:pPr>
        <w:pStyle w:val="Kop2"/>
        <w:numPr>
          <w:ilvl w:val="0"/>
          <w:numId w:val="40"/>
        </w:numPr>
        <w:rPr>
          <w:noProof w:val="0"/>
        </w:rPr>
      </w:pPr>
      <w:bookmarkStart w:id="100" w:name="_Toc342840283"/>
      <w:bookmarkStart w:id="101" w:name="_Toc344645050"/>
      <w:bookmarkStart w:id="102" w:name="_Toc350414000"/>
      <w:bookmarkStart w:id="103" w:name="_Toc354670051"/>
      <w:r w:rsidRPr="00647EA2">
        <w:rPr>
          <w:noProof w:val="0"/>
        </w:rPr>
        <w:lastRenderedPageBreak/>
        <w:t>Richtlijnen</w:t>
      </w:r>
      <w:bookmarkEnd w:id="98"/>
      <w:bookmarkEnd w:id="99"/>
      <w:bookmarkEnd w:id="100"/>
      <w:bookmarkEnd w:id="101"/>
      <w:bookmarkEnd w:id="102"/>
      <w:bookmarkEnd w:id="103"/>
      <w:r w:rsidRPr="00647EA2">
        <w:rPr>
          <w:noProof w:val="0"/>
        </w:rPr>
        <w:t xml:space="preserve"> </w:t>
      </w:r>
    </w:p>
    <w:p w14:paraId="044CA3D4" w14:textId="77777777" w:rsidR="00B322D4" w:rsidRPr="00647EA2" w:rsidRDefault="00B322D4" w:rsidP="00B322D4">
      <w:pPr>
        <w:rPr>
          <w:noProof w:val="0"/>
        </w:rPr>
      </w:pPr>
    </w:p>
    <w:p w14:paraId="0B35B0FE" w14:textId="77777777" w:rsidR="00B322D4" w:rsidRPr="00647EA2" w:rsidRDefault="00B322D4" w:rsidP="00B322D4">
      <w:pPr>
        <w:pStyle w:val="Kop5"/>
        <w:numPr>
          <w:ilvl w:val="1"/>
          <w:numId w:val="40"/>
        </w:numPr>
        <w:rPr>
          <w:noProof w:val="0"/>
        </w:rPr>
      </w:pPr>
      <w:r w:rsidRPr="00647EA2">
        <w:rPr>
          <w:noProof w:val="0"/>
        </w:rPr>
        <w:t>Informatie</w:t>
      </w:r>
    </w:p>
    <w:p w14:paraId="25D3C3DC" w14:textId="77777777" w:rsidR="00B322D4" w:rsidRPr="00647EA2" w:rsidRDefault="00B322D4" w:rsidP="00B322D4">
      <w:pPr>
        <w:rPr>
          <w:noProof w:val="0"/>
        </w:rPr>
      </w:pPr>
    </w:p>
    <w:p w14:paraId="480DA29E" w14:textId="77777777" w:rsidR="00B322D4" w:rsidRPr="00647EA2" w:rsidRDefault="00B322D4" w:rsidP="00B322D4">
      <w:pPr>
        <w:rPr>
          <w:noProof w:val="0"/>
          <w:color w:val="FF0000"/>
        </w:rPr>
      </w:pPr>
      <w:r w:rsidRPr="00647EA2">
        <w:rPr>
          <w:noProof w:val="0"/>
        </w:rPr>
        <w:t xml:space="preserve">Informatie over de PVB staat in deze PVB-beschrijving, het toetsplan voor kwalificatie </w:t>
      </w:r>
      <w:r w:rsidRPr="00647EA2">
        <w:rPr>
          <w:noProof w:val="0"/>
          <w:color w:val="FF0000"/>
        </w:rPr>
        <w:t>trainer-coach</w:t>
      </w:r>
      <w:r w:rsidRPr="00647EA2">
        <w:rPr>
          <w:noProof w:val="0"/>
        </w:rPr>
        <w:t xml:space="preserve"> 5 en het Toetsreglement sport. Deze documenten zijn te vinden op </w:t>
      </w:r>
      <w:r w:rsidRPr="00647EA2">
        <w:rPr>
          <w:rStyle w:val="Standaard1roodChar"/>
          <w:rFonts w:eastAsiaTheme="minorHAnsi"/>
          <w:noProof w:val="0"/>
        </w:rPr>
        <w:t>www. ...</w:t>
      </w:r>
      <w:r>
        <w:rPr>
          <w:rStyle w:val="Standaard1roodChar"/>
          <w:rFonts w:eastAsiaTheme="minorHAnsi"/>
          <w:noProof w:val="0"/>
        </w:rPr>
        <w:t xml:space="preserve"> </w:t>
      </w:r>
      <w:r w:rsidRPr="00647EA2">
        <w:rPr>
          <w:rStyle w:val="Standaard1roodChar"/>
          <w:rFonts w:eastAsiaTheme="minorHAnsi"/>
          <w:noProof w:val="0"/>
        </w:rPr>
        <w:t>.nl</w:t>
      </w:r>
      <w:r w:rsidRPr="00647EA2">
        <w:rPr>
          <w:noProof w:val="0"/>
          <w:color w:val="FF0000"/>
        </w:rPr>
        <w:t xml:space="preserve">. </w:t>
      </w:r>
    </w:p>
    <w:p w14:paraId="4E245D1E" w14:textId="77777777" w:rsidR="00B322D4" w:rsidRPr="00647EA2" w:rsidRDefault="00B322D4" w:rsidP="00B322D4">
      <w:pPr>
        <w:pStyle w:val="Standaard1"/>
      </w:pPr>
    </w:p>
    <w:p w14:paraId="641519F1" w14:textId="77777777" w:rsidR="00B322D4" w:rsidRPr="00647EA2" w:rsidRDefault="00B322D4" w:rsidP="00B322D4">
      <w:pPr>
        <w:pStyle w:val="Kop5"/>
        <w:numPr>
          <w:ilvl w:val="1"/>
          <w:numId w:val="40"/>
        </w:numPr>
        <w:rPr>
          <w:noProof w:val="0"/>
        </w:rPr>
      </w:pPr>
      <w:r w:rsidRPr="00647EA2">
        <w:rPr>
          <w:noProof w:val="0"/>
        </w:rPr>
        <w:t>Inschrijvingsprocedure</w:t>
      </w:r>
    </w:p>
    <w:p w14:paraId="18912EC9" w14:textId="77777777" w:rsidR="00B322D4" w:rsidRPr="00647EA2" w:rsidRDefault="00B322D4" w:rsidP="00B322D4">
      <w:pPr>
        <w:rPr>
          <w:noProof w:val="0"/>
        </w:rPr>
      </w:pPr>
    </w:p>
    <w:p w14:paraId="14BC8EA4" w14:textId="6C5FEFD4" w:rsidR="00B322D4" w:rsidRPr="00647EA2" w:rsidRDefault="00B322D4" w:rsidP="00B322D4">
      <w:pPr>
        <w:rPr>
          <w:noProof w:val="0"/>
        </w:rPr>
      </w:pPr>
      <w:r w:rsidRPr="00647EA2">
        <w:rPr>
          <w:noProof w:val="0"/>
        </w:rPr>
        <w:t xml:space="preserve">Je schrijft je in voor de PVB door </w:t>
      </w:r>
      <w:r w:rsidRPr="00647EA2">
        <w:rPr>
          <w:noProof w:val="0"/>
          <w:color w:val="FF0000"/>
        </w:rPr>
        <w:t xml:space="preserve">het portfolio naar het bondsbureau </w:t>
      </w:r>
      <w:r w:rsidRPr="00647EA2">
        <w:rPr>
          <w:noProof w:val="0"/>
        </w:rPr>
        <w:t xml:space="preserve">te versturen. De toetsingscommissie bevestigt schriftelijk </w:t>
      </w:r>
      <w:r w:rsidRPr="00647EA2">
        <w:rPr>
          <w:noProof w:val="0"/>
          <w:color w:val="FF0000"/>
        </w:rPr>
        <w:t>de ontvangst van het portfolio en bevestigt daarmee</w:t>
      </w:r>
      <w:r w:rsidRPr="00647EA2">
        <w:rPr>
          <w:noProof w:val="0"/>
        </w:rPr>
        <w:t xml:space="preserve"> de inschrijving voor de PVB. Namens de</w:t>
      </w:r>
      <w:r w:rsidR="00A66784">
        <w:rPr>
          <w:noProof w:val="0"/>
        </w:rPr>
        <w:t xml:space="preserve"> </w:t>
      </w:r>
      <w:r w:rsidRPr="00647EA2">
        <w:rPr>
          <w:noProof w:val="0"/>
        </w:rPr>
        <w:t xml:space="preserve">toetsingscommissie ontvang je informatie over de praktijkbeoordeling. </w:t>
      </w:r>
    </w:p>
    <w:p w14:paraId="72F0669F" w14:textId="77777777" w:rsidR="00B322D4" w:rsidRPr="00647EA2" w:rsidRDefault="00B322D4" w:rsidP="00B322D4">
      <w:pPr>
        <w:pStyle w:val="Standaard1"/>
      </w:pPr>
    </w:p>
    <w:p w14:paraId="0B9DCEB6" w14:textId="77777777" w:rsidR="00B322D4" w:rsidRPr="00647EA2" w:rsidRDefault="00B322D4" w:rsidP="00B322D4">
      <w:pPr>
        <w:pStyle w:val="Kop5"/>
        <w:numPr>
          <w:ilvl w:val="1"/>
          <w:numId w:val="40"/>
        </w:numPr>
        <w:rPr>
          <w:noProof w:val="0"/>
        </w:rPr>
      </w:pPr>
      <w:r w:rsidRPr="00647EA2">
        <w:rPr>
          <w:noProof w:val="0"/>
        </w:rPr>
        <w:t>Voorbereiding kandidaat</w:t>
      </w:r>
    </w:p>
    <w:p w14:paraId="400FD3CA" w14:textId="77777777" w:rsidR="00B322D4" w:rsidRPr="00647EA2" w:rsidRDefault="00B322D4" w:rsidP="00B322D4">
      <w:pPr>
        <w:rPr>
          <w:noProof w:val="0"/>
        </w:rPr>
      </w:pPr>
    </w:p>
    <w:p w14:paraId="3A3CC4A6" w14:textId="598F12E2" w:rsidR="00B322D4" w:rsidRPr="00647EA2" w:rsidRDefault="00B322D4" w:rsidP="00B322D4">
      <w:pPr>
        <w:rPr>
          <w:noProof w:val="0"/>
        </w:rPr>
      </w:pPr>
      <w:r w:rsidRPr="00647EA2">
        <w:rPr>
          <w:noProof w:val="0"/>
        </w:rPr>
        <w:t>Voor de portfoliobeoordeling wordt in het kader van de PVB geen aparte voorbereidingen van je verwacht.</w:t>
      </w:r>
      <w:r w:rsidR="00A66784">
        <w:rPr>
          <w:noProof w:val="0"/>
        </w:rPr>
        <w:t xml:space="preserve"> </w:t>
      </w:r>
      <w:r w:rsidRPr="00647EA2">
        <w:rPr>
          <w:noProof w:val="0"/>
        </w:rPr>
        <w:t xml:space="preserve"> </w:t>
      </w:r>
    </w:p>
    <w:p w14:paraId="4850ED18" w14:textId="77777777" w:rsidR="00B322D4" w:rsidRPr="00647EA2" w:rsidRDefault="00B322D4" w:rsidP="00B322D4">
      <w:pPr>
        <w:rPr>
          <w:noProof w:val="0"/>
        </w:rPr>
      </w:pPr>
      <w:r w:rsidRPr="00647EA2">
        <w:rPr>
          <w:noProof w:val="0"/>
        </w:rPr>
        <w:t xml:space="preserve">Voor de praktijkbeoordeling ben je verantwoordelijk voor </w:t>
      </w:r>
      <w:r w:rsidRPr="00647EA2">
        <w:rPr>
          <w:noProof w:val="0"/>
          <w:color w:val="FF0000"/>
        </w:rPr>
        <w:t>sporters</w:t>
      </w:r>
      <w:r w:rsidRPr="00647EA2">
        <w:rPr>
          <w:noProof w:val="0"/>
        </w:rPr>
        <w:t xml:space="preserve"> die voldoen aan het gestelde in de afnamecondities. De trainingsvoorbereiding geeft je </w:t>
      </w:r>
      <w:r w:rsidRPr="00647EA2">
        <w:rPr>
          <w:noProof w:val="0"/>
          <w:color w:val="FF0000"/>
        </w:rPr>
        <w:t>minimaal</w:t>
      </w:r>
      <w:r w:rsidRPr="00647EA2">
        <w:rPr>
          <w:noProof w:val="0"/>
        </w:rPr>
        <w:t xml:space="preserve"> </w:t>
      </w:r>
      <w:r w:rsidRPr="00647EA2">
        <w:rPr>
          <w:noProof w:val="0"/>
          <w:color w:val="FF0000"/>
        </w:rPr>
        <w:t>20 minuten</w:t>
      </w:r>
      <w:r w:rsidRPr="00647EA2">
        <w:rPr>
          <w:noProof w:val="0"/>
        </w:rPr>
        <w:t xml:space="preserve"> voor aanvang van de praktijkbeoordeling aan de PVB-beoordelaar. </w:t>
      </w:r>
    </w:p>
    <w:p w14:paraId="63A494EC" w14:textId="77777777" w:rsidR="00B322D4" w:rsidRPr="00956421" w:rsidRDefault="00B322D4" w:rsidP="00B322D4">
      <w:pPr>
        <w:pStyle w:val="Kop4"/>
        <w:numPr>
          <w:ilvl w:val="1"/>
          <w:numId w:val="40"/>
        </w:numPr>
        <w:rPr>
          <w:noProof w:val="0"/>
          <w:sz w:val="24"/>
          <w:szCs w:val="24"/>
        </w:rPr>
      </w:pPr>
      <w:r w:rsidRPr="00956421">
        <w:rPr>
          <w:noProof w:val="0"/>
          <w:sz w:val="24"/>
          <w:szCs w:val="24"/>
        </w:rPr>
        <w:t>PVB-beoordelaar</w:t>
      </w:r>
    </w:p>
    <w:p w14:paraId="3BF20E75" w14:textId="77777777" w:rsidR="00B322D4" w:rsidRPr="00647EA2" w:rsidRDefault="00B322D4" w:rsidP="00B322D4">
      <w:pPr>
        <w:rPr>
          <w:noProof w:val="0"/>
        </w:rPr>
      </w:pPr>
    </w:p>
    <w:p w14:paraId="5021677C" w14:textId="77777777" w:rsidR="00B322D4" w:rsidRPr="00647EA2" w:rsidRDefault="00B322D4" w:rsidP="00610823">
      <w:r w:rsidRPr="00647EA2">
        <w:t xml:space="preserve">De PVB wordt afgenomen door </w:t>
      </w:r>
      <w:r w:rsidRPr="00610823">
        <w:rPr>
          <w:color w:val="FF0000"/>
        </w:rPr>
        <w:t>één</w:t>
      </w:r>
      <w:r w:rsidRPr="00647EA2">
        <w:t xml:space="preserve"> PVB-beoordelaar. De PVB-beoordelaar wordt aangewezen door de toetsingscommissie van de </w:t>
      </w:r>
      <w:r w:rsidRPr="00610823">
        <w:rPr>
          <w:color w:val="FF0000"/>
        </w:rPr>
        <w:t>sportbond. Indien voor meerdere PVB-beoordelaars wordt gekozen, dan moeten ze ieder voor zich en zonder overleg tot een beoordeling komen.</w:t>
      </w:r>
      <w:r w:rsidRPr="0017489B">
        <w:t xml:space="preserve"> </w:t>
      </w:r>
    </w:p>
    <w:p w14:paraId="2C8BD6BE" w14:textId="77777777" w:rsidR="00B322D4" w:rsidRPr="00647EA2" w:rsidRDefault="00B322D4" w:rsidP="00B322D4">
      <w:pPr>
        <w:pStyle w:val="Standaard1"/>
        <w:rPr>
          <w:color w:val="0070C0"/>
        </w:rPr>
      </w:pPr>
    </w:p>
    <w:p w14:paraId="0BB9F092" w14:textId="77777777" w:rsidR="00B322D4" w:rsidRPr="00647EA2" w:rsidRDefault="00B322D4" w:rsidP="00B322D4">
      <w:pPr>
        <w:pStyle w:val="Kop5"/>
        <w:numPr>
          <w:ilvl w:val="1"/>
          <w:numId w:val="40"/>
        </w:numPr>
        <w:rPr>
          <w:noProof w:val="0"/>
        </w:rPr>
      </w:pPr>
      <w:r w:rsidRPr="00647EA2">
        <w:rPr>
          <w:noProof w:val="0"/>
        </w:rPr>
        <w:t>Beoordeling</w:t>
      </w:r>
    </w:p>
    <w:p w14:paraId="774ED7B2" w14:textId="77777777" w:rsidR="00B322D4" w:rsidRPr="00647EA2" w:rsidRDefault="00B322D4" w:rsidP="00B322D4">
      <w:pPr>
        <w:rPr>
          <w:noProof w:val="0"/>
        </w:rPr>
      </w:pPr>
    </w:p>
    <w:p w14:paraId="26B5AC85" w14:textId="77777777" w:rsidR="00B322D4" w:rsidRPr="00647EA2" w:rsidRDefault="00B322D4" w:rsidP="00B322D4">
      <w:pPr>
        <w:rPr>
          <w:noProof w:val="0"/>
        </w:rPr>
      </w:pPr>
      <w:r w:rsidRPr="00647EA2">
        <w:rPr>
          <w:noProof w:val="0"/>
        </w:rPr>
        <w:t xml:space="preserve">Beoordeling gebeurt aan de hand van de beoordelingscriteria die zijn opgenomen in de protocollen. De beoordelingscriteria zijn geclusterd op basis van de werkprocessen. </w:t>
      </w:r>
    </w:p>
    <w:p w14:paraId="22A830AD" w14:textId="77777777" w:rsidR="00B322D4" w:rsidRPr="00956421" w:rsidRDefault="00B322D4" w:rsidP="00B322D4">
      <w:pPr>
        <w:pStyle w:val="Kop4"/>
        <w:numPr>
          <w:ilvl w:val="1"/>
          <w:numId w:val="40"/>
        </w:numPr>
        <w:rPr>
          <w:noProof w:val="0"/>
          <w:sz w:val="24"/>
          <w:szCs w:val="24"/>
        </w:rPr>
      </w:pPr>
      <w:r w:rsidRPr="00956421">
        <w:rPr>
          <w:noProof w:val="0"/>
          <w:sz w:val="24"/>
          <w:szCs w:val="24"/>
        </w:rPr>
        <w:t>Normering</w:t>
      </w:r>
    </w:p>
    <w:p w14:paraId="296025D4" w14:textId="77777777" w:rsidR="00B322D4" w:rsidRPr="00647EA2" w:rsidRDefault="00B322D4" w:rsidP="00B322D4">
      <w:pPr>
        <w:rPr>
          <w:noProof w:val="0"/>
        </w:rPr>
      </w:pPr>
    </w:p>
    <w:p w14:paraId="68980CB5" w14:textId="77777777" w:rsidR="00B322D4" w:rsidRPr="00647EA2" w:rsidRDefault="00B322D4" w:rsidP="00B322D4">
      <w:pPr>
        <w:rPr>
          <w:noProof w:val="0"/>
        </w:rPr>
      </w:pPr>
      <w:r w:rsidRPr="00647EA2">
        <w:rPr>
          <w:noProof w:val="0"/>
        </w:rPr>
        <w:t>Om te slagen moeten de portfoliobeoordeling en de praktijkbeoordeling voldoende zijn. Het portfolio is voldoende als</w:t>
      </w:r>
      <w:r w:rsidRPr="00647EA2">
        <w:rPr>
          <w:noProof w:val="0"/>
          <w:color w:val="FF0000"/>
        </w:rPr>
        <w:t xml:space="preserve"> </w:t>
      </w:r>
      <w:r w:rsidRPr="00647EA2">
        <w:rPr>
          <w:noProof w:val="0"/>
        </w:rPr>
        <w:t xml:space="preserve">op </w:t>
      </w:r>
      <w:r w:rsidRPr="00647EA2">
        <w:rPr>
          <w:noProof w:val="0"/>
          <w:color w:val="FF0000"/>
        </w:rPr>
        <w:t xml:space="preserve">alle </w:t>
      </w:r>
      <w:r w:rsidRPr="00611A51">
        <w:rPr>
          <w:noProof w:val="0"/>
          <w:color w:val="FF0000"/>
        </w:rPr>
        <w:t>beoordelingscriteria/werkprocessen</w:t>
      </w:r>
      <w:r w:rsidRPr="00647EA2">
        <w:rPr>
          <w:noProof w:val="0"/>
        </w:rPr>
        <w:t xml:space="preserve"> </w:t>
      </w:r>
      <w:r w:rsidRPr="00647EA2">
        <w:rPr>
          <w:noProof w:val="0"/>
          <w:color w:val="FF0000"/>
        </w:rPr>
        <w:t>'voldaan'</w:t>
      </w:r>
      <w:r w:rsidRPr="00647EA2">
        <w:rPr>
          <w:noProof w:val="0"/>
        </w:rPr>
        <w:t xml:space="preserve"> is gescoord. De praktijk is voldoende als</w:t>
      </w:r>
      <w:r w:rsidRPr="00647EA2">
        <w:rPr>
          <w:noProof w:val="0"/>
          <w:color w:val="FF0000"/>
        </w:rPr>
        <w:t xml:space="preserve"> </w:t>
      </w:r>
      <w:r w:rsidRPr="00647EA2">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647EA2">
        <w:rPr>
          <w:noProof w:val="0"/>
        </w:rPr>
        <w:t xml:space="preserve">is gescoord. </w:t>
      </w:r>
    </w:p>
    <w:p w14:paraId="2C2C5BAA" w14:textId="77777777" w:rsidR="00B322D4" w:rsidRPr="00647EA2" w:rsidRDefault="00B322D4" w:rsidP="00B322D4">
      <w:pPr>
        <w:pStyle w:val="Standaard1"/>
        <w:rPr>
          <w:color w:val="FF0000"/>
        </w:rPr>
      </w:pPr>
    </w:p>
    <w:p w14:paraId="3CC54F6A" w14:textId="77777777" w:rsidR="00B322D4" w:rsidRPr="00647EA2" w:rsidRDefault="00B322D4" w:rsidP="00B322D4">
      <w:pPr>
        <w:pStyle w:val="Kop5"/>
        <w:numPr>
          <w:ilvl w:val="1"/>
          <w:numId w:val="40"/>
        </w:numPr>
        <w:rPr>
          <w:noProof w:val="0"/>
        </w:rPr>
      </w:pPr>
      <w:r w:rsidRPr="00647EA2">
        <w:rPr>
          <w:noProof w:val="0"/>
        </w:rPr>
        <w:t>Uitslag</w:t>
      </w:r>
    </w:p>
    <w:p w14:paraId="78847A5C" w14:textId="77777777" w:rsidR="00B322D4" w:rsidRPr="00647EA2" w:rsidRDefault="00B322D4" w:rsidP="00B322D4">
      <w:pPr>
        <w:rPr>
          <w:noProof w:val="0"/>
        </w:rPr>
      </w:pPr>
    </w:p>
    <w:p w14:paraId="0D5707FF" w14:textId="77777777" w:rsidR="00B322D4" w:rsidRPr="00647EA2" w:rsidRDefault="00B322D4" w:rsidP="00B322D4">
      <w:pPr>
        <w:rPr>
          <w:noProof w:val="0"/>
        </w:rPr>
      </w:pPr>
      <w:r w:rsidRPr="00647EA2">
        <w:rPr>
          <w:noProof w:val="0"/>
        </w:rPr>
        <w:t>De toetsingscommissie stelt de uitslag vast en bericht je binnen</w:t>
      </w:r>
      <w:r w:rsidRPr="00647EA2">
        <w:rPr>
          <w:noProof w:val="0"/>
          <w:color w:val="FF0000"/>
        </w:rPr>
        <w:t xml:space="preserve"> 15 </w:t>
      </w:r>
      <w:r w:rsidRPr="00647EA2">
        <w:rPr>
          <w:noProof w:val="0"/>
        </w:rPr>
        <w:t>werkdagen na de dag van de praktijkbeoordeling.</w:t>
      </w:r>
    </w:p>
    <w:p w14:paraId="5EDA7CC1" w14:textId="77777777" w:rsidR="00B322D4" w:rsidRPr="00647EA2" w:rsidRDefault="00B322D4" w:rsidP="00B322D4">
      <w:pPr>
        <w:pStyle w:val="Standaard1"/>
        <w:rPr>
          <w:color w:val="FF0000"/>
        </w:rPr>
      </w:pPr>
    </w:p>
    <w:p w14:paraId="7EF0DE03" w14:textId="77777777" w:rsidR="00B322D4" w:rsidRPr="00647EA2" w:rsidRDefault="00B322D4" w:rsidP="00B322D4">
      <w:pPr>
        <w:pStyle w:val="Kop5"/>
        <w:numPr>
          <w:ilvl w:val="1"/>
          <w:numId w:val="40"/>
        </w:numPr>
        <w:rPr>
          <w:noProof w:val="0"/>
        </w:rPr>
      </w:pPr>
      <w:r w:rsidRPr="00647EA2">
        <w:rPr>
          <w:noProof w:val="0"/>
        </w:rPr>
        <w:t xml:space="preserve">Herkansing </w:t>
      </w:r>
    </w:p>
    <w:p w14:paraId="79821A7D" w14:textId="77777777" w:rsidR="00B322D4" w:rsidRPr="00647EA2" w:rsidRDefault="00B322D4" w:rsidP="00B322D4">
      <w:pPr>
        <w:rPr>
          <w:noProof w:val="0"/>
        </w:rPr>
      </w:pPr>
    </w:p>
    <w:p w14:paraId="0F3F21ED" w14:textId="77777777" w:rsidR="00B322D4" w:rsidRPr="00647EA2" w:rsidRDefault="00B322D4" w:rsidP="00B322D4">
      <w:pPr>
        <w:rPr>
          <w:noProof w:val="0"/>
          <w:color w:val="FF0000"/>
        </w:rPr>
      </w:pPr>
      <w:r w:rsidRPr="00647EA2">
        <w:rPr>
          <w:noProof w:val="0"/>
        </w:rPr>
        <w:t xml:space="preserve">Voorgaande richtlijnen zijn ook van toepassing op een herkansing. Het aantal herkansingen voor de PVB is maximaal </w:t>
      </w:r>
      <w:r w:rsidRPr="00647EA2">
        <w:rPr>
          <w:noProof w:val="0"/>
          <w:color w:val="FF0000"/>
        </w:rPr>
        <w:t>twee</w:t>
      </w:r>
      <w:r w:rsidRPr="00647EA2">
        <w:rPr>
          <w:noProof w:val="0"/>
        </w:rPr>
        <w:t xml:space="preserve">. In totaal heb je dus </w:t>
      </w:r>
      <w:r w:rsidRPr="00647EA2">
        <w:rPr>
          <w:noProof w:val="0"/>
          <w:color w:val="FF0000"/>
        </w:rPr>
        <w:t>drie</w:t>
      </w:r>
      <w:r w:rsidRPr="00647EA2">
        <w:rPr>
          <w:noProof w:val="0"/>
        </w:rPr>
        <w:t xml:space="preserve"> kansen om PVB 5.1 te halen. </w:t>
      </w:r>
      <w:r w:rsidRPr="00647EA2">
        <w:rPr>
          <w:noProof w:val="0"/>
          <w:color w:val="FF0000"/>
        </w:rPr>
        <w:t xml:space="preserve">Hierbij geldt dat er niet langer dan een jaar mag zitten tussen de eerste aanvraag en de laatste herkansing. </w:t>
      </w:r>
    </w:p>
    <w:p w14:paraId="040545F6" w14:textId="77777777" w:rsidR="00B322D4" w:rsidRPr="00647EA2" w:rsidRDefault="00B322D4" w:rsidP="00B322D4">
      <w:pPr>
        <w:pStyle w:val="Standaard1"/>
      </w:pPr>
    </w:p>
    <w:p w14:paraId="59599F12" w14:textId="77777777" w:rsidR="00B322D4" w:rsidRPr="00647EA2" w:rsidRDefault="00B322D4" w:rsidP="00B322D4">
      <w:pPr>
        <w:pStyle w:val="Kop5"/>
        <w:numPr>
          <w:ilvl w:val="1"/>
          <w:numId w:val="40"/>
        </w:numPr>
        <w:rPr>
          <w:noProof w:val="0"/>
        </w:rPr>
      </w:pPr>
      <w:r w:rsidRPr="00647EA2">
        <w:rPr>
          <w:noProof w:val="0"/>
        </w:rPr>
        <w:t xml:space="preserve">Bezwaar of beroep </w:t>
      </w:r>
    </w:p>
    <w:p w14:paraId="5E3851ED" w14:textId="77777777" w:rsidR="00B322D4" w:rsidRPr="00647EA2" w:rsidRDefault="00B322D4" w:rsidP="00B322D4">
      <w:pPr>
        <w:rPr>
          <w:noProof w:val="0"/>
        </w:rPr>
      </w:pPr>
    </w:p>
    <w:p w14:paraId="31ABC984" w14:textId="77777777" w:rsidR="00B322D4" w:rsidRPr="00647EA2" w:rsidRDefault="00B322D4" w:rsidP="00B322D4">
      <w:pPr>
        <w:rPr>
          <w:noProof w:val="0"/>
        </w:rPr>
      </w:pPr>
      <w:r w:rsidRPr="00647EA2">
        <w:rPr>
          <w:noProof w:val="0"/>
        </w:rPr>
        <w:t xml:space="preserve">Je kunt bij de toetsingscommissie bezwaar maken tegen de gang van zaken voorafgaand aan, tijdens en na de PVB-afname en/of de uitslag van de PVB. </w:t>
      </w:r>
    </w:p>
    <w:p w14:paraId="265E8D52" w14:textId="77777777" w:rsidR="00B322D4" w:rsidRPr="00647EA2" w:rsidRDefault="00B322D4" w:rsidP="00B322D4">
      <w:pPr>
        <w:rPr>
          <w:rFonts w:ascii="Arial Narrow" w:eastAsia="Times New Roman" w:hAnsi="Arial Narrow"/>
          <w:b/>
          <w:noProof w:val="0"/>
          <w:color w:val="000080"/>
          <w:sz w:val="32"/>
        </w:rPr>
      </w:pPr>
      <w:r w:rsidRPr="00647EA2">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14603764" w14:textId="77777777" w:rsidR="00B322D4" w:rsidRPr="00647EA2" w:rsidRDefault="00B322D4" w:rsidP="00B322D4">
      <w:pPr>
        <w:spacing w:after="200"/>
        <w:rPr>
          <w:rFonts w:ascii="Arial Narrow" w:eastAsia="Times New Roman" w:hAnsi="Arial Narrow"/>
          <w:b/>
          <w:noProof w:val="0"/>
          <w:color w:val="000080"/>
          <w:sz w:val="32"/>
        </w:rPr>
      </w:pPr>
    </w:p>
    <w:p w14:paraId="4A39BE6F" w14:textId="77777777" w:rsidR="00B322D4" w:rsidRPr="00647EA2" w:rsidRDefault="00B322D4" w:rsidP="00B322D4">
      <w:pPr>
        <w:spacing w:after="200"/>
        <w:rPr>
          <w:rFonts w:ascii="Arial Narrow" w:eastAsia="Times New Roman" w:hAnsi="Arial Narrow"/>
          <w:b/>
          <w:noProof w:val="0"/>
          <w:color w:val="000080"/>
          <w:sz w:val="32"/>
        </w:rPr>
      </w:pPr>
      <w:r w:rsidRPr="00647EA2">
        <w:rPr>
          <w:rFonts w:ascii="Arial Narrow" w:eastAsia="Times New Roman" w:hAnsi="Arial Narrow"/>
          <w:b/>
          <w:noProof w:val="0"/>
          <w:color w:val="000080"/>
          <w:sz w:val="32"/>
        </w:rPr>
        <w:br w:type="page"/>
      </w:r>
    </w:p>
    <w:p w14:paraId="244B90A0" w14:textId="77777777" w:rsidR="00B322D4" w:rsidRPr="00647EA2" w:rsidRDefault="00B322D4" w:rsidP="00B322D4">
      <w:pPr>
        <w:pStyle w:val="Kop2"/>
        <w:ind w:left="567" w:hanging="567"/>
        <w:rPr>
          <w:i/>
          <w:noProof w:val="0"/>
        </w:rPr>
      </w:pPr>
      <w:bookmarkStart w:id="104" w:name="_Toc342403632"/>
      <w:bookmarkStart w:id="105" w:name="_Toc342425941"/>
      <w:bookmarkStart w:id="106" w:name="_Toc342840284"/>
      <w:bookmarkStart w:id="107" w:name="_Toc344645051"/>
      <w:bookmarkStart w:id="108" w:name="_Toc350414001"/>
      <w:bookmarkStart w:id="109" w:name="_Toc354670052"/>
      <w:r w:rsidRPr="00647EA2">
        <w:rPr>
          <w:noProof w:val="0"/>
        </w:rPr>
        <w:lastRenderedPageBreak/>
        <w:t xml:space="preserve">Protocol PVB 5.1 Geven van trainingen – </w:t>
      </w:r>
      <w:r w:rsidRPr="00647EA2">
        <w:rPr>
          <w:i/>
          <w:noProof w:val="0"/>
        </w:rPr>
        <w:t>portfoliobeoordeling</w:t>
      </w:r>
      <w:bookmarkEnd w:id="104"/>
      <w:bookmarkEnd w:id="105"/>
      <w:bookmarkEnd w:id="106"/>
      <w:bookmarkEnd w:id="107"/>
      <w:bookmarkEnd w:id="108"/>
      <w:bookmarkEnd w:id="109"/>
    </w:p>
    <w:p w14:paraId="01F81DF9" w14:textId="77777777" w:rsidR="00B322D4" w:rsidRPr="00647EA2" w:rsidRDefault="00B322D4" w:rsidP="00B322D4">
      <w:pPr>
        <w:rPr>
          <w:noProof w:val="0"/>
        </w:rPr>
      </w:pPr>
    </w:p>
    <w:tbl>
      <w:tblPr>
        <w:tblStyle w:val="NOCNSF"/>
        <w:tblW w:w="9639" w:type="dxa"/>
        <w:tblLayout w:type="fixed"/>
        <w:tblLook w:val="0480" w:firstRow="0" w:lastRow="0" w:firstColumn="1" w:lastColumn="0" w:noHBand="0" w:noVBand="1"/>
      </w:tblPr>
      <w:tblGrid>
        <w:gridCol w:w="493"/>
        <w:gridCol w:w="3989"/>
        <w:gridCol w:w="390"/>
        <w:gridCol w:w="34"/>
        <w:gridCol w:w="342"/>
        <w:gridCol w:w="376"/>
        <w:gridCol w:w="516"/>
        <w:gridCol w:w="3499"/>
      </w:tblGrid>
      <w:tr w:rsidR="00B322D4" w:rsidRPr="00647EA2" w14:paraId="6CDAEE34" w14:textId="77777777" w:rsidTr="00956421">
        <w:tc>
          <w:tcPr>
            <w:cnfStyle w:val="001000000000" w:firstRow="0" w:lastRow="0" w:firstColumn="1" w:lastColumn="0" w:oddVBand="0" w:evenVBand="0" w:oddHBand="0" w:evenHBand="0" w:firstRowFirstColumn="0" w:firstRowLastColumn="0" w:lastRowFirstColumn="0" w:lastRowLastColumn="0"/>
            <w:tcW w:w="4906" w:type="dxa"/>
            <w:gridSpan w:val="4"/>
            <w:vMerge w:val="restart"/>
            <w:tcBorders>
              <w:top w:val="nil"/>
              <w:bottom w:val="single" w:sz="48" w:space="0" w:color="FFFFFF"/>
            </w:tcBorders>
          </w:tcPr>
          <w:p w14:paraId="26A296C0" w14:textId="77777777" w:rsidR="00B322D4" w:rsidRPr="00647EA2" w:rsidRDefault="00B322D4" w:rsidP="002D6683">
            <w:pPr>
              <w:rPr>
                <w:noProof w:val="0"/>
              </w:rPr>
            </w:pPr>
            <w:r w:rsidRPr="00647EA2">
              <w:rPr>
                <w:noProof w:val="0"/>
              </w:rPr>
              <w:t>Naam kandidaat:</w:t>
            </w:r>
          </w:p>
        </w:tc>
        <w:tc>
          <w:tcPr>
            <w:tcW w:w="4733" w:type="dxa"/>
            <w:gridSpan w:val="4"/>
          </w:tcPr>
          <w:p w14:paraId="467E0D8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Datum:</w:t>
            </w:r>
          </w:p>
        </w:tc>
      </w:tr>
      <w:tr w:rsidR="00B322D4" w:rsidRPr="00647EA2" w14:paraId="7BA81CFF" w14:textId="77777777" w:rsidTr="00956421">
        <w:trPr>
          <w:trHeight w:val="438"/>
        </w:trPr>
        <w:tc>
          <w:tcPr>
            <w:cnfStyle w:val="001000000000" w:firstRow="0" w:lastRow="0" w:firstColumn="1" w:lastColumn="0" w:oddVBand="0" w:evenVBand="0" w:oddHBand="0" w:evenHBand="0" w:firstRowFirstColumn="0" w:firstRowLastColumn="0" w:lastRowFirstColumn="0" w:lastRowLastColumn="0"/>
            <w:tcW w:w="4906" w:type="dxa"/>
            <w:gridSpan w:val="4"/>
            <w:vMerge/>
            <w:tcBorders>
              <w:top w:val="single" w:sz="48" w:space="0" w:color="FFFFFF" w:themeColor="background1"/>
              <w:bottom w:val="single" w:sz="4" w:space="0" w:color="FFFFFF" w:themeColor="background1"/>
            </w:tcBorders>
          </w:tcPr>
          <w:p w14:paraId="25F13721" w14:textId="77777777" w:rsidR="00B322D4" w:rsidRPr="00647EA2" w:rsidRDefault="00B322D4" w:rsidP="002D6683">
            <w:pPr>
              <w:rPr>
                <w:noProof w:val="0"/>
              </w:rPr>
            </w:pPr>
          </w:p>
        </w:tc>
        <w:tc>
          <w:tcPr>
            <w:tcW w:w="4733" w:type="dxa"/>
            <w:gridSpan w:val="4"/>
            <w:tcBorders>
              <w:bottom w:val="single" w:sz="4" w:space="0" w:color="FFFFFF" w:themeColor="background1"/>
            </w:tcBorders>
          </w:tcPr>
          <w:p w14:paraId="31DCB8B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PVB-beoordelaar:</w:t>
            </w:r>
          </w:p>
        </w:tc>
      </w:tr>
      <w:tr w:rsidR="00B322D4" w:rsidRPr="00647EA2" w14:paraId="6FF6A459" w14:textId="77777777" w:rsidTr="00956421">
        <w:tc>
          <w:tcPr>
            <w:cnfStyle w:val="001000000000" w:firstRow="0" w:lastRow="0" w:firstColumn="1" w:lastColumn="0" w:oddVBand="0" w:evenVBand="0" w:oddHBand="0" w:evenHBand="0" w:firstRowFirstColumn="0" w:firstRowLastColumn="0" w:lastRowFirstColumn="0" w:lastRowLastColumn="0"/>
            <w:tcW w:w="9639" w:type="dxa"/>
            <w:gridSpan w:val="8"/>
            <w:tcBorders>
              <w:top w:val="single" w:sz="4" w:space="0" w:color="FFFFFF" w:themeColor="background1"/>
              <w:bottom w:val="single" w:sz="8" w:space="0" w:color="FFFFFF" w:themeColor="background1"/>
            </w:tcBorders>
          </w:tcPr>
          <w:p w14:paraId="7B6D69E1" w14:textId="77777777" w:rsidR="00B322D4" w:rsidRPr="00647EA2" w:rsidRDefault="00B322D4" w:rsidP="002D6683">
            <w:pPr>
              <w:rPr>
                <w:noProof w:val="0"/>
              </w:rPr>
            </w:pPr>
            <w:r w:rsidRPr="00647EA2">
              <w:rPr>
                <w:noProof w:val="0"/>
              </w:rPr>
              <w:t>Voldaan aan de afnamecondities: ja / nee*</w:t>
            </w:r>
          </w:p>
          <w:p w14:paraId="2F83D7B2" w14:textId="77777777" w:rsidR="00B322D4" w:rsidRPr="00647EA2" w:rsidRDefault="00B322D4" w:rsidP="002D6683">
            <w:pPr>
              <w:rPr>
                <w:noProof w:val="0"/>
              </w:rPr>
            </w:pPr>
            <w:r w:rsidRPr="00647EA2">
              <w:rPr>
                <w:noProof w:val="0"/>
                <w:color w:val="FF0000"/>
              </w:rPr>
              <w:t>Portfolio bestaat uit … Het portfolio is compleet: ja / nee*</w:t>
            </w:r>
          </w:p>
        </w:tc>
      </w:tr>
      <w:tr w:rsidR="00B322D4" w:rsidRPr="00647EA2" w14:paraId="36685001" w14:textId="77777777" w:rsidTr="00956421">
        <w:tc>
          <w:tcPr>
            <w:cnfStyle w:val="001000000000" w:firstRow="0" w:lastRow="0" w:firstColumn="1" w:lastColumn="0" w:oddVBand="0" w:evenVBand="0" w:oddHBand="0" w:evenHBand="0" w:firstRowFirstColumn="0" w:firstRowLastColumn="0" w:lastRowFirstColumn="0" w:lastRowLastColumn="0"/>
            <w:tcW w:w="9639" w:type="dxa"/>
            <w:gridSpan w:val="8"/>
            <w:tcBorders>
              <w:top w:val="single" w:sz="8" w:space="0" w:color="FFFFFF" w:themeColor="background1"/>
            </w:tcBorders>
          </w:tcPr>
          <w:p w14:paraId="640BDE9E" w14:textId="77777777" w:rsidR="00B322D4" w:rsidRPr="00647EA2" w:rsidRDefault="00B322D4" w:rsidP="002D6683">
            <w:pPr>
              <w:rPr>
                <w:noProof w:val="0"/>
              </w:rPr>
            </w:pPr>
            <w:r w:rsidRPr="00647EA2">
              <w:rPr>
                <w:noProof w:val="0"/>
              </w:rPr>
              <w:t>*Bij nee gaat de PVB niet door. De PVB-beoordelaar motiveert dit bij de toelichting.</w:t>
            </w:r>
          </w:p>
        </w:tc>
      </w:tr>
      <w:tr w:rsidR="00B322D4" w:rsidRPr="00647EA2" w14:paraId="48290809"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8"/>
          </w:tcPr>
          <w:p w14:paraId="5AD212D3" w14:textId="77777777" w:rsidR="00B322D4" w:rsidRPr="00647EA2" w:rsidRDefault="00B322D4" w:rsidP="002D6683">
            <w:pPr>
              <w:rPr>
                <w:noProof w:val="0"/>
              </w:rPr>
            </w:pPr>
            <w:r w:rsidRPr="00647EA2">
              <w:rPr>
                <w:noProof w:val="0"/>
              </w:rPr>
              <w:t>Toelichting</w:t>
            </w:r>
          </w:p>
        </w:tc>
      </w:tr>
      <w:tr w:rsidR="00956421" w:rsidRPr="00647EA2" w14:paraId="21D9C172" w14:textId="77777777" w:rsidTr="00956421">
        <w:trPr>
          <w:trHeight w:val="1344"/>
        </w:trPr>
        <w:tc>
          <w:tcPr>
            <w:cnfStyle w:val="001000000000" w:firstRow="0" w:lastRow="0" w:firstColumn="1" w:lastColumn="0" w:oddVBand="0" w:evenVBand="0" w:oddHBand="0" w:evenHBand="0" w:firstRowFirstColumn="0" w:firstRowLastColumn="0" w:lastRowFirstColumn="0" w:lastRowLastColumn="0"/>
            <w:tcW w:w="4482" w:type="dxa"/>
            <w:gridSpan w:val="2"/>
            <w:tcBorders>
              <w:top w:val="nil"/>
              <w:bottom w:val="single" w:sz="4" w:space="0" w:color="FFFFFF" w:themeColor="background1"/>
            </w:tcBorders>
          </w:tcPr>
          <w:p w14:paraId="773B23B6" w14:textId="77777777" w:rsidR="00956421" w:rsidRPr="00647EA2" w:rsidRDefault="00956421" w:rsidP="002D6683">
            <w:pPr>
              <w:rPr>
                <w:noProof w:val="0"/>
              </w:rPr>
            </w:pPr>
            <w:r w:rsidRPr="00647EA2">
              <w:rPr>
                <w:noProof w:val="0"/>
              </w:rPr>
              <w:t>Beoordelingscriteria</w:t>
            </w:r>
          </w:p>
        </w:tc>
        <w:tc>
          <w:tcPr>
            <w:tcW w:w="390" w:type="dxa"/>
            <w:tcBorders>
              <w:bottom w:val="single" w:sz="4" w:space="0" w:color="FFFFFF" w:themeColor="background1"/>
            </w:tcBorders>
            <w:textDirection w:val="btLr"/>
          </w:tcPr>
          <w:p w14:paraId="32D5E711" w14:textId="77777777" w:rsidR="00956421" w:rsidRPr="00647EA2" w:rsidRDefault="00956421"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Portfolio </w:t>
            </w:r>
          </w:p>
        </w:tc>
        <w:tc>
          <w:tcPr>
            <w:tcW w:w="376" w:type="dxa"/>
            <w:gridSpan w:val="2"/>
            <w:tcBorders>
              <w:bottom w:val="single" w:sz="4" w:space="0" w:color="FFFFFF" w:themeColor="background1"/>
            </w:tcBorders>
            <w:textDirection w:val="btLr"/>
          </w:tcPr>
          <w:p w14:paraId="530E4B05" w14:textId="77777777" w:rsidR="00956421" w:rsidRPr="00647EA2" w:rsidRDefault="00956421" w:rsidP="002D6683">
            <w:pPr>
              <w:cnfStyle w:val="000000000000" w:firstRow="0" w:lastRow="0" w:firstColumn="0" w:lastColumn="0" w:oddVBand="0" w:evenVBand="0" w:oddHBand="0" w:evenHBand="0" w:firstRowFirstColumn="0" w:firstRowLastColumn="0" w:lastRowFirstColumn="0" w:lastRowLastColumn="0"/>
              <w:rPr>
                <w:noProof w:val="0"/>
                <w:color w:val="FF0000"/>
              </w:rPr>
            </w:pPr>
            <w:r w:rsidRPr="00647EA2">
              <w:rPr>
                <w:noProof w:val="0"/>
                <w:color w:val="FF0000"/>
              </w:rPr>
              <w:t xml:space="preserve">Reflectie </w:t>
            </w:r>
          </w:p>
        </w:tc>
        <w:tc>
          <w:tcPr>
            <w:tcW w:w="376" w:type="dxa"/>
            <w:tcBorders>
              <w:bottom w:val="single" w:sz="4" w:space="0" w:color="FFFFFF" w:themeColor="background1"/>
            </w:tcBorders>
            <w:textDirection w:val="btLr"/>
          </w:tcPr>
          <w:p w14:paraId="6660E278" w14:textId="77777777" w:rsidR="00956421" w:rsidRPr="00647EA2" w:rsidRDefault="00956421"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Voldaan</w:t>
            </w:r>
          </w:p>
        </w:tc>
        <w:tc>
          <w:tcPr>
            <w:tcW w:w="4015" w:type="dxa"/>
            <w:gridSpan w:val="2"/>
            <w:tcBorders>
              <w:bottom w:val="single" w:sz="4" w:space="0" w:color="FFFFFF" w:themeColor="background1"/>
            </w:tcBorders>
          </w:tcPr>
          <w:p w14:paraId="1332E076" w14:textId="77777777" w:rsidR="00956421" w:rsidRPr="00647EA2" w:rsidRDefault="00956421" w:rsidP="00C55B94">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Bewijzen (of het </w:t>
            </w:r>
            <w:r>
              <w:rPr>
                <w:noProof w:val="0"/>
              </w:rPr>
              <w:t>ontbreken daarvan</w:t>
            </w:r>
            <w:r w:rsidRPr="00647EA2">
              <w:rPr>
                <w:noProof w:val="0"/>
              </w:rPr>
              <w:t xml:space="preserve">) waarop score is gebaseerd </w:t>
            </w:r>
            <w:r w:rsidRPr="00647EA2">
              <w:rPr>
                <w:noProof w:val="0"/>
                <w:color w:val="FF0000"/>
              </w:rPr>
              <w:t>Toelichting</w:t>
            </w:r>
          </w:p>
        </w:tc>
      </w:tr>
      <w:tr w:rsidR="00B322D4" w:rsidRPr="00647EA2" w14:paraId="3AA42548" w14:textId="77777777" w:rsidTr="00956421">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8"/>
            <w:tcBorders>
              <w:top w:val="single" w:sz="4" w:space="0" w:color="FFFFFF" w:themeColor="background1"/>
              <w:bottom w:val="single" w:sz="8" w:space="0" w:color="FFFFFF" w:themeColor="background1"/>
            </w:tcBorders>
            <w:shd w:val="clear" w:color="auto" w:fill="FAD7B6"/>
          </w:tcPr>
          <w:p w14:paraId="39DEFD31" w14:textId="77777777" w:rsidR="00B322D4" w:rsidRPr="00647EA2" w:rsidRDefault="00B322D4" w:rsidP="002D6683">
            <w:pPr>
              <w:rPr>
                <w:noProof w:val="0"/>
              </w:rPr>
            </w:pPr>
            <w:r w:rsidRPr="00647EA2">
              <w:rPr>
                <w:noProof w:val="0"/>
              </w:rPr>
              <w:t xml:space="preserve">Werkproces 5.1.1 Formuleert doelen op basis van topsportvisie, -beleid en analyses </w:t>
            </w:r>
          </w:p>
        </w:tc>
      </w:tr>
      <w:tr w:rsidR="00B322D4" w:rsidRPr="00647EA2" w14:paraId="130A2B8D"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8"/>
            <w:tcBorders>
              <w:top w:val="single" w:sz="8" w:space="0" w:color="FFFFFF" w:themeColor="background1"/>
            </w:tcBorders>
          </w:tcPr>
          <w:p w14:paraId="463704E3" w14:textId="77777777" w:rsidR="00B322D4" w:rsidRPr="00C55B94" w:rsidRDefault="00B322D4" w:rsidP="002D6683">
            <w:pPr>
              <w:pStyle w:val="Opsomming"/>
              <w:numPr>
                <w:ilvl w:val="0"/>
                <w:numId w:val="0"/>
              </w:numPr>
              <w:ind w:left="284" w:hanging="284"/>
              <w:rPr>
                <w:b w:val="0"/>
                <w:noProof w:val="0"/>
              </w:rPr>
            </w:pPr>
            <w:r w:rsidRPr="00C55B94">
              <w:rPr>
                <w:b w:val="0"/>
                <w:noProof w:val="0"/>
              </w:rPr>
              <w:t>De resultaten van dit werkproces zijn:</w:t>
            </w:r>
          </w:p>
          <w:p w14:paraId="47C3481D" w14:textId="51772E48" w:rsidR="00B322D4" w:rsidRPr="00C55B94" w:rsidRDefault="00B322D4" w:rsidP="00C55B94">
            <w:pPr>
              <w:pStyle w:val="Opsomming"/>
              <w:rPr>
                <w:b w:val="0"/>
              </w:rPr>
            </w:pPr>
            <w:r w:rsidRPr="00C55B94">
              <w:rPr>
                <w:b w:val="0"/>
              </w:rPr>
              <w:t>Het prestatieprofiel sport is naar internationale standaard;</w:t>
            </w:r>
          </w:p>
          <w:p w14:paraId="29B25D99" w14:textId="1B64053F" w:rsidR="00B322D4" w:rsidRPr="00C55B94" w:rsidRDefault="00B322D4" w:rsidP="00C55B94">
            <w:pPr>
              <w:pStyle w:val="Opsomming"/>
              <w:rPr>
                <w:b w:val="0"/>
                <w:noProof w:val="0"/>
              </w:rPr>
            </w:pPr>
            <w:r w:rsidRPr="00C55B94">
              <w:rPr>
                <w:b w:val="0"/>
              </w:rPr>
              <w:t xml:space="preserve">De prestatieverbetering van </w:t>
            </w:r>
            <w:r w:rsidRPr="00C55B94">
              <w:rPr>
                <w:b w:val="0"/>
                <w:color w:val="FF0000"/>
              </w:rPr>
              <w:t xml:space="preserve">topsporters </w:t>
            </w:r>
            <w:r w:rsidRPr="00C55B94">
              <w:rPr>
                <w:b w:val="0"/>
              </w:rPr>
              <w:t>is meetbaar vast te stellen</w:t>
            </w:r>
            <w:r w:rsidRPr="00C55B94">
              <w:rPr>
                <w:b w:val="0"/>
                <w:noProof w:val="0"/>
              </w:rPr>
              <w:t>.</w:t>
            </w:r>
          </w:p>
          <w:p w14:paraId="10C45878" w14:textId="77777777" w:rsidR="00C55B94" w:rsidRPr="00C55B94" w:rsidRDefault="00C55B94" w:rsidP="002D6683">
            <w:pPr>
              <w:rPr>
                <w:rFonts w:cs="Arial"/>
                <w:color w:val="FF0000"/>
              </w:rPr>
            </w:pPr>
          </w:p>
          <w:p w14:paraId="3ABD80FD" w14:textId="2194A6CD" w:rsidR="00B322D4" w:rsidRPr="00C55B94" w:rsidRDefault="00B322D4" w:rsidP="002D6683">
            <w:pPr>
              <w:rPr>
                <w:rFonts w:cs="Arial"/>
                <w:i/>
                <w:iCs/>
                <w:color w:val="FF0000"/>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r w:rsidRPr="00C55B94">
              <w:rPr>
                <w:rFonts w:cs="Arial"/>
                <w:color w:val="FF0000"/>
              </w:rPr>
              <w:t xml:space="preserve"> </w:t>
            </w:r>
          </w:p>
        </w:tc>
      </w:tr>
      <w:tr w:rsidR="00B322D4" w:rsidRPr="00647EA2" w14:paraId="7FE8CE24"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3" w:type="dxa"/>
          </w:tcPr>
          <w:p w14:paraId="08357833" w14:textId="77777777" w:rsidR="00B322D4" w:rsidRPr="00C55B94" w:rsidRDefault="00B322D4" w:rsidP="002D6683">
            <w:pPr>
              <w:rPr>
                <w:b w:val="0"/>
                <w:noProof w:val="0"/>
              </w:rPr>
            </w:pPr>
            <w:r w:rsidRPr="00C55B94">
              <w:rPr>
                <w:b w:val="0"/>
                <w:noProof w:val="0"/>
              </w:rPr>
              <w:t>1</w:t>
            </w:r>
          </w:p>
        </w:tc>
        <w:tc>
          <w:tcPr>
            <w:tcW w:w="3989" w:type="dxa"/>
          </w:tcPr>
          <w:p w14:paraId="0650E3F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szCs w:val="22"/>
              </w:rPr>
              <w:t>H</w:t>
            </w:r>
            <w:r w:rsidRPr="00647EA2">
              <w:rPr>
                <w:noProof w:val="0"/>
              </w:rPr>
              <w:t>andelt op basis van een visie op trainen in de internationale topsport</w:t>
            </w:r>
          </w:p>
        </w:tc>
        <w:tc>
          <w:tcPr>
            <w:tcW w:w="390" w:type="dxa"/>
          </w:tcPr>
          <w:p w14:paraId="68455CD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6" w:type="dxa"/>
            <w:gridSpan w:val="2"/>
          </w:tcPr>
          <w:p w14:paraId="4808224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76" w:type="dxa"/>
          </w:tcPr>
          <w:p w14:paraId="7B1742F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015" w:type="dxa"/>
            <w:gridSpan w:val="2"/>
          </w:tcPr>
          <w:p w14:paraId="4671341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 </w:t>
            </w:r>
          </w:p>
        </w:tc>
      </w:tr>
      <w:tr w:rsidR="00B322D4" w:rsidRPr="00647EA2" w14:paraId="2E02691D"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3" w:type="dxa"/>
          </w:tcPr>
          <w:p w14:paraId="21392F38" w14:textId="77777777" w:rsidR="00B322D4" w:rsidRPr="00C55B94" w:rsidRDefault="00B322D4" w:rsidP="002D6683">
            <w:pPr>
              <w:rPr>
                <w:b w:val="0"/>
                <w:noProof w:val="0"/>
              </w:rPr>
            </w:pPr>
            <w:r w:rsidRPr="00C55B94">
              <w:rPr>
                <w:b w:val="0"/>
                <w:noProof w:val="0"/>
              </w:rPr>
              <w:t>2</w:t>
            </w:r>
          </w:p>
        </w:tc>
        <w:tc>
          <w:tcPr>
            <w:tcW w:w="3989" w:type="dxa"/>
          </w:tcPr>
          <w:p w14:paraId="29D53FC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Stelt prestatieprofiel van de sport (fysieke, technische, tactische en mentale kenmerken) op naar internationale maatstaven</w:t>
            </w:r>
          </w:p>
        </w:tc>
        <w:tc>
          <w:tcPr>
            <w:tcW w:w="390" w:type="dxa"/>
          </w:tcPr>
          <w:p w14:paraId="74FD67B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6" w:type="dxa"/>
            <w:gridSpan w:val="2"/>
          </w:tcPr>
          <w:p w14:paraId="3882072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76" w:type="dxa"/>
          </w:tcPr>
          <w:p w14:paraId="6F58DA8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015" w:type="dxa"/>
            <w:gridSpan w:val="2"/>
          </w:tcPr>
          <w:p w14:paraId="3EC5315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D50C5F6"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3" w:type="dxa"/>
          </w:tcPr>
          <w:p w14:paraId="2D875235" w14:textId="77777777" w:rsidR="00B322D4" w:rsidRPr="00C55B94" w:rsidRDefault="00B322D4" w:rsidP="002D6683">
            <w:pPr>
              <w:rPr>
                <w:b w:val="0"/>
                <w:noProof w:val="0"/>
              </w:rPr>
            </w:pPr>
            <w:r w:rsidRPr="00C55B94">
              <w:rPr>
                <w:b w:val="0"/>
                <w:noProof w:val="0"/>
              </w:rPr>
              <w:t>3</w:t>
            </w:r>
          </w:p>
        </w:tc>
        <w:tc>
          <w:tcPr>
            <w:tcW w:w="3989" w:type="dxa"/>
          </w:tcPr>
          <w:p w14:paraId="3B69787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Analyseert </w:t>
            </w:r>
            <w:r w:rsidRPr="00647EA2">
              <w:rPr>
                <w:noProof w:val="0"/>
                <w:color w:val="FF0000"/>
              </w:rPr>
              <w:t>sporters</w:t>
            </w:r>
            <w:r w:rsidRPr="00647EA2">
              <w:rPr>
                <w:noProof w:val="0"/>
              </w:rPr>
              <w:t xml:space="preserve"> aan de hand van een prestatieprofiel dat is gebaseerd op internationale standaard</w:t>
            </w:r>
          </w:p>
        </w:tc>
        <w:tc>
          <w:tcPr>
            <w:tcW w:w="390" w:type="dxa"/>
          </w:tcPr>
          <w:p w14:paraId="583F7CC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6" w:type="dxa"/>
            <w:gridSpan w:val="2"/>
          </w:tcPr>
          <w:p w14:paraId="16A3527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76" w:type="dxa"/>
          </w:tcPr>
          <w:p w14:paraId="12A0379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015" w:type="dxa"/>
            <w:gridSpan w:val="2"/>
          </w:tcPr>
          <w:p w14:paraId="2782505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D8C2F4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3" w:type="dxa"/>
          </w:tcPr>
          <w:p w14:paraId="2EC75C97" w14:textId="77777777" w:rsidR="00B322D4" w:rsidRPr="00C55B94" w:rsidRDefault="00B322D4" w:rsidP="002D6683">
            <w:pPr>
              <w:rPr>
                <w:b w:val="0"/>
                <w:noProof w:val="0"/>
              </w:rPr>
            </w:pPr>
            <w:r w:rsidRPr="00C55B94">
              <w:rPr>
                <w:b w:val="0"/>
                <w:noProof w:val="0"/>
              </w:rPr>
              <w:t>4</w:t>
            </w:r>
          </w:p>
        </w:tc>
        <w:tc>
          <w:tcPr>
            <w:tcW w:w="3989" w:type="dxa"/>
          </w:tcPr>
          <w:p w14:paraId="3137C7C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Stelt doelstellingen en activiteitenplanning bij op basis van gemaakte evaluatie</w:t>
            </w:r>
          </w:p>
        </w:tc>
        <w:tc>
          <w:tcPr>
            <w:tcW w:w="390" w:type="dxa"/>
          </w:tcPr>
          <w:p w14:paraId="43F6E1B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6" w:type="dxa"/>
            <w:gridSpan w:val="2"/>
          </w:tcPr>
          <w:p w14:paraId="713F43C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76" w:type="dxa"/>
          </w:tcPr>
          <w:p w14:paraId="2318695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015" w:type="dxa"/>
            <w:gridSpan w:val="2"/>
          </w:tcPr>
          <w:p w14:paraId="7A8DD0B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9BF1EB5"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8"/>
            <w:shd w:val="clear" w:color="auto" w:fill="FAD7B6"/>
          </w:tcPr>
          <w:p w14:paraId="75FF99E0" w14:textId="77777777" w:rsidR="00B322D4" w:rsidRPr="00647EA2" w:rsidRDefault="00B322D4" w:rsidP="002D6683">
            <w:pPr>
              <w:rPr>
                <w:noProof w:val="0"/>
              </w:rPr>
            </w:pPr>
            <w:r w:rsidRPr="00647EA2">
              <w:rPr>
                <w:noProof w:val="0"/>
              </w:rPr>
              <w:t xml:space="preserve">Werkproces 5.1.2 Ontwerpt samenhangend topsportprogramma </w:t>
            </w:r>
          </w:p>
        </w:tc>
      </w:tr>
      <w:tr w:rsidR="00B322D4" w:rsidRPr="00647EA2" w14:paraId="4B927987"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8"/>
          </w:tcPr>
          <w:p w14:paraId="6409FB2A" w14:textId="77777777" w:rsidR="00B322D4" w:rsidRPr="00C55B94" w:rsidRDefault="00B322D4" w:rsidP="002D6683">
            <w:pPr>
              <w:pStyle w:val="Opsomming"/>
              <w:numPr>
                <w:ilvl w:val="0"/>
                <w:numId w:val="0"/>
              </w:numPr>
              <w:ind w:left="284" w:hanging="284"/>
              <w:rPr>
                <w:b w:val="0"/>
                <w:noProof w:val="0"/>
              </w:rPr>
            </w:pPr>
            <w:r w:rsidRPr="00C55B94">
              <w:rPr>
                <w:b w:val="0"/>
                <w:noProof w:val="0"/>
              </w:rPr>
              <w:t>De resultaten van dit werkproces zijn:</w:t>
            </w:r>
          </w:p>
          <w:p w14:paraId="6DF56C4C" w14:textId="643762D6" w:rsidR="00B322D4" w:rsidRPr="00C55B94" w:rsidRDefault="00B322D4" w:rsidP="00C55B94">
            <w:pPr>
              <w:pStyle w:val="Opsomming"/>
              <w:rPr>
                <w:b w:val="0"/>
              </w:rPr>
            </w:pPr>
            <w:r w:rsidRPr="00C55B94">
              <w:rPr>
                <w:b w:val="0"/>
              </w:rPr>
              <w:t>Het meerjarentrainings- en wedstrijdprogramma is samenhangend;</w:t>
            </w:r>
          </w:p>
          <w:p w14:paraId="7B488AFA" w14:textId="57714830" w:rsidR="00B322D4" w:rsidRPr="00C55B94" w:rsidRDefault="00B322D4" w:rsidP="00C55B94">
            <w:pPr>
              <w:pStyle w:val="Opsomming"/>
              <w:rPr>
                <w:b w:val="0"/>
              </w:rPr>
            </w:pPr>
            <w:r w:rsidRPr="00C55B94">
              <w:rPr>
                <w:b w:val="0"/>
              </w:rPr>
              <w:t>Innovatieve oplossingen zijn gebruikt om prestaties te bevorderen.</w:t>
            </w:r>
          </w:p>
          <w:p w14:paraId="73C3E0BD" w14:textId="77777777" w:rsidR="00C55B94" w:rsidRPr="00C55B94" w:rsidRDefault="00C55B94" w:rsidP="00C55B94">
            <w:pPr>
              <w:rPr>
                <w:rFonts w:cs="Arial"/>
                <w:color w:val="FF0000"/>
              </w:rPr>
            </w:pPr>
          </w:p>
          <w:p w14:paraId="2908A443" w14:textId="0B365C90" w:rsidR="00B322D4" w:rsidRPr="00611A51" w:rsidRDefault="00C55B94" w:rsidP="00C55B94">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7C2463C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3" w:type="dxa"/>
          </w:tcPr>
          <w:p w14:paraId="4D4D0C0E" w14:textId="77777777" w:rsidR="00B322D4" w:rsidRPr="00C55B94" w:rsidRDefault="00B322D4" w:rsidP="002D6683">
            <w:pPr>
              <w:rPr>
                <w:b w:val="0"/>
                <w:noProof w:val="0"/>
              </w:rPr>
            </w:pPr>
            <w:r w:rsidRPr="00C55B94">
              <w:rPr>
                <w:b w:val="0"/>
                <w:noProof w:val="0"/>
              </w:rPr>
              <w:t>5</w:t>
            </w:r>
          </w:p>
        </w:tc>
        <w:tc>
          <w:tcPr>
            <w:tcW w:w="3989" w:type="dxa"/>
          </w:tcPr>
          <w:p w14:paraId="1FD4510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Ontwerpt een programma waarin op planmatige wijze wordt gewerkt aan de individuele en teamontwikkeling</w:t>
            </w:r>
          </w:p>
        </w:tc>
        <w:tc>
          <w:tcPr>
            <w:tcW w:w="390" w:type="dxa"/>
          </w:tcPr>
          <w:p w14:paraId="2F35282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6" w:type="dxa"/>
            <w:gridSpan w:val="2"/>
          </w:tcPr>
          <w:p w14:paraId="255212E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76" w:type="dxa"/>
          </w:tcPr>
          <w:p w14:paraId="58ABB3E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015" w:type="dxa"/>
            <w:gridSpan w:val="2"/>
          </w:tcPr>
          <w:p w14:paraId="4E21A78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1558119"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3" w:type="dxa"/>
          </w:tcPr>
          <w:p w14:paraId="1B1551B8" w14:textId="77777777" w:rsidR="00B322D4" w:rsidRPr="00C55B94" w:rsidRDefault="00B322D4" w:rsidP="002D6683">
            <w:pPr>
              <w:rPr>
                <w:b w:val="0"/>
                <w:noProof w:val="0"/>
              </w:rPr>
            </w:pPr>
            <w:r w:rsidRPr="00C55B94">
              <w:rPr>
                <w:b w:val="0"/>
                <w:noProof w:val="0"/>
              </w:rPr>
              <w:t>6</w:t>
            </w:r>
          </w:p>
        </w:tc>
        <w:tc>
          <w:tcPr>
            <w:tcW w:w="3989" w:type="dxa"/>
          </w:tcPr>
          <w:p w14:paraId="1BECB3C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Stemt alle sporttechnische onderdelen van het programma op elkaar af</w:t>
            </w:r>
          </w:p>
        </w:tc>
        <w:tc>
          <w:tcPr>
            <w:tcW w:w="390" w:type="dxa"/>
          </w:tcPr>
          <w:p w14:paraId="62B961A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6" w:type="dxa"/>
            <w:gridSpan w:val="2"/>
          </w:tcPr>
          <w:p w14:paraId="7CE55D9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76" w:type="dxa"/>
          </w:tcPr>
          <w:p w14:paraId="0644AD6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015" w:type="dxa"/>
            <w:gridSpan w:val="2"/>
          </w:tcPr>
          <w:p w14:paraId="13BDBF0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A03FB44"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3" w:type="dxa"/>
          </w:tcPr>
          <w:p w14:paraId="78467FF5" w14:textId="77777777" w:rsidR="00B322D4" w:rsidRPr="00C55B94" w:rsidRDefault="00B322D4" w:rsidP="002D6683">
            <w:pPr>
              <w:rPr>
                <w:b w:val="0"/>
                <w:noProof w:val="0"/>
              </w:rPr>
            </w:pPr>
            <w:r w:rsidRPr="00C55B94">
              <w:rPr>
                <w:b w:val="0"/>
                <w:noProof w:val="0"/>
              </w:rPr>
              <w:t>7</w:t>
            </w:r>
          </w:p>
        </w:tc>
        <w:tc>
          <w:tcPr>
            <w:tcW w:w="3989" w:type="dxa"/>
          </w:tcPr>
          <w:p w14:paraId="43A7DF2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Zoekt naar nieuwe wegen om prestatiebevordering te kunnen sturen </w:t>
            </w:r>
          </w:p>
        </w:tc>
        <w:tc>
          <w:tcPr>
            <w:tcW w:w="390" w:type="dxa"/>
          </w:tcPr>
          <w:p w14:paraId="1A28AC7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6" w:type="dxa"/>
            <w:gridSpan w:val="2"/>
          </w:tcPr>
          <w:p w14:paraId="256D2E2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76" w:type="dxa"/>
          </w:tcPr>
          <w:p w14:paraId="688FFDE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015" w:type="dxa"/>
            <w:gridSpan w:val="2"/>
          </w:tcPr>
          <w:p w14:paraId="770C9D8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94A0CA1"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3" w:type="dxa"/>
          </w:tcPr>
          <w:p w14:paraId="45CB3499" w14:textId="77777777" w:rsidR="00B322D4" w:rsidRPr="00C55B94" w:rsidRDefault="00B322D4" w:rsidP="002D6683">
            <w:pPr>
              <w:rPr>
                <w:b w:val="0"/>
                <w:noProof w:val="0"/>
              </w:rPr>
            </w:pPr>
            <w:r w:rsidRPr="00C55B94">
              <w:rPr>
                <w:b w:val="0"/>
                <w:noProof w:val="0"/>
              </w:rPr>
              <w:t>8</w:t>
            </w:r>
          </w:p>
        </w:tc>
        <w:tc>
          <w:tcPr>
            <w:tcW w:w="3989" w:type="dxa"/>
          </w:tcPr>
          <w:p w14:paraId="1FADA3B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Past laatste technologische ondersteuning toe</w:t>
            </w:r>
          </w:p>
        </w:tc>
        <w:tc>
          <w:tcPr>
            <w:tcW w:w="390" w:type="dxa"/>
          </w:tcPr>
          <w:p w14:paraId="636E0D3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76" w:type="dxa"/>
            <w:gridSpan w:val="2"/>
          </w:tcPr>
          <w:p w14:paraId="0FFE45F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76" w:type="dxa"/>
          </w:tcPr>
          <w:p w14:paraId="28CDAFD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015" w:type="dxa"/>
            <w:gridSpan w:val="2"/>
          </w:tcPr>
          <w:p w14:paraId="75DF0ED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9C9DE0E"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8"/>
            <w:shd w:val="clear" w:color="auto" w:fill="FAD7B6"/>
          </w:tcPr>
          <w:p w14:paraId="78D335F5" w14:textId="77777777" w:rsidR="00B322D4" w:rsidRPr="00647EA2" w:rsidRDefault="00B322D4" w:rsidP="002D6683">
            <w:pPr>
              <w:rPr>
                <w:noProof w:val="0"/>
              </w:rPr>
            </w:pPr>
            <w:r w:rsidRPr="00647EA2">
              <w:rPr>
                <w:noProof w:val="0"/>
              </w:rPr>
              <w:t xml:space="preserve">Werkproces 5.1.4 Evalueert uitvoering topsportprogramma </w:t>
            </w:r>
          </w:p>
        </w:tc>
      </w:tr>
      <w:tr w:rsidR="00B322D4" w:rsidRPr="00647EA2" w14:paraId="47884998"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8"/>
          </w:tcPr>
          <w:p w14:paraId="3058A836" w14:textId="77777777" w:rsidR="00B322D4" w:rsidRPr="00261F65" w:rsidRDefault="00B322D4" w:rsidP="002D6683">
            <w:pPr>
              <w:pStyle w:val="Opsomming"/>
              <w:numPr>
                <w:ilvl w:val="0"/>
                <w:numId w:val="0"/>
              </w:numPr>
              <w:ind w:left="284" w:hanging="284"/>
              <w:rPr>
                <w:b w:val="0"/>
                <w:noProof w:val="0"/>
                <w:color w:val="auto"/>
              </w:rPr>
            </w:pPr>
            <w:r w:rsidRPr="00261F65">
              <w:rPr>
                <w:b w:val="0"/>
                <w:noProof w:val="0"/>
                <w:color w:val="auto"/>
              </w:rPr>
              <w:t>Het resultaat van dit werkproces is:</w:t>
            </w:r>
          </w:p>
          <w:p w14:paraId="5439F363" w14:textId="77777777" w:rsidR="00B322D4" w:rsidRPr="00261F65" w:rsidRDefault="00B322D4" w:rsidP="002D6683">
            <w:pPr>
              <w:pStyle w:val="Opsomming"/>
              <w:ind w:left="426"/>
              <w:rPr>
                <w:b w:val="0"/>
                <w:noProof w:val="0"/>
                <w:color w:val="auto"/>
              </w:rPr>
            </w:pPr>
            <w:r w:rsidRPr="00261F65">
              <w:rPr>
                <w:b w:val="0"/>
                <w:noProof w:val="0"/>
                <w:color w:val="auto"/>
              </w:rPr>
              <w:t xml:space="preserve">Het topsportprogramma is met betrokkenen geëvalueerd. </w:t>
            </w:r>
          </w:p>
          <w:p w14:paraId="10436712" w14:textId="77777777" w:rsidR="00C55B94" w:rsidRPr="00C55B94" w:rsidRDefault="00C55B94" w:rsidP="00C55B94">
            <w:pPr>
              <w:rPr>
                <w:rFonts w:cs="Arial"/>
                <w:color w:val="FF0000"/>
              </w:rPr>
            </w:pPr>
          </w:p>
          <w:p w14:paraId="4E3AF9A7" w14:textId="622500EA" w:rsidR="00B322D4" w:rsidRPr="00611A51" w:rsidRDefault="00C55B94" w:rsidP="00C55B94">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E7613A" w14:paraId="42123880"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3" w:type="dxa"/>
          </w:tcPr>
          <w:p w14:paraId="527C2276" w14:textId="77777777" w:rsidR="00B322D4" w:rsidRPr="00C55B94" w:rsidRDefault="00B322D4" w:rsidP="002D6683">
            <w:pPr>
              <w:spacing w:line="276" w:lineRule="auto"/>
              <w:rPr>
                <w:b w:val="0"/>
                <w:noProof w:val="0"/>
                <w:color w:val="1F497D" w:themeColor="text2"/>
              </w:rPr>
            </w:pPr>
            <w:r w:rsidRPr="00C55B94">
              <w:rPr>
                <w:b w:val="0"/>
                <w:noProof w:val="0"/>
                <w:color w:val="1F497D" w:themeColor="text2"/>
              </w:rPr>
              <w:t>9</w:t>
            </w:r>
          </w:p>
        </w:tc>
        <w:tc>
          <w:tcPr>
            <w:tcW w:w="3989" w:type="dxa"/>
          </w:tcPr>
          <w:p w14:paraId="7F42E553"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Vraagt feedback</w:t>
            </w:r>
          </w:p>
        </w:tc>
        <w:tc>
          <w:tcPr>
            <w:tcW w:w="390" w:type="dxa"/>
          </w:tcPr>
          <w:p w14:paraId="4464A6E6" w14:textId="77777777" w:rsidR="00B322D4" w:rsidRPr="00E7613A" w:rsidRDefault="00B322D4" w:rsidP="002D6683">
            <w:pPr>
              <w:pStyle w:val="Rodetekst"/>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76" w:type="dxa"/>
            <w:gridSpan w:val="2"/>
          </w:tcPr>
          <w:p w14:paraId="6463A83C"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76" w:type="dxa"/>
          </w:tcPr>
          <w:p w14:paraId="5E39E81A"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015" w:type="dxa"/>
            <w:gridSpan w:val="2"/>
          </w:tcPr>
          <w:p w14:paraId="6E8A1345"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B322D4" w:rsidRPr="00E7613A" w14:paraId="7899114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3" w:type="dxa"/>
          </w:tcPr>
          <w:p w14:paraId="500E58D8" w14:textId="77777777" w:rsidR="00B322D4" w:rsidRPr="00C55B94" w:rsidRDefault="00B322D4" w:rsidP="002D6683">
            <w:pPr>
              <w:spacing w:line="276" w:lineRule="auto"/>
              <w:rPr>
                <w:b w:val="0"/>
                <w:noProof w:val="0"/>
                <w:color w:val="1F497D" w:themeColor="text2"/>
              </w:rPr>
            </w:pPr>
            <w:r w:rsidRPr="00C55B94">
              <w:rPr>
                <w:b w:val="0"/>
                <w:noProof w:val="0"/>
                <w:color w:val="1F497D" w:themeColor="text2"/>
              </w:rPr>
              <w:t>10</w:t>
            </w:r>
          </w:p>
        </w:tc>
        <w:tc>
          <w:tcPr>
            <w:tcW w:w="3989" w:type="dxa"/>
          </w:tcPr>
          <w:p w14:paraId="51734836"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Verwoordt eigen leerbehoeften</w:t>
            </w:r>
          </w:p>
        </w:tc>
        <w:tc>
          <w:tcPr>
            <w:tcW w:w="390" w:type="dxa"/>
          </w:tcPr>
          <w:p w14:paraId="4EA60F1E" w14:textId="77777777" w:rsidR="00B322D4" w:rsidRPr="00E7613A" w:rsidRDefault="00B322D4" w:rsidP="002D6683">
            <w:pPr>
              <w:pStyle w:val="Rodetekst"/>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76" w:type="dxa"/>
            <w:gridSpan w:val="2"/>
          </w:tcPr>
          <w:p w14:paraId="539EC106"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76" w:type="dxa"/>
          </w:tcPr>
          <w:p w14:paraId="0C5FD5D4"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015" w:type="dxa"/>
            <w:gridSpan w:val="2"/>
          </w:tcPr>
          <w:p w14:paraId="539AE6E7"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B322D4" w:rsidRPr="00E7613A" w14:paraId="1850EAA1"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3" w:type="dxa"/>
          </w:tcPr>
          <w:p w14:paraId="2339613C" w14:textId="77777777" w:rsidR="00B322D4" w:rsidRPr="00C55B94" w:rsidRDefault="00B322D4" w:rsidP="002D6683">
            <w:pPr>
              <w:spacing w:line="276" w:lineRule="auto"/>
              <w:rPr>
                <w:b w:val="0"/>
                <w:noProof w:val="0"/>
                <w:color w:val="1F497D" w:themeColor="text2"/>
              </w:rPr>
            </w:pPr>
            <w:r w:rsidRPr="00C55B94">
              <w:rPr>
                <w:b w:val="0"/>
                <w:noProof w:val="0"/>
                <w:color w:val="1F497D" w:themeColor="text2"/>
              </w:rPr>
              <w:t>11</w:t>
            </w:r>
          </w:p>
        </w:tc>
        <w:tc>
          <w:tcPr>
            <w:tcW w:w="3989" w:type="dxa"/>
          </w:tcPr>
          <w:p w14:paraId="6B53FF5B"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 xml:space="preserve">Raadpleegt kennisbronnen/deskundigen </w:t>
            </w:r>
          </w:p>
        </w:tc>
        <w:tc>
          <w:tcPr>
            <w:tcW w:w="390" w:type="dxa"/>
          </w:tcPr>
          <w:p w14:paraId="1078279E" w14:textId="77777777" w:rsidR="00B322D4" w:rsidRPr="00E7613A" w:rsidRDefault="00B322D4" w:rsidP="002D6683">
            <w:pPr>
              <w:pStyle w:val="Rodetekst"/>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76" w:type="dxa"/>
            <w:gridSpan w:val="2"/>
          </w:tcPr>
          <w:p w14:paraId="6C949F0E"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76" w:type="dxa"/>
          </w:tcPr>
          <w:p w14:paraId="1CA6C0F1"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015" w:type="dxa"/>
            <w:gridSpan w:val="2"/>
          </w:tcPr>
          <w:p w14:paraId="4444A3E9"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B322D4" w:rsidRPr="00E7613A" w14:paraId="776916E0"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3" w:type="dxa"/>
          </w:tcPr>
          <w:p w14:paraId="7345D2D0" w14:textId="77777777" w:rsidR="00B322D4" w:rsidRPr="00C55B94" w:rsidRDefault="00B322D4" w:rsidP="002D6683">
            <w:pPr>
              <w:spacing w:line="276" w:lineRule="auto"/>
              <w:rPr>
                <w:b w:val="0"/>
                <w:noProof w:val="0"/>
                <w:color w:val="1F497D" w:themeColor="text2"/>
              </w:rPr>
            </w:pPr>
            <w:r w:rsidRPr="00C55B94">
              <w:rPr>
                <w:b w:val="0"/>
                <w:noProof w:val="0"/>
                <w:color w:val="1F497D" w:themeColor="text2"/>
              </w:rPr>
              <w:t>12</w:t>
            </w:r>
          </w:p>
        </w:tc>
        <w:tc>
          <w:tcPr>
            <w:tcW w:w="3989" w:type="dxa"/>
          </w:tcPr>
          <w:p w14:paraId="58B57BD5"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Legt leermomenten vast</w:t>
            </w:r>
          </w:p>
        </w:tc>
        <w:tc>
          <w:tcPr>
            <w:tcW w:w="390" w:type="dxa"/>
          </w:tcPr>
          <w:p w14:paraId="455C8766" w14:textId="77777777" w:rsidR="00B322D4" w:rsidRPr="00E7613A" w:rsidRDefault="00B322D4" w:rsidP="002D6683">
            <w:pPr>
              <w:pStyle w:val="Rodetekst"/>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76" w:type="dxa"/>
            <w:gridSpan w:val="2"/>
          </w:tcPr>
          <w:p w14:paraId="09C338E9"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76" w:type="dxa"/>
          </w:tcPr>
          <w:p w14:paraId="216B08DB"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015" w:type="dxa"/>
            <w:gridSpan w:val="2"/>
          </w:tcPr>
          <w:p w14:paraId="223F749B" w14:textId="77777777" w:rsidR="00B322D4" w:rsidRPr="00E7613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B322D4" w:rsidRPr="00647EA2" w14:paraId="74116E21" w14:textId="77777777" w:rsidTr="00956421">
        <w:trPr>
          <w:trHeight w:val="293"/>
        </w:trPr>
        <w:tc>
          <w:tcPr>
            <w:cnfStyle w:val="001000000000" w:firstRow="0" w:lastRow="0" w:firstColumn="1" w:lastColumn="0" w:oddVBand="0" w:evenVBand="0" w:oddHBand="0" w:evenHBand="0" w:firstRowFirstColumn="0" w:firstRowLastColumn="0" w:lastRowFirstColumn="0" w:lastRowLastColumn="0"/>
            <w:tcW w:w="4482" w:type="dxa"/>
            <w:gridSpan w:val="2"/>
          </w:tcPr>
          <w:p w14:paraId="159F94E6" w14:textId="77777777" w:rsidR="00B322D4" w:rsidRPr="00647EA2" w:rsidRDefault="00B322D4" w:rsidP="002D6683">
            <w:pPr>
              <w:rPr>
                <w:noProof w:val="0"/>
              </w:rPr>
            </w:pPr>
            <w:r w:rsidRPr="00647EA2">
              <w:rPr>
                <w:noProof w:val="0"/>
              </w:rPr>
              <w:lastRenderedPageBreak/>
              <w:t xml:space="preserve">Resultaat van de portfoliobeoordeling </w:t>
            </w:r>
          </w:p>
        </w:tc>
        <w:tc>
          <w:tcPr>
            <w:tcW w:w="1658" w:type="dxa"/>
            <w:gridSpan w:val="5"/>
          </w:tcPr>
          <w:p w14:paraId="2620096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499" w:type="dxa"/>
            <w:vMerge w:val="restart"/>
          </w:tcPr>
          <w:p w14:paraId="3615AA0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Toelichting</w:t>
            </w:r>
          </w:p>
          <w:p w14:paraId="7829BBA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9D4CA4B"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6140" w:type="dxa"/>
            <w:gridSpan w:val="7"/>
          </w:tcPr>
          <w:p w14:paraId="5BBACE1D" w14:textId="77777777" w:rsidR="00B322D4" w:rsidRPr="00647EA2" w:rsidRDefault="00B322D4" w:rsidP="002D6683">
            <w:pPr>
              <w:rPr>
                <w:noProof w:val="0"/>
              </w:rPr>
            </w:pPr>
            <w:r w:rsidRPr="00647EA2">
              <w:rPr>
                <w:noProof w:val="0"/>
              </w:rPr>
              <w:t>Handtekening PVB-beoordelaar:</w:t>
            </w:r>
          </w:p>
          <w:p w14:paraId="28821E8E" w14:textId="77777777" w:rsidR="00B322D4" w:rsidRPr="00647EA2" w:rsidRDefault="00B322D4" w:rsidP="002D6683">
            <w:pPr>
              <w:rPr>
                <w:noProof w:val="0"/>
              </w:rPr>
            </w:pPr>
          </w:p>
          <w:p w14:paraId="22DAF645" w14:textId="77777777" w:rsidR="00B322D4" w:rsidRPr="00647EA2" w:rsidRDefault="00B322D4" w:rsidP="002D6683">
            <w:pPr>
              <w:rPr>
                <w:noProof w:val="0"/>
              </w:rPr>
            </w:pPr>
          </w:p>
          <w:p w14:paraId="45266FE3" w14:textId="77777777" w:rsidR="00B322D4" w:rsidRPr="00647EA2" w:rsidRDefault="00B322D4" w:rsidP="002D6683">
            <w:pPr>
              <w:rPr>
                <w:noProof w:val="0"/>
              </w:rPr>
            </w:pPr>
          </w:p>
        </w:tc>
        <w:tc>
          <w:tcPr>
            <w:tcW w:w="3499" w:type="dxa"/>
            <w:vMerge/>
          </w:tcPr>
          <w:p w14:paraId="6E9F217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1596D86A"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140" w:type="dxa"/>
            <w:gridSpan w:val="7"/>
          </w:tcPr>
          <w:p w14:paraId="23619243" w14:textId="77777777" w:rsidR="00B322D4" w:rsidRPr="00647EA2" w:rsidRDefault="00B322D4" w:rsidP="002D6683">
            <w:pPr>
              <w:pStyle w:val="Rodetekst"/>
              <w:rPr>
                <w:noProof w:val="0"/>
              </w:rPr>
            </w:pPr>
            <w:r w:rsidRPr="00647EA2">
              <w:rPr>
                <w:noProof w:val="0"/>
              </w:rPr>
              <w:t>Akkoord toetsingscommissie</w:t>
            </w:r>
          </w:p>
        </w:tc>
        <w:tc>
          <w:tcPr>
            <w:tcW w:w="3499" w:type="dxa"/>
          </w:tcPr>
          <w:p w14:paraId="7134E73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bl>
    <w:p w14:paraId="56F90D3C" w14:textId="77777777" w:rsidR="00B322D4" w:rsidRPr="00647EA2" w:rsidRDefault="00B322D4" w:rsidP="00B322D4">
      <w:pPr>
        <w:spacing w:after="200"/>
        <w:rPr>
          <w:rFonts w:ascii="Arial Narrow" w:eastAsia="Times New Roman" w:hAnsi="Arial Narrow"/>
          <w:b/>
          <w:noProof w:val="0"/>
          <w:color w:val="000080"/>
          <w:sz w:val="32"/>
        </w:rPr>
      </w:pPr>
    </w:p>
    <w:p w14:paraId="2B7D8F83" w14:textId="77777777" w:rsidR="00B322D4" w:rsidRPr="00647EA2" w:rsidRDefault="00B322D4" w:rsidP="00B322D4">
      <w:pPr>
        <w:spacing w:after="200"/>
        <w:rPr>
          <w:rFonts w:ascii="Arial Narrow" w:eastAsia="Times New Roman" w:hAnsi="Arial Narrow"/>
          <w:b/>
          <w:noProof w:val="0"/>
          <w:color w:val="000080"/>
          <w:sz w:val="32"/>
        </w:rPr>
      </w:pPr>
      <w:r w:rsidRPr="00647EA2">
        <w:rPr>
          <w:rFonts w:ascii="Arial Narrow" w:eastAsia="Times New Roman" w:hAnsi="Arial Narrow"/>
          <w:b/>
          <w:noProof w:val="0"/>
          <w:color w:val="000080"/>
          <w:sz w:val="32"/>
        </w:rPr>
        <w:br w:type="page"/>
      </w:r>
    </w:p>
    <w:p w14:paraId="0AF770D5" w14:textId="77777777" w:rsidR="00B322D4" w:rsidRPr="00647EA2" w:rsidRDefault="00B322D4" w:rsidP="00B322D4">
      <w:pPr>
        <w:pStyle w:val="Kop2"/>
        <w:ind w:left="567" w:hanging="567"/>
        <w:rPr>
          <w:i/>
          <w:noProof w:val="0"/>
        </w:rPr>
      </w:pPr>
      <w:bookmarkStart w:id="110" w:name="_Toc344645052"/>
      <w:bookmarkStart w:id="111" w:name="_Toc350414002"/>
      <w:bookmarkStart w:id="112" w:name="_Toc354670053"/>
      <w:r w:rsidRPr="00647EA2">
        <w:rPr>
          <w:noProof w:val="0"/>
        </w:rPr>
        <w:lastRenderedPageBreak/>
        <w:t xml:space="preserve">Protocol PVB 5.1 Geven van trainingen – </w:t>
      </w:r>
      <w:r w:rsidRPr="00647EA2">
        <w:rPr>
          <w:i/>
          <w:noProof w:val="0"/>
        </w:rPr>
        <w:t>praktijkbeoordeling</w:t>
      </w:r>
      <w:bookmarkEnd w:id="110"/>
      <w:bookmarkEnd w:id="111"/>
      <w:bookmarkEnd w:id="112"/>
    </w:p>
    <w:p w14:paraId="51B03F7E" w14:textId="77777777" w:rsidR="00B322D4" w:rsidRPr="00647EA2" w:rsidRDefault="00B322D4" w:rsidP="00B322D4">
      <w:pPr>
        <w:rPr>
          <w:noProof w:val="0"/>
        </w:rPr>
      </w:pPr>
    </w:p>
    <w:tbl>
      <w:tblPr>
        <w:tblStyle w:val="NOCNSF"/>
        <w:tblW w:w="9639" w:type="dxa"/>
        <w:tblLayout w:type="fixed"/>
        <w:tblLook w:val="0480" w:firstRow="0" w:lastRow="0" w:firstColumn="1" w:lastColumn="0" w:noHBand="0" w:noVBand="1"/>
      </w:tblPr>
      <w:tblGrid>
        <w:gridCol w:w="494"/>
        <w:gridCol w:w="3989"/>
        <w:gridCol w:w="390"/>
        <w:gridCol w:w="34"/>
        <w:gridCol w:w="318"/>
        <w:gridCol w:w="353"/>
        <w:gridCol w:w="422"/>
        <w:gridCol w:w="419"/>
        <w:gridCol w:w="3220"/>
      </w:tblGrid>
      <w:tr w:rsidR="00B322D4" w:rsidRPr="00647EA2" w14:paraId="4A9EA44F" w14:textId="77777777" w:rsidTr="00956421">
        <w:tc>
          <w:tcPr>
            <w:cnfStyle w:val="001000000000" w:firstRow="0" w:lastRow="0" w:firstColumn="1" w:lastColumn="0" w:oddVBand="0" w:evenVBand="0" w:oddHBand="0" w:evenHBand="0" w:firstRowFirstColumn="0" w:firstRowLastColumn="0" w:lastRowFirstColumn="0" w:lastRowLastColumn="0"/>
            <w:tcW w:w="4962" w:type="dxa"/>
            <w:gridSpan w:val="4"/>
            <w:vMerge w:val="restart"/>
            <w:tcBorders>
              <w:top w:val="nil"/>
              <w:bottom w:val="single" w:sz="48" w:space="0" w:color="FFFFFF"/>
            </w:tcBorders>
          </w:tcPr>
          <w:p w14:paraId="7180B3BD" w14:textId="77777777" w:rsidR="00B322D4" w:rsidRPr="00647EA2" w:rsidRDefault="00B322D4" w:rsidP="002D6683">
            <w:pPr>
              <w:rPr>
                <w:noProof w:val="0"/>
              </w:rPr>
            </w:pPr>
            <w:r w:rsidRPr="00647EA2">
              <w:rPr>
                <w:noProof w:val="0"/>
              </w:rPr>
              <w:t>Naam kandidaat:</w:t>
            </w:r>
          </w:p>
        </w:tc>
        <w:tc>
          <w:tcPr>
            <w:tcW w:w="4785" w:type="dxa"/>
            <w:gridSpan w:val="5"/>
          </w:tcPr>
          <w:p w14:paraId="717C5A3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Datum:</w:t>
            </w:r>
          </w:p>
        </w:tc>
      </w:tr>
      <w:tr w:rsidR="00B322D4" w:rsidRPr="00647EA2" w14:paraId="408C35DC" w14:textId="77777777" w:rsidTr="00956421">
        <w:trPr>
          <w:trHeight w:val="438"/>
        </w:trPr>
        <w:tc>
          <w:tcPr>
            <w:cnfStyle w:val="001000000000" w:firstRow="0" w:lastRow="0" w:firstColumn="1" w:lastColumn="0" w:oddVBand="0" w:evenVBand="0" w:oddHBand="0" w:evenHBand="0" w:firstRowFirstColumn="0" w:firstRowLastColumn="0" w:lastRowFirstColumn="0" w:lastRowLastColumn="0"/>
            <w:tcW w:w="4962" w:type="dxa"/>
            <w:gridSpan w:val="4"/>
            <w:vMerge/>
            <w:tcBorders>
              <w:top w:val="single" w:sz="48" w:space="0" w:color="FFFFFF" w:themeColor="background1"/>
              <w:bottom w:val="single" w:sz="4" w:space="0" w:color="FFFFFF" w:themeColor="background1"/>
            </w:tcBorders>
          </w:tcPr>
          <w:p w14:paraId="431255EC" w14:textId="77777777" w:rsidR="00B322D4" w:rsidRPr="00647EA2" w:rsidRDefault="00B322D4" w:rsidP="002D6683">
            <w:pPr>
              <w:rPr>
                <w:noProof w:val="0"/>
              </w:rPr>
            </w:pPr>
          </w:p>
        </w:tc>
        <w:tc>
          <w:tcPr>
            <w:tcW w:w="4785" w:type="dxa"/>
            <w:gridSpan w:val="5"/>
            <w:tcBorders>
              <w:bottom w:val="single" w:sz="4" w:space="0" w:color="FFFFFF" w:themeColor="background1"/>
            </w:tcBorders>
          </w:tcPr>
          <w:p w14:paraId="317715C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PVB-beoordelaar:</w:t>
            </w:r>
          </w:p>
        </w:tc>
      </w:tr>
      <w:tr w:rsidR="00B322D4" w:rsidRPr="00647EA2" w14:paraId="03D4F6F9" w14:textId="77777777" w:rsidTr="00956421">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4" w:space="0" w:color="FFFFFF" w:themeColor="background1"/>
              <w:bottom w:val="single" w:sz="8" w:space="0" w:color="FFFFFF" w:themeColor="background1"/>
            </w:tcBorders>
          </w:tcPr>
          <w:p w14:paraId="5DFB1156" w14:textId="77777777" w:rsidR="00B322D4" w:rsidRPr="00647EA2" w:rsidRDefault="00B322D4" w:rsidP="002D6683">
            <w:pPr>
              <w:rPr>
                <w:noProof w:val="0"/>
              </w:rPr>
            </w:pPr>
            <w:r w:rsidRPr="00647EA2">
              <w:rPr>
                <w:noProof w:val="0"/>
              </w:rPr>
              <w:t>Voldaan aan de afnamecondities, locatie en voorbereiding kandidaat: ja / nee*</w:t>
            </w:r>
          </w:p>
        </w:tc>
      </w:tr>
      <w:tr w:rsidR="00B322D4" w:rsidRPr="00647EA2" w14:paraId="2ECBFD8F" w14:textId="77777777" w:rsidTr="00956421">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8" w:space="0" w:color="FFFFFF" w:themeColor="background1"/>
            </w:tcBorders>
          </w:tcPr>
          <w:p w14:paraId="1C13630F" w14:textId="77777777" w:rsidR="00B322D4" w:rsidRPr="00647EA2" w:rsidRDefault="00B322D4" w:rsidP="002D6683">
            <w:pPr>
              <w:rPr>
                <w:noProof w:val="0"/>
              </w:rPr>
            </w:pPr>
            <w:r w:rsidRPr="00647EA2">
              <w:rPr>
                <w:noProof w:val="0"/>
              </w:rPr>
              <w:t>*Bij nee gaat de PVB niet door. De PVB-beoordelaar motiveert dit bij de toelichting.</w:t>
            </w:r>
          </w:p>
        </w:tc>
      </w:tr>
      <w:tr w:rsidR="00B322D4" w:rsidRPr="00647EA2" w14:paraId="24869050"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9"/>
          </w:tcPr>
          <w:p w14:paraId="62CB18E2" w14:textId="77777777" w:rsidR="00B322D4" w:rsidRPr="00647EA2" w:rsidRDefault="00B322D4" w:rsidP="002D6683">
            <w:pPr>
              <w:rPr>
                <w:noProof w:val="0"/>
              </w:rPr>
            </w:pPr>
            <w:r w:rsidRPr="00647EA2">
              <w:rPr>
                <w:noProof w:val="0"/>
              </w:rPr>
              <w:t>Toelichting</w:t>
            </w:r>
          </w:p>
        </w:tc>
      </w:tr>
      <w:tr w:rsidR="006524F3" w:rsidRPr="00647EA2" w14:paraId="58C72A56" w14:textId="77777777" w:rsidTr="00956421">
        <w:trPr>
          <w:trHeight w:val="1344"/>
        </w:trPr>
        <w:tc>
          <w:tcPr>
            <w:cnfStyle w:val="001000000000" w:firstRow="0" w:lastRow="0" w:firstColumn="1" w:lastColumn="0" w:oddVBand="0" w:evenVBand="0" w:oddHBand="0" w:evenHBand="0" w:firstRowFirstColumn="0" w:firstRowLastColumn="0" w:lastRowFirstColumn="0" w:lastRowLastColumn="0"/>
            <w:tcW w:w="4536" w:type="dxa"/>
            <w:gridSpan w:val="2"/>
            <w:tcBorders>
              <w:top w:val="nil"/>
              <w:bottom w:val="single" w:sz="4" w:space="0" w:color="FFFFFF" w:themeColor="background1"/>
            </w:tcBorders>
          </w:tcPr>
          <w:p w14:paraId="14A90EDE" w14:textId="77777777" w:rsidR="006524F3" w:rsidRPr="00647EA2" w:rsidRDefault="006524F3" w:rsidP="002D6683">
            <w:pPr>
              <w:rPr>
                <w:noProof w:val="0"/>
              </w:rPr>
            </w:pPr>
            <w:r w:rsidRPr="00647EA2">
              <w:rPr>
                <w:noProof w:val="0"/>
              </w:rPr>
              <w:t>Beoordelingscriteria</w:t>
            </w:r>
          </w:p>
        </w:tc>
        <w:tc>
          <w:tcPr>
            <w:tcW w:w="392" w:type="dxa"/>
            <w:tcBorders>
              <w:bottom w:val="single" w:sz="4" w:space="0" w:color="FFFFFF" w:themeColor="background1"/>
            </w:tcBorders>
            <w:textDirection w:val="btLr"/>
          </w:tcPr>
          <w:p w14:paraId="34AC0AE7" w14:textId="77777777" w:rsidR="006524F3" w:rsidRPr="00647EA2" w:rsidRDefault="006524F3" w:rsidP="002D6683">
            <w:pPr>
              <w:cnfStyle w:val="000000000000" w:firstRow="0" w:lastRow="0" w:firstColumn="0" w:lastColumn="0" w:oddVBand="0" w:evenVBand="0" w:oddHBand="0" w:evenHBand="0" w:firstRowFirstColumn="0" w:firstRowLastColumn="0" w:lastRowFirstColumn="0" w:lastRowLastColumn="0"/>
              <w:rPr>
                <w:noProof w:val="0"/>
              </w:rPr>
            </w:pPr>
            <w:r>
              <w:rPr>
                <w:noProof w:val="0"/>
              </w:rPr>
              <w:t>Planning</w:t>
            </w:r>
          </w:p>
        </w:tc>
        <w:tc>
          <w:tcPr>
            <w:tcW w:w="354" w:type="dxa"/>
            <w:gridSpan w:val="2"/>
            <w:tcBorders>
              <w:bottom w:val="single" w:sz="4" w:space="0" w:color="FFFFFF" w:themeColor="background1"/>
            </w:tcBorders>
            <w:textDirection w:val="btLr"/>
          </w:tcPr>
          <w:p w14:paraId="472B18DC" w14:textId="77777777" w:rsidR="006524F3" w:rsidRPr="00647EA2" w:rsidRDefault="006524F3"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Praktijk</w:t>
            </w:r>
          </w:p>
        </w:tc>
        <w:tc>
          <w:tcPr>
            <w:tcW w:w="355" w:type="dxa"/>
            <w:tcBorders>
              <w:bottom w:val="single" w:sz="4" w:space="0" w:color="FFFFFF" w:themeColor="background1"/>
            </w:tcBorders>
            <w:textDirection w:val="btLr"/>
          </w:tcPr>
          <w:p w14:paraId="5B657AB3" w14:textId="77777777" w:rsidR="006524F3" w:rsidRPr="00647EA2" w:rsidRDefault="006524F3"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Reflectie</w:t>
            </w:r>
          </w:p>
        </w:tc>
        <w:tc>
          <w:tcPr>
            <w:tcW w:w="425" w:type="dxa"/>
            <w:tcBorders>
              <w:bottom w:val="single" w:sz="4" w:space="0" w:color="FFFFFF" w:themeColor="background1"/>
            </w:tcBorders>
            <w:textDirection w:val="btLr"/>
          </w:tcPr>
          <w:p w14:paraId="5F210981" w14:textId="77777777" w:rsidR="006524F3" w:rsidRPr="00647EA2" w:rsidRDefault="006524F3"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Voldaan</w:t>
            </w:r>
          </w:p>
        </w:tc>
        <w:tc>
          <w:tcPr>
            <w:tcW w:w="3685" w:type="dxa"/>
            <w:gridSpan w:val="2"/>
            <w:tcBorders>
              <w:bottom w:val="single" w:sz="4" w:space="0" w:color="FFFFFF" w:themeColor="background1"/>
            </w:tcBorders>
          </w:tcPr>
          <w:p w14:paraId="0B974BA8" w14:textId="77777777" w:rsidR="006524F3" w:rsidRPr="00647EA2" w:rsidRDefault="006524F3"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Waargenomen gedrag en/of uitspraken (of nalaten daarvan) waarop score is gebaseerd</w:t>
            </w:r>
          </w:p>
          <w:p w14:paraId="463E22BB" w14:textId="77777777" w:rsidR="006524F3" w:rsidRPr="00647EA2" w:rsidRDefault="006524F3" w:rsidP="002D6683">
            <w:pPr>
              <w:cnfStyle w:val="000000000000" w:firstRow="0" w:lastRow="0" w:firstColumn="0" w:lastColumn="0" w:oddVBand="0" w:evenVBand="0" w:oddHBand="0" w:evenHBand="0" w:firstRowFirstColumn="0" w:firstRowLastColumn="0" w:lastRowFirstColumn="0" w:lastRowLastColumn="0"/>
              <w:rPr>
                <w:noProof w:val="0"/>
              </w:rPr>
            </w:pPr>
            <w:r>
              <w:rPr>
                <w:noProof w:val="0"/>
                <w:color w:val="FF0000"/>
              </w:rPr>
              <w:t>Toelichting</w:t>
            </w:r>
          </w:p>
        </w:tc>
      </w:tr>
      <w:tr w:rsidR="00B322D4" w:rsidRPr="00647EA2" w14:paraId="5BF8E1DB" w14:textId="77777777" w:rsidTr="00956421">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4" w:space="0" w:color="FFFFFF" w:themeColor="background1"/>
              <w:bottom w:val="single" w:sz="8" w:space="0" w:color="FFFFFF" w:themeColor="background1"/>
            </w:tcBorders>
            <w:shd w:val="clear" w:color="auto" w:fill="FAD7B6"/>
          </w:tcPr>
          <w:p w14:paraId="6BB00D3E" w14:textId="77777777" w:rsidR="00B322D4" w:rsidRPr="00647EA2" w:rsidRDefault="00B322D4" w:rsidP="002D6683">
            <w:pPr>
              <w:rPr>
                <w:noProof w:val="0"/>
              </w:rPr>
            </w:pPr>
            <w:r w:rsidRPr="00647EA2">
              <w:rPr>
                <w:noProof w:val="0"/>
              </w:rPr>
              <w:t xml:space="preserve">Werkproces 5.1.1 Formuleert doelen op basis van topsportvisie, -beleid en analyses </w:t>
            </w:r>
          </w:p>
        </w:tc>
      </w:tr>
      <w:tr w:rsidR="00B322D4" w:rsidRPr="00647EA2" w14:paraId="32AC89A4"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9"/>
            <w:tcBorders>
              <w:top w:val="single" w:sz="8" w:space="0" w:color="FFFFFF" w:themeColor="background1"/>
            </w:tcBorders>
          </w:tcPr>
          <w:p w14:paraId="75FD82C5" w14:textId="77777777" w:rsidR="00B322D4" w:rsidRPr="00F76998" w:rsidRDefault="00B322D4" w:rsidP="002D6683">
            <w:pPr>
              <w:pStyle w:val="Opsomming"/>
              <w:numPr>
                <w:ilvl w:val="0"/>
                <w:numId w:val="0"/>
              </w:numPr>
              <w:ind w:left="284" w:hanging="284"/>
              <w:rPr>
                <w:b w:val="0"/>
                <w:noProof w:val="0"/>
              </w:rPr>
            </w:pPr>
            <w:r w:rsidRPr="00F76998">
              <w:rPr>
                <w:b w:val="0"/>
                <w:noProof w:val="0"/>
              </w:rPr>
              <w:t>De resultaten van dit werkproces zijn:</w:t>
            </w:r>
          </w:p>
          <w:p w14:paraId="198EB535" w14:textId="385D214B" w:rsidR="00B322D4" w:rsidRPr="00F76998" w:rsidRDefault="00B322D4" w:rsidP="00F76998">
            <w:pPr>
              <w:pStyle w:val="Opsomming"/>
              <w:rPr>
                <w:b w:val="0"/>
              </w:rPr>
            </w:pPr>
            <w:r w:rsidRPr="00F76998">
              <w:rPr>
                <w:b w:val="0"/>
              </w:rPr>
              <w:t>Het prestatieprofiel sport is naar internationale standaard;</w:t>
            </w:r>
          </w:p>
          <w:p w14:paraId="12CA6CA0" w14:textId="1AAE730B" w:rsidR="00B322D4" w:rsidRPr="00F76998" w:rsidRDefault="00B322D4" w:rsidP="00F76998">
            <w:pPr>
              <w:pStyle w:val="Opsomming"/>
              <w:rPr>
                <w:b w:val="0"/>
                <w:noProof w:val="0"/>
              </w:rPr>
            </w:pPr>
            <w:r w:rsidRPr="00F76998">
              <w:rPr>
                <w:b w:val="0"/>
              </w:rPr>
              <w:t xml:space="preserve">De prestatieverbetering van </w:t>
            </w:r>
            <w:r w:rsidRPr="00F76998">
              <w:rPr>
                <w:b w:val="0"/>
                <w:color w:val="FF0000"/>
              </w:rPr>
              <w:t xml:space="preserve">topsporters </w:t>
            </w:r>
            <w:r w:rsidRPr="00F76998">
              <w:rPr>
                <w:b w:val="0"/>
              </w:rPr>
              <w:t>is meetbaar vast te stellen.</w:t>
            </w:r>
          </w:p>
          <w:p w14:paraId="30CC5C2F" w14:textId="77777777" w:rsidR="00F76998" w:rsidRPr="00C55B94" w:rsidRDefault="00F76998" w:rsidP="00F76998">
            <w:pPr>
              <w:rPr>
                <w:rFonts w:cs="Arial"/>
                <w:color w:val="FF0000"/>
              </w:rPr>
            </w:pPr>
          </w:p>
          <w:p w14:paraId="7AB5FCB4" w14:textId="02AD4E03" w:rsidR="00B322D4" w:rsidRPr="00611A51" w:rsidRDefault="00F76998" w:rsidP="00F76998">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2C5BCF6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202922FC" w14:textId="77777777" w:rsidR="00B322D4" w:rsidRPr="00700774" w:rsidRDefault="00B322D4" w:rsidP="002D6683">
            <w:pPr>
              <w:rPr>
                <w:b w:val="0"/>
                <w:noProof w:val="0"/>
              </w:rPr>
            </w:pPr>
            <w:r w:rsidRPr="00700774">
              <w:rPr>
                <w:b w:val="0"/>
                <w:noProof w:val="0"/>
              </w:rPr>
              <w:t>1</w:t>
            </w:r>
          </w:p>
        </w:tc>
        <w:tc>
          <w:tcPr>
            <w:tcW w:w="4040" w:type="dxa"/>
          </w:tcPr>
          <w:p w14:paraId="652FDF2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szCs w:val="22"/>
              </w:rPr>
              <w:t>H</w:t>
            </w:r>
            <w:r w:rsidRPr="00647EA2">
              <w:rPr>
                <w:noProof w:val="0"/>
              </w:rPr>
              <w:t>andelt op basis van een visie op trainen in de internationale topsport</w:t>
            </w:r>
          </w:p>
        </w:tc>
        <w:tc>
          <w:tcPr>
            <w:tcW w:w="392" w:type="dxa"/>
          </w:tcPr>
          <w:p w14:paraId="7891EC6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112745E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5" w:type="dxa"/>
          </w:tcPr>
          <w:p w14:paraId="2AB2373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1FC1F1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685" w:type="dxa"/>
            <w:gridSpan w:val="2"/>
          </w:tcPr>
          <w:p w14:paraId="104118A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BF276CD"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9"/>
            <w:shd w:val="clear" w:color="auto" w:fill="FAD7B6"/>
          </w:tcPr>
          <w:p w14:paraId="5931861A" w14:textId="77777777" w:rsidR="00B322D4" w:rsidRPr="00647EA2" w:rsidRDefault="00B322D4" w:rsidP="002D6683">
            <w:pPr>
              <w:rPr>
                <w:noProof w:val="0"/>
              </w:rPr>
            </w:pPr>
            <w:r w:rsidRPr="00647EA2">
              <w:rPr>
                <w:noProof w:val="0"/>
              </w:rPr>
              <w:t xml:space="preserve">Werkproces 5.1.3 Geeft trainingen aan topsporters </w:t>
            </w:r>
          </w:p>
        </w:tc>
      </w:tr>
      <w:tr w:rsidR="00B322D4" w:rsidRPr="00647EA2" w14:paraId="4065EEB4"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9"/>
          </w:tcPr>
          <w:p w14:paraId="7FC46AC3" w14:textId="77777777" w:rsidR="00B322D4" w:rsidRPr="00700774" w:rsidRDefault="00B322D4" w:rsidP="002D6683">
            <w:pPr>
              <w:pStyle w:val="Opsomming"/>
              <w:numPr>
                <w:ilvl w:val="0"/>
                <w:numId w:val="0"/>
              </w:numPr>
              <w:ind w:left="284" w:hanging="284"/>
              <w:rPr>
                <w:b w:val="0"/>
                <w:noProof w:val="0"/>
              </w:rPr>
            </w:pPr>
            <w:r w:rsidRPr="00700774">
              <w:rPr>
                <w:b w:val="0"/>
                <w:noProof w:val="0"/>
              </w:rPr>
              <w:t>De resultaten van dit werkproces zijn:</w:t>
            </w:r>
          </w:p>
          <w:p w14:paraId="2D40C84E" w14:textId="1F586DD2" w:rsidR="00B322D4" w:rsidRPr="00700774" w:rsidRDefault="00B322D4" w:rsidP="00700774">
            <w:pPr>
              <w:pStyle w:val="Opsomming"/>
              <w:rPr>
                <w:b w:val="0"/>
              </w:rPr>
            </w:pPr>
            <w:r w:rsidRPr="00700774">
              <w:rPr>
                <w:b w:val="0"/>
              </w:rPr>
              <w:t xml:space="preserve">De training </w:t>
            </w:r>
            <w:r w:rsidR="00700774">
              <w:rPr>
                <w:b w:val="0"/>
              </w:rPr>
              <w:t>is</w:t>
            </w:r>
            <w:r w:rsidR="00A66784">
              <w:rPr>
                <w:b w:val="0"/>
              </w:rPr>
              <w:t xml:space="preserve"> </w:t>
            </w:r>
            <w:r w:rsidR="00700774">
              <w:rPr>
                <w:b w:val="0"/>
              </w:rPr>
              <w:t>uitgevoerd;</w:t>
            </w:r>
          </w:p>
          <w:p w14:paraId="29512FC7" w14:textId="17F49283" w:rsidR="00B322D4" w:rsidRDefault="00B322D4" w:rsidP="00700774">
            <w:pPr>
              <w:pStyle w:val="Opsomming"/>
              <w:rPr>
                <w:b w:val="0"/>
                <w:noProof w:val="0"/>
              </w:rPr>
            </w:pPr>
            <w:r w:rsidRPr="00700774">
              <w:rPr>
                <w:b w:val="0"/>
              </w:rPr>
              <w:t>De trainingen zijn op topsportniveau.</w:t>
            </w:r>
          </w:p>
          <w:p w14:paraId="225D1E52" w14:textId="77777777" w:rsidR="00700774" w:rsidRPr="00C55B94" w:rsidRDefault="00700774" w:rsidP="00700774">
            <w:pPr>
              <w:rPr>
                <w:rFonts w:cs="Arial"/>
                <w:color w:val="FF0000"/>
              </w:rPr>
            </w:pPr>
          </w:p>
          <w:p w14:paraId="27F94F1F" w14:textId="28B8D2CC" w:rsidR="00700774" w:rsidRPr="00700774" w:rsidRDefault="00700774" w:rsidP="00700774">
            <w:pPr>
              <w:pStyle w:val="Opsomming"/>
              <w:numPr>
                <w:ilvl w:val="0"/>
                <w:numId w:val="0"/>
              </w:numPr>
              <w:ind w:left="284" w:hanging="284"/>
              <w:rPr>
                <w:b w:val="0"/>
                <w:noProof w:val="0"/>
              </w:rPr>
            </w:pPr>
            <w:r w:rsidRPr="00C55B94">
              <w:rPr>
                <w:rFonts w:cs="Arial"/>
                <w:color w:val="FF0000"/>
                <w:szCs w:val="17"/>
              </w:rPr>
              <w:t>De kandidaat heeft laten zien dat hij dit werkproces beheerst:</w:t>
            </w:r>
            <w:r w:rsidR="00A66784">
              <w:rPr>
                <w:rFonts w:cs="Arial"/>
                <w:color w:val="FF0000"/>
                <w:szCs w:val="17"/>
              </w:rPr>
              <w:t xml:space="preserve">    </w:t>
            </w:r>
            <w:r w:rsidRPr="00C55B94">
              <w:rPr>
                <w:rFonts w:ascii="Symbol" w:hAnsi="Symbol"/>
                <w:bCs/>
                <w:color w:val="FF0000"/>
                <w:szCs w:val="17"/>
              </w:rPr>
              <w:t></w:t>
            </w:r>
            <w:r w:rsidRPr="00C55B94">
              <w:rPr>
                <w:rFonts w:cs="Arial"/>
                <w:bCs/>
                <w:color w:val="FF0000"/>
                <w:szCs w:val="17"/>
              </w:rPr>
              <w:t xml:space="preserve"> ja</w:t>
            </w:r>
            <w:r w:rsidR="00A66784">
              <w:rPr>
                <w:rFonts w:cs="Arial"/>
                <w:bCs/>
                <w:color w:val="FF0000"/>
                <w:szCs w:val="17"/>
              </w:rPr>
              <w:t xml:space="preserve"> </w:t>
            </w:r>
            <w:r w:rsidRPr="00C55B94">
              <w:rPr>
                <w:rFonts w:ascii="Symbol" w:hAnsi="Symbol"/>
                <w:bCs/>
                <w:color w:val="FF0000"/>
                <w:szCs w:val="17"/>
              </w:rPr>
              <w:t></w:t>
            </w:r>
            <w:r w:rsidRPr="00C55B94">
              <w:rPr>
                <w:rFonts w:cs="Arial"/>
                <w:bCs/>
                <w:color w:val="FF0000"/>
                <w:szCs w:val="17"/>
              </w:rPr>
              <w:t xml:space="preserve"> nee</w:t>
            </w:r>
          </w:p>
          <w:p w14:paraId="2AA2BE29" w14:textId="77777777" w:rsidR="00B322D4" w:rsidRDefault="00B322D4" w:rsidP="002D6683">
            <w:pPr>
              <w:pStyle w:val="Opsomming"/>
              <w:numPr>
                <w:ilvl w:val="0"/>
                <w:numId w:val="0"/>
              </w:numPr>
              <w:ind w:left="426"/>
              <w:rPr>
                <w:rFonts w:cs="Segoe UI"/>
                <w:b w:val="0"/>
                <w:noProof w:val="0"/>
                <w:szCs w:val="17"/>
                <w:lang w:eastAsia="nl-NL"/>
              </w:rPr>
            </w:pPr>
          </w:p>
        </w:tc>
      </w:tr>
      <w:tr w:rsidR="00B322D4" w:rsidRPr="00647EA2" w14:paraId="70DE7618"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218357FE" w14:textId="77777777" w:rsidR="00B322D4" w:rsidRPr="00F21C4D" w:rsidRDefault="00B322D4" w:rsidP="002D6683">
            <w:pPr>
              <w:rPr>
                <w:b w:val="0"/>
                <w:noProof w:val="0"/>
              </w:rPr>
            </w:pPr>
            <w:r w:rsidRPr="00F21C4D">
              <w:rPr>
                <w:b w:val="0"/>
                <w:noProof w:val="0"/>
              </w:rPr>
              <w:t>2</w:t>
            </w:r>
          </w:p>
        </w:tc>
        <w:tc>
          <w:tcPr>
            <w:tcW w:w="4040" w:type="dxa"/>
          </w:tcPr>
          <w:p w14:paraId="46D374A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Stuurt het trainingsproces, formuleert de dagelijkse training en voert deze uit</w:t>
            </w:r>
          </w:p>
        </w:tc>
        <w:tc>
          <w:tcPr>
            <w:tcW w:w="392" w:type="dxa"/>
          </w:tcPr>
          <w:p w14:paraId="392E17A9"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384E79B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5" w:type="dxa"/>
          </w:tcPr>
          <w:p w14:paraId="359F908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4579913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685" w:type="dxa"/>
            <w:gridSpan w:val="2"/>
          </w:tcPr>
          <w:p w14:paraId="63C3FD6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2E0B226"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216570B4" w14:textId="77777777" w:rsidR="00B322D4" w:rsidRPr="00F21C4D" w:rsidRDefault="00B322D4" w:rsidP="002D6683">
            <w:pPr>
              <w:rPr>
                <w:b w:val="0"/>
                <w:noProof w:val="0"/>
              </w:rPr>
            </w:pPr>
            <w:r w:rsidRPr="00F21C4D">
              <w:rPr>
                <w:b w:val="0"/>
                <w:noProof w:val="0"/>
              </w:rPr>
              <w:t>3</w:t>
            </w:r>
          </w:p>
        </w:tc>
        <w:tc>
          <w:tcPr>
            <w:tcW w:w="4040" w:type="dxa"/>
          </w:tcPr>
          <w:p w14:paraId="4BA1782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Richt de trainingssituatie zodanig in dat er sprake is van een optimale uitvoering</w:t>
            </w:r>
          </w:p>
        </w:tc>
        <w:tc>
          <w:tcPr>
            <w:tcW w:w="392" w:type="dxa"/>
          </w:tcPr>
          <w:p w14:paraId="0C8AD34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44D6ED6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5" w:type="dxa"/>
          </w:tcPr>
          <w:p w14:paraId="045D85B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2E0AC4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685" w:type="dxa"/>
            <w:gridSpan w:val="2"/>
          </w:tcPr>
          <w:p w14:paraId="503D187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38E371C"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111F2DA1" w14:textId="77777777" w:rsidR="00B322D4" w:rsidRPr="00F21C4D" w:rsidRDefault="00B322D4" w:rsidP="002D6683">
            <w:pPr>
              <w:rPr>
                <w:b w:val="0"/>
                <w:noProof w:val="0"/>
              </w:rPr>
            </w:pPr>
            <w:r w:rsidRPr="00F21C4D">
              <w:rPr>
                <w:b w:val="0"/>
                <w:noProof w:val="0"/>
              </w:rPr>
              <w:t>4</w:t>
            </w:r>
          </w:p>
        </w:tc>
        <w:tc>
          <w:tcPr>
            <w:tcW w:w="4040" w:type="dxa"/>
          </w:tcPr>
          <w:p w14:paraId="74263A7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Inspireert </w:t>
            </w:r>
            <w:r w:rsidRPr="00647EA2">
              <w:rPr>
                <w:noProof w:val="0"/>
                <w:color w:val="FF0000"/>
              </w:rPr>
              <w:t>sporters</w:t>
            </w:r>
            <w:r w:rsidRPr="00647EA2">
              <w:rPr>
                <w:noProof w:val="0"/>
              </w:rPr>
              <w:t xml:space="preserve"> tot het verleggen van grenzen</w:t>
            </w:r>
          </w:p>
        </w:tc>
        <w:tc>
          <w:tcPr>
            <w:tcW w:w="392" w:type="dxa"/>
          </w:tcPr>
          <w:p w14:paraId="799D3A1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1FCBAA4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5" w:type="dxa"/>
          </w:tcPr>
          <w:p w14:paraId="635038B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79D876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685" w:type="dxa"/>
            <w:gridSpan w:val="2"/>
          </w:tcPr>
          <w:p w14:paraId="11610F2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5D6B2A7"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11E50A03" w14:textId="77777777" w:rsidR="00B322D4" w:rsidRPr="00F21C4D" w:rsidRDefault="00B322D4" w:rsidP="002D6683">
            <w:pPr>
              <w:spacing w:line="276" w:lineRule="auto"/>
              <w:rPr>
                <w:b w:val="0"/>
                <w:noProof w:val="0"/>
                <w:color w:val="1F497D" w:themeColor="text2"/>
              </w:rPr>
            </w:pPr>
            <w:r w:rsidRPr="00F21C4D">
              <w:rPr>
                <w:b w:val="0"/>
                <w:noProof w:val="0"/>
                <w:color w:val="1F497D" w:themeColor="text2"/>
              </w:rPr>
              <w:t>5</w:t>
            </w:r>
          </w:p>
        </w:tc>
        <w:tc>
          <w:tcPr>
            <w:tcW w:w="4040" w:type="dxa"/>
          </w:tcPr>
          <w:p w14:paraId="1ABDCA97"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Gaat sportief en respectvol om met alle betrokkenen</w:t>
            </w:r>
          </w:p>
        </w:tc>
        <w:tc>
          <w:tcPr>
            <w:tcW w:w="392" w:type="dxa"/>
          </w:tcPr>
          <w:p w14:paraId="7E11D0D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0C863EC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5" w:type="dxa"/>
          </w:tcPr>
          <w:p w14:paraId="1522E3E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68E1B0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685" w:type="dxa"/>
            <w:gridSpan w:val="2"/>
          </w:tcPr>
          <w:p w14:paraId="44B02DB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F93BEFC"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08907D19" w14:textId="77777777" w:rsidR="00B322D4" w:rsidRPr="00F21C4D" w:rsidRDefault="00B322D4" w:rsidP="002D6683">
            <w:pPr>
              <w:spacing w:line="276" w:lineRule="auto"/>
              <w:rPr>
                <w:b w:val="0"/>
                <w:noProof w:val="0"/>
                <w:color w:val="1F497D" w:themeColor="text2"/>
              </w:rPr>
            </w:pPr>
            <w:r w:rsidRPr="00F21C4D">
              <w:rPr>
                <w:b w:val="0"/>
                <w:noProof w:val="0"/>
                <w:color w:val="1F497D" w:themeColor="text2"/>
              </w:rPr>
              <w:t>6</w:t>
            </w:r>
          </w:p>
        </w:tc>
        <w:tc>
          <w:tcPr>
            <w:tcW w:w="4040" w:type="dxa"/>
          </w:tcPr>
          <w:p w14:paraId="2A1BE60D"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Komt afspraken na</w:t>
            </w:r>
          </w:p>
        </w:tc>
        <w:tc>
          <w:tcPr>
            <w:tcW w:w="392" w:type="dxa"/>
          </w:tcPr>
          <w:p w14:paraId="0B553C8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5FFF6BD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5" w:type="dxa"/>
          </w:tcPr>
          <w:p w14:paraId="64D919C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7BEDF1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685" w:type="dxa"/>
            <w:gridSpan w:val="2"/>
          </w:tcPr>
          <w:p w14:paraId="7081D34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16E1280"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2212A230" w14:textId="77777777" w:rsidR="00B322D4" w:rsidRPr="00F21C4D" w:rsidRDefault="00B322D4" w:rsidP="002D6683">
            <w:pPr>
              <w:spacing w:line="276" w:lineRule="auto"/>
              <w:rPr>
                <w:b w:val="0"/>
                <w:noProof w:val="0"/>
                <w:color w:val="1F497D" w:themeColor="text2"/>
              </w:rPr>
            </w:pPr>
            <w:r w:rsidRPr="00F21C4D">
              <w:rPr>
                <w:b w:val="0"/>
                <w:noProof w:val="0"/>
                <w:color w:val="1F497D" w:themeColor="text2"/>
              </w:rPr>
              <w:t>7</w:t>
            </w:r>
          </w:p>
        </w:tc>
        <w:tc>
          <w:tcPr>
            <w:tcW w:w="4040" w:type="dxa"/>
          </w:tcPr>
          <w:p w14:paraId="3FE4E0B5"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Houdt zich aan de beroepscode</w:t>
            </w:r>
          </w:p>
        </w:tc>
        <w:tc>
          <w:tcPr>
            <w:tcW w:w="392" w:type="dxa"/>
          </w:tcPr>
          <w:p w14:paraId="4A8D4E5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2A03C14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5" w:type="dxa"/>
          </w:tcPr>
          <w:p w14:paraId="6D1B119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427FBD2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685" w:type="dxa"/>
            <w:gridSpan w:val="2"/>
          </w:tcPr>
          <w:p w14:paraId="39886A9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931615F"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36C884B4" w14:textId="77777777" w:rsidR="00B322D4" w:rsidRPr="00F21C4D" w:rsidRDefault="00B322D4" w:rsidP="002D6683">
            <w:pPr>
              <w:spacing w:line="276" w:lineRule="auto"/>
              <w:rPr>
                <w:b w:val="0"/>
                <w:noProof w:val="0"/>
                <w:color w:val="1F497D" w:themeColor="text2"/>
              </w:rPr>
            </w:pPr>
            <w:r w:rsidRPr="00F21C4D">
              <w:rPr>
                <w:b w:val="0"/>
                <w:noProof w:val="0"/>
                <w:color w:val="1F497D" w:themeColor="text2"/>
              </w:rPr>
              <w:t>8</w:t>
            </w:r>
          </w:p>
        </w:tc>
        <w:tc>
          <w:tcPr>
            <w:tcW w:w="4040" w:type="dxa"/>
          </w:tcPr>
          <w:p w14:paraId="4597BCD1"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Vertoont voorbeeldgedrag op en rond de sportlocatie</w:t>
            </w:r>
          </w:p>
        </w:tc>
        <w:tc>
          <w:tcPr>
            <w:tcW w:w="392" w:type="dxa"/>
          </w:tcPr>
          <w:p w14:paraId="6933661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73E00A6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5" w:type="dxa"/>
          </w:tcPr>
          <w:p w14:paraId="74FBAB9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5F1C2A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685" w:type="dxa"/>
            <w:gridSpan w:val="2"/>
          </w:tcPr>
          <w:p w14:paraId="56C5469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7493108"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26716FE6" w14:textId="77777777" w:rsidR="00B322D4" w:rsidRPr="00F21C4D" w:rsidRDefault="00B322D4" w:rsidP="002D6683">
            <w:pPr>
              <w:spacing w:line="276" w:lineRule="auto"/>
              <w:rPr>
                <w:b w:val="0"/>
                <w:noProof w:val="0"/>
                <w:color w:val="1F497D" w:themeColor="text2"/>
              </w:rPr>
            </w:pPr>
            <w:r w:rsidRPr="00F21C4D">
              <w:rPr>
                <w:b w:val="0"/>
                <w:noProof w:val="0"/>
                <w:color w:val="1F497D" w:themeColor="text2"/>
              </w:rPr>
              <w:t>9</w:t>
            </w:r>
          </w:p>
        </w:tc>
        <w:tc>
          <w:tcPr>
            <w:tcW w:w="4040" w:type="dxa"/>
          </w:tcPr>
          <w:p w14:paraId="68DEA418"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szCs w:val="20"/>
              </w:rPr>
              <w:t>Gaat vertrouwelijk om met persoonlijke informatie</w:t>
            </w:r>
          </w:p>
        </w:tc>
        <w:tc>
          <w:tcPr>
            <w:tcW w:w="392" w:type="dxa"/>
          </w:tcPr>
          <w:p w14:paraId="404A08E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7343899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5" w:type="dxa"/>
          </w:tcPr>
          <w:p w14:paraId="010318C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ED9CAA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685" w:type="dxa"/>
            <w:gridSpan w:val="2"/>
          </w:tcPr>
          <w:p w14:paraId="344146E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13CA7BEB"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9"/>
            <w:shd w:val="clear" w:color="auto" w:fill="FAD7B6"/>
          </w:tcPr>
          <w:p w14:paraId="5DEACD15" w14:textId="77777777" w:rsidR="00B322D4" w:rsidRPr="00647EA2" w:rsidRDefault="00B322D4" w:rsidP="002D6683">
            <w:pPr>
              <w:rPr>
                <w:noProof w:val="0"/>
              </w:rPr>
            </w:pPr>
            <w:r w:rsidRPr="00647EA2">
              <w:rPr>
                <w:noProof w:val="0"/>
              </w:rPr>
              <w:t xml:space="preserve">Werkproces 5.1.4 Evalueert uitvoering topsportprogramma </w:t>
            </w:r>
          </w:p>
        </w:tc>
      </w:tr>
      <w:tr w:rsidR="00B322D4" w:rsidRPr="00647EA2" w14:paraId="7AFFA3A3"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9"/>
          </w:tcPr>
          <w:p w14:paraId="5A009F51" w14:textId="77777777" w:rsidR="00B322D4" w:rsidRPr="00F21C4D" w:rsidRDefault="00B322D4" w:rsidP="00F21C4D">
            <w:pPr>
              <w:rPr>
                <w:b w:val="0"/>
              </w:rPr>
            </w:pPr>
            <w:r w:rsidRPr="00F21C4D">
              <w:rPr>
                <w:b w:val="0"/>
              </w:rPr>
              <w:t>Het resultaat van dit werkproces is:</w:t>
            </w:r>
          </w:p>
          <w:p w14:paraId="64ECC210" w14:textId="77777777" w:rsidR="00B322D4" w:rsidRPr="00F21C4D" w:rsidRDefault="00B322D4" w:rsidP="00F21C4D">
            <w:pPr>
              <w:pStyle w:val="Opsomming"/>
              <w:rPr>
                <w:b w:val="0"/>
              </w:rPr>
            </w:pPr>
            <w:r w:rsidRPr="00F21C4D">
              <w:rPr>
                <w:b w:val="0"/>
              </w:rPr>
              <w:t xml:space="preserve">Het topsportprogramma is met betrokkenen geëvalueerd. </w:t>
            </w:r>
          </w:p>
          <w:p w14:paraId="2B0E8794" w14:textId="77777777" w:rsidR="00F21C4D" w:rsidRPr="00C55B94" w:rsidRDefault="00F21C4D" w:rsidP="00F21C4D">
            <w:pPr>
              <w:rPr>
                <w:rFonts w:cs="Arial"/>
                <w:color w:val="FF0000"/>
              </w:rPr>
            </w:pPr>
          </w:p>
          <w:p w14:paraId="69DDBF45" w14:textId="00CCCFDB" w:rsidR="00B322D4" w:rsidRPr="00611A51" w:rsidRDefault="00F21C4D" w:rsidP="00F21C4D">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7C6885D3"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3C35A1CC" w14:textId="77777777" w:rsidR="00B322D4" w:rsidRPr="002F0A52" w:rsidRDefault="00B322D4" w:rsidP="002D6683">
            <w:pPr>
              <w:rPr>
                <w:b w:val="0"/>
                <w:noProof w:val="0"/>
              </w:rPr>
            </w:pPr>
            <w:r w:rsidRPr="002F0A52">
              <w:rPr>
                <w:b w:val="0"/>
                <w:noProof w:val="0"/>
              </w:rPr>
              <w:t>10</w:t>
            </w:r>
          </w:p>
        </w:tc>
        <w:tc>
          <w:tcPr>
            <w:tcW w:w="4040" w:type="dxa"/>
          </w:tcPr>
          <w:p w14:paraId="708CD31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Evalueert samen met top</w:t>
            </w:r>
            <w:r w:rsidRPr="00647EA2">
              <w:rPr>
                <w:noProof w:val="0"/>
                <w:color w:val="FF0000"/>
              </w:rPr>
              <w:t>sporters</w:t>
            </w:r>
            <w:r w:rsidRPr="00647EA2">
              <w:rPr>
                <w:noProof w:val="0"/>
              </w:rPr>
              <w:t xml:space="preserve"> en relevante begeleiders de trainingsuitvoering en de wedstrijdprestaties</w:t>
            </w:r>
          </w:p>
        </w:tc>
        <w:tc>
          <w:tcPr>
            <w:tcW w:w="392" w:type="dxa"/>
          </w:tcPr>
          <w:p w14:paraId="658A29B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006F12B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5" w:type="dxa"/>
          </w:tcPr>
          <w:p w14:paraId="402EE4E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20F6E1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685" w:type="dxa"/>
            <w:gridSpan w:val="2"/>
          </w:tcPr>
          <w:p w14:paraId="05006D2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9335FB" w:rsidRPr="00647EA2" w14:paraId="0637D2C7"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0E2D7E0" w14:textId="77777777" w:rsidR="009335FB" w:rsidRPr="002F0A52" w:rsidRDefault="009335FB" w:rsidP="002D6683">
            <w:pPr>
              <w:spacing w:line="276" w:lineRule="auto"/>
              <w:rPr>
                <w:b w:val="0"/>
                <w:noProof w:val="0"/>
                <w:color w:val="1F497D" w:themeColor="text2"/>
              </w:rPr>
            </w:pPr>
            <w:r w:rsidRPr="002F0A52">
              <w:rPr>
                <w:b w:val="0"/>
                <w:noProof w:val="0"/>
                <w:color w:val="1F497D" w:themeColor="text2"/>
              </w:rPr>
              <w:t>11</w:t>
            </w:r>
          </w:p>
        </w:tc>
        <w:tc>
          <w:tcPr>
            <w:tcW w:w="4040" w:type="dxa"/>
          </w:tcPr>
          <w:p w14:paraId="29809FB1" w14:textId="77777777" w:rsidR="009335FB" w:rsidRPr="00A714EA" w:rsidRDefault="009335FB"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Reflecteert op het eigen handelen</w:t>
            </w:r>
          </w:p>
        </w:tc>
        <w:tc>
          <w:tcPr>
            <w:tcW w:w="392" w:type="dxa"/>
          </w:tcPr>
          <w:p w14:paraId="467B11AE" w14:textId="77777777" w:rsidR="009335FB" w:rsidRPr="00647EA2" w:rsidRDefault="009335FB"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54" w:type="dxa"/>
            <w:gridSpan w:val="2"/>
          </w:tcPr>
          <w:p w14:paraId="7A622BE1" w14:textId="77777777" w:rsidR="009335FB" w:rsidRPr="00647EA2" w:rsidRDefault="009335FB"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5" w:type="dxa"/>
          </w:tcPr>
          <w:p w14:paraId="233A579E" w14:textId="77777777" w:rsidR="009335FB" w:rsidRPr="00647EA2" w:rsidRDefault="009335FB"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0400C10" w14:textId="77777777" w:rsidR="009335FB" w:rsidRPr="00647EA2" w:rsidRDefault="009335FB"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685" w:type="dxa"/>
            <w:gridSpan w:val="2"/>
          </w:tcPr>
          <w:p w14:paraId="2C8F0822" w14:textId="77777777" w:rsidR="009335FB" w:rsidRPr="00647EA2" w:rsidRDefault="009335FB"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20F10A1" w14:textId="77777777" w:rsidTr="00956421">
        <w:trPr>
          <w:trHeight w:val="293"/>
        </w:trPr>
        <w:tc>
          <w:tcPr>
            <w:cnfStyle w:val="001000000000" w:firstRow="0" w:lastRow="0" w:firstColumn="1" w:lastColumn="0" w:oddVBand="0" w:evenVBand="0" w:oddHBand="0" w:evenHBand="0" w:firstRowFirstColumn="0" w:firstRowLastColumn="0" w:lastRowFirstColumn="0" w:lastRowLastColumn="0"/>
            <w:tcW w:w="4536" w:type="dxa"/>
            <w:gridSpan w:val="2"/>
          </w:tcPr>
          <w:p w14:paraId="269DC847" w14:textId="77777777" w:rsidR="00B322D4" w:rsidRPr="00647EA2" w:rsidRDefault="00B322D4" w:rsidP="002D6683">
            <w:pPr>
              <w:rPr>
                <w:noProof w:val="0"/>
              </w:rPr>
            </w:pPr>
            <w:r w:rsidRPr="00647EA2">
              <w:rPr>
                <w:noProof w:val="0"/>
              </w:rPr>
              <w:t>Resultaat van de praktijkbeoordeling</w:t>
            </w:r>
          </w:p>
        </w:tc>
        <w:tc>
          <w:tcPr>
            <w:tcW w:w="1951" w:type="dxa"/>
            <w:gridSpan w:val="6"/>
          </w:tcPr>
          <w:p w14:paraId="0E19172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260" w:type="dxa"/>
            <w:vMerge w:val="restart"/>
          </w:tcPr>
          <w:p w14:paraId="739AC27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Toelichting</w:t>
            </w:r>
          </w:p>
          <w:p w14:paraId="1323DE2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63D85AC"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6487" w:type="dxa"/>
            <w:gridSpan w:val="8"/>
          </w:tcPr>
          <w:p w14:paraId="76FDD7BD" w14:textId="77777777" w:rsidR="00B322D4" w:rsidRPr="00647EA2" w:rsidRDefault="00B322D4" w:rsidP="002D6683">
            <w:pPr>
              <w:rPr>
                <w:noProof w:val="0"/>
              </w:rPr>
            </w:pPr>
            <w:r w:rsidRPr="00647EA2">
              <w:rPr>
                <w:noProof w:val="0"/>
              </w:rPr>
              <w:t>Handtekening PVB-beoordelaar:</w:t>
            </w:r>
          </w:p>
          <w:p w14:paraId="034A530B" w14:textId="77777777" w:rsidR="00B322D4" w:rsidRPr="00647EA2" w:rsidRDefault="00B322D4" w:rsidP="002D6683">
            <w:pPr>
              <w:rPr>
                <w:noProof w:val="0"/>
              </w:rPr>
            </w:pPr>
          </w:p>
          <w:p w14:paraId="55607754" w14:textId="77777777" w:rsidR="00B322D4" w:rsidRPr="00647EA2" w:rsidRDefault="00B322D4" w:rsidP="002D6683">
            <w:pPr>
              <w:rPr>
                <w:noProof w:val="0"/>
              </w:rPr>
            </w:pPr>
          </w:p>
          <w:p w14:paraId="70CEC368" w14:textId="77777777" w:rsidR="00B322D4" w:rsidRPr="00647EA2" w:rsidRDefault="00B322D4" w:rsidP="002D6683">
            <w:pPr>
              <w:rPr>
                <w:noProof w:val="0"/>
              </w:rPr>
            </w:pPr>
          </w:p>
        </w:tc>
        <w:tc>
          <w:tcPr>
            <w:tcW w:w="3260" w:type="dxa"/>
            <w:vMerge/>
          </w:tcPr>
          <w:p w14:paraId="472B613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71637E7"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487" w:type="dxa"/>
            <w:gridSpan w:val="8"/>
          </w:tcPr>
          <w:p w14:paraId="613DF9A4" w14:textId="77777777" w:rsidR="00B322D4" w:rsidRPr="00647EA2" w:rsidRDefault="00B322D4" w:rsidP="002D6683">
            <w:pPr>
              <w:pStyle w:val="Rodetekst"/>
              <w:rPr>
                <w:noProof w:val="0"/>
              </w:rPr>
            </w:pPr>
            <w:r w:rsidRPr="00647EA2">
              <w:rPr>
                <w:noProof w:val="0"/>
              </w:rPr>
              <w:t>Akkoord toetsingscommissie</w:t>
            </w:r>
          </w:p>
        </w:tc>
        <w:tc>
          <w:tcPr>
            <w:tcW w:w="3260" w:type="dxa"/>
          </w:tcPr>
          <w:p w14:paraId="219EE07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bl>
    <w:p w14:paraId="5A6B90BA" w14:textId="77777777" w:rsidR="00B322D4" w:rsidRPr="00647EA2" w:rsidRDefault="00B322D4" w:rsidP="00B322D4">
      <w:pPr>
        <w:pStyle w:val="Kop1"/>
        <w:ind w:left="567" w:hanging="567"/>
        <w:rPr>
          <w:noProof w:val="0"/>
        </w:rPr>
        <w:sectPr w:rsidR="00B322D4" w:rsidRPr="00647EA2" w:rsidSect="001721D0">
          <w:footerReference w:type="default" r:id="rId13"/>
          <w:pgSz w:w="11906" w:h="16838"/>
          <w:pgMar w:top="1134" w:right="1418" w:bottom="1134" w:left="1418" w:header="709" w:footer="709" w:gutter="0"/>
          <w:cols w:space="708"/>
        </w:sectPr>
      </w:pPr>
      <w:bookmarkStart w:id="113" w:name="_Toc344645053"/>
    </w:p>
    <w:p w14:paraId="6B9C1A6A" w14:textId="77777777" w:rsidR="00B322D4" w:rsidRPr="002F5FD3" w:rsidRDefault="00B322D4" w:rsidP="00B322D4">
      <w:pPr>
        <w:pStyle w:val="Kop1"/>
        <w:ind w:left="567" w:hanging="567"/>
        <w:rPr>
          <w:noProof w:val="0"/>
          <w:sz w:val="24"/>
          <w:szCs w:val="24"/>
        </w:rPr>
      </w:pPr>
      <w:bookmarkStart w:id="114" w:name="_Toc350414003"/>
      <w:bookmarkStart w:id="115" w:name="_Toc354670054"/>
      <w:r w:rsidRPr="002F5FD3">
        <w:rPr>
          <w:noProof w:val="0"/>
        </w:rPr>
        <w:lastRenderedPageBreak/>
        <w:t xml:space="preserve">PVB 5.1 Geven van trainingen </w:t>
      </w:r>
      <w:r w:rsidRPr="002F5FD3">
        <w:rPr>
          <w:noProof w:val="0"/>
          <w:sz w:val="24"/>
          <w:szCs w:val="24"/>
        </w:rPr>
        <w:t>(portfoliobeoordeling)</w:t>
      </w:r>
      <w:bookmarkEnd w:id="113"/>
      <w:bookmarkEnd w:id="114"/>
      <w:bookmarkEnd w:id="115"/>
    </w:p>
    <w:p w14:paraId="5EAE5575" w14:textId="77777777" w:rsidR="00B322D4" w:rsidRPr="009335FB" w:rsidRDefault="00B322D4" w:rsidP="00B322D4">
      <w:pPr>
        <w:pStyle w:val="KopOngenummerd"/>
        <w:rPr>
          <w:noProof w:val="0"/>
          <w:color w:val="E17100" w:themeColor="accent1"/>
          <w:sz w:val="24"/>
          <w:szCs w:val="24"/>
        </w:rPr>
      </w:pPr>
      <w:r w:rsidRPr="009335FB">
        <w:rPr>
          <w:noProof w:val="0"/>
          <w:color w:val="E17100" w:themeColor="accent1"/>
          <w:szCs w:val="42"/>
        </w:rPr>
        <w:t>Deelkwalificatie van trainer-coach 5</w:t>
      </w:r>
      <w:r w:rsidRPr="009335FB">
        <w:rPr>
          <w:rFonts w:ascii="Arial Narrow" w:hAnsi="Arial Narrow"/>
          <w:b/>
          <w:noProof w:val="0"/>
          <w:color w:val="E17100" w:themeColor="accent1"/>
          <w:szCs w:val="42"/>
        </w:rPr>
        <w:t xml:space="preserve"> </w:t>
      </w:r>
    </w:p>
    <w:p w14:paraId="61115A92" w14:textId="77777777" w:rsidR="00B322D4" w:rsidRPr="00647EA2" w:rsidRDefault="00B322D4" w:rsidP="00B322D4">
      <w:pPr>
        <w:pStyle w:val="Kop2"/>
        <w:ind w:left="567" w:hanging="567"/>
        <w:rPr>
          <w:rFonts w:eastAsia="Times New Roman"/>
          <w:noProof w:val="0"/>
        </w:rPr>
      </w:pPr>
      <w:bookmarkStart w:id="116" w:name="_Toc344645054"/>
      <w:bookmarkStart w:id="117" w:name="_Toc350414004"/>
      <w:bookmarkStart w:id="118" w:name="_Toc354670055"/>
      <w:r w:rsidRPr="00647EA2">
        <w:rPr>
          <w:rFonts w:eastAsia="Times New Roman"/>
          <w:noProof w:val="0"/>
        </w:rPr>
        <w:t>Inleiding</w:t>
      </w:r>
      <w:bookmarkEnd w:id="116"/>
      <w:bookmarkEnd w:id="117"/>
      <w:bookmarkEnd w:id="118"/>
      <w:r w:rsidRPr="00647EA2">
        <w:rPr>
          <w:rFonts w:eastAsia="Times New Roman"/>
          <w:noProof w:val="0"/>
        </w:rPr>
        <w:t xml:space="preserve"> </w:t>
      </w:r>
    </w:p>
    <w:p w14:paraId="71CC708C" w14:textId="77777777" w:rsidR="00B322D4" w:rsidRPr="00647EA2" w:rsidRDefault="00B322D4" w:rsidP="00B322D4">
      <w:pPr>
        <w:rPr>
          <w:noProof w:val="0"/>
        </w:rPr>
      </w:pPr>
    </w:p>
    <w:p w14:paraId="4B069F13" w14:textId="77777777" w:rsidR="00B322D4" w:rsidRPr="00647EA2" w:rsidRDefault="00B322D4" w:rsidP="00B322D4">
      <w:pPr>
        <w:rPr>
          <w:noProof w:val="0"/>
        </w:rPr>
      </w:pPr>
      <w:r w:rsidRPr="00647EA2">
        <w:rPr>
          <w:noProof w:val="0"/>
        </w:rPr>
        <w:t xml:space="preserve">Om het door </w:t>
      </w:r>
      <w:r w:rsidRPr="00647EA2">
        <w:rPr>
          <w:noProof w:val="0"/>
          <w:color w:val="FF0000"/>
        </w:rPr>
        <w:t>de eigen sportbond</w:t>
      </w:r>
      <w:r w:rsidRPr="00647EA2">
        <w:rPr>
          <w:noProof w:val="0"/>
        </w:rPr>
        <w:t xml:space="preserve"> </w:t>
      </w:r>
      <w:r w:rsidRPr="00647EA2">
        <w:rPr>
          <w:noProof w:val="0"/>
          <w:color w:val="FF0000"/>
        </w:rPr>
        <w:t>en</w:t>
      </w:r>
      <w:r w:rsidRPr="00647EA2">
        <w:rPr>
          <w:noProof w:val="0"/>
        </w:rPr>
        <w:t xml:space="preserve"> NOC*NSF erkende diploma </w:t>
      </w:r>
      <w:r w:rsidRPr="00647EA2">
        <w:rPr>
          <w:noProof w:val="0"/>
          <w:color w:val="FF0000"/>
        </w:rPr>
        <w:t xml:space="preserve">trainer-coach </w:t>
      </w:r>
      <w:r w:rsidRPr="00647EA2">
        <w:rPr>
          <w:noProof w:val="0"/>
        </w:rPr>
        <w:t xml:space="preserve">5 te behalen, moet je </w:t>
      </w:r>
      <w:r w:rsidRPr="00611A51">
        <w:rPr>
          <w:noProof w:val="0"/>
          <w:color w:val="FF0000"/>
        </w:rPr>
        <w:t>zes</w:t>
      </w:r>
      <w:r w:rsidRPr="00647EA2">
        <w:rPr>
          <w:noProof w:val="0"/>
        </w:rPr>
        <w:t xml:space="preserve"> kerntaken op niveau 5 beheersen. Door met succes een proeve van bekwaamheid (PVB) af te leggen, toon je aan dat je een kerntaak beheerst. </w:t>
      </w:r>
    </w:p>
    <w:p w14:paraId="58116B40" w14:textId="77777777" w:rsidR="00B322D4" w:rsidRPr="00647EA2" w:rsidRDefault="00B322D4" w:rsidP="00B322D4">
      <w:pPr>
        <w:pStyle w:val="Kop2"/>
        <w:numPr>
          <w:ilvl w:val="0"/>
          <w:numId w:val="27"/>
        </w:numPr>
        <w:rPr>
          <w:noProof w:val="0"/>
        </w:rPr>
      </w:pPr>
      <w:bookmarkStart w:id="119" w:name="_Toc344645055"/>
      <w:bookmarkStart w:id="120" w:name="_Toc350414005"/>
      <w:bookmarkStart w:id="121" w:name="_Toc354670056"/>
      <w:r w:rsidRPr="00647EA2">
        <w:rPr>
          <w:noProof w:val="0"/>
        </w:rPr>
        <w:t>Doelstelling</w:t>
      </w:r>
      <w:bookmarkEnd w:id="119"/>
      <w:bookmarkEnd w:id="120"/>
      <w:bookmarkEnd w:id="121"/>
      <w:r w:rsidRPr="00647EA2">
        <w:rPr>
          <w:noProof w:val="0"/>
        </w:rPr>
        <w:t xml:space="preserve"> </w:t>
      </w:r>
    </w:p>
    <w:p w14:paraId="2F4C5DCD" w14:textId="77777777" w:rsidR="00B322D4" w:rsidRPr="00647EA2" w:rsidRDefault="00B322D4" w:rsidP="00B322D4">
      <w:pPr>
        <w:rPr>
          <w:noProof w:val="0"/>
        </w:rPr>
      </w:pPr>
    </w:p>
    <w:p w14:paraId="1FB75C5D" w14:textId="77777777" w:rsidR="00B322D4" w:rsidRPr="00647EA2" w:rsidRDefault="00B322D4" w:rsidP="00B322D4">
      <w:pPr>
        <w:rPr>
          <w:noProof w:val="0"/>
        </w:rPr>
      </w:pPr>
      <w:r w:rsidRPr="00647EA2">
        <w:rPr>
          <w:noProof w:val="0"/>
        </w:rPr>
        <w:t xml:space="preserve">Deze PVB heeft betrekking op kerntaak 5.1, het geven van trainingen. Met deze PVB toon je aan dat je: </w:t>
      </w:r>
    </w:p>
    <w:p w14:paraId="585F1BEC" w14:textId="7E4C5424" w:rsidR="00B322D4" w:rsidRPr="009335FB" w:rsidRDefault="009335FB" w:rsidP="00B322D4">
      <w:pPr>
        <w:pStyle w:val="Opsomming"/>
        <w:ind w:left="426"/>
        <w:rPr>
          <w:b/>
          <w:noProof w:val="0"/>
        </w:rPr>
      </w:pPr>
      <w:r w:rsidRPr="009335FB">
        <w:rPr>
          <w:b/>
          <w:noProof w:val="0"/>
        </w:rPr>
        <w:t xml:space="preserve">Op </w:t>
      </w:r>
      <w:r w:rsidR="00B322D4" w:rsidRPr="009335FB">
        <w:rPr>
          <w:b/>
          <w:noProof w:val="0"/>
        </w:rPr>
        <w:t xml:space="preserve">basis van topsportvisie, -beleid en analyses doelen kunt formuleren; </w:t>
      </w:r>
    </w:p>
    <w:p w14:paraId="53BF1928" w14:textId="58F040C5" w:rsidR="00B322D4" w:rsidRPr="009335FB" w:rsidRDefault="009335FB" w:rsidP="00B322D4">
      <w:pPr>
        <w:pStyle w:val="Opsomming"/>
        <w:ind w:left="426"/>
        <w:rPr>
          <w:b/>
          <w:noProof w:val="0"/>
        </w:rPr>
      </w:pPr>
      <w:r w:rsidRPr="009335FB">
        <w:rPr>
          <w:b/>
          <w:noProof w:val="0"/>
        </w:rPr>
        <w:t xml:space="preserve">Samenhangend </w:t>
      </w:r>
      <w:r w:rsidR="00B322D4" w:rsidRPr="009335FB">
        <w:rPr>
          <w:b/>
          <w:noProof w:val="0"/>
        </w:rPr>
        <w:t xml:space="preserve">topsportprogramma kunt ontwerpen; </w:t>
      </w:r>
    </w:p>
    <w:p w14:paraId="6534E700" w14:textId="3A7CA7EC" w:rsidR="00B322D4" w:rsidRPr="009335FB" w:rsidRDefault="009335FB" w:rsidP="00B322D4">
      <w:pPr>
        <w:pStyle w:val="Opsomming"/>
        <w:ind w:left="426"/>
        <w:rPr>
          <w:b/>
          <w:noProof w:val="0"/>
        </w:rPr>
      </w:pPr>
      <w:r w:rsidRPr="009335FB">
        <w:rPr>
          <w:b/>
          <w:noProof w:val="0"/>
        </w:rPr>
        <w:t xml:space="preserve">Trainingen </w:t>
      </w:r>
      <w:r w:rsidR="00B322D4" w:rsidRPr="009335FB">
        <w:rPr>
          <w:b/>
          <w:noProof w:val="0"/>
        </w:rPr>
        <w:t>aan top</w:t>
      </w:r>
      <w:r w:rsidR="00B322D4" w:rsidRPr="009335FB">
        <w:rPr>
          <w:b/>
          <w:noProof w:val="0"/>
          <w:color w:val="FF0000"/>
        </w:rPr>
        <w:t>sporters</w:t>
      </w:r>
      <w:r w:rsidR="00B322D4" w:rsidRPr="009335FB">
        <w:rPr>
          <w:b/>
          <w:noProof w:val="0"/>
        </w:rPr>
        <w:t xml:space="preserve"> kunt geven;</w:t>
      </w:r>
    </w:p>
    <w:p w14:paraId="398ED22D" w14:textId="31BE3EC5" w:rsidR="00B322D4" w:rsidRPr="009335FB" w:rsidRDefault="009335FB" w:rsidP="00B322D4">
      <w:pPr>
        <w:pStyle w:val="Opsomming"/>
        <w:ind w:left="426"/>
        <w:rPr>
          <w:b/>
          <w:noProof w:val="0"/>
        </w:rPr>
      </w:pPr>
      <w:r w:rsidRPr="009335FB">
        <w:rPr>
          <w:b/>
          <w:noProof w:val="0"/>
        </w:rPr>
        <w:t xml:space="preserve">Uitvoering </w:t>
      </w:r>
      <w:r w:rsidR="00B322D4" w:rsidRPr="009335FB">
        <w:rPr>
          <w:b/>
          <w:noProof w:val="0"/>
        </w:rPr>
        <w:t xml:space="preserve">van een topsportprogramma kunt evalueren. </w:t>
      </w:r>
    </w:p>
    <w:p w14:paraId="3721E6C2" w14:textId="77777777" w:rsidR="00B322D4" w:rsidRPr="00647EA2" w:rsidRDefault="00B322D4" w:rsidP="00B322D4">
      <w:pPr>
        <w:pStyle w:val="Kop2"/>
        <w:numPr>
          <w:ilvl w:val="0"/>
          <w:numId w:val="27"/>
        </w:numPr>
        <w:rPr>
          <w:noProof w:val="0"/>
        </w:rPr>
      </w:pPr>
      <w:bookmarkStart w:id="122" w:name="_Toc344645056"/>
      <w:bookmarkStart w:id="123" w:name="_Toc350414006"/>
      <w:bookmarkStart w:id="124" w:name="_Toc354670057"/>
      <w:r w:rsidRPr="00647EA2">
        <w:rPr>
          <w:noProof w:val="0"/>
        </w:rPr>
        <w:t>Opdracht</w:t>
      </w:r>
      <w:bookmarkEnd w:id="122"/>
      <w:bookmarkEnd w:id="123"/>
      <w:bookmarkEnd w:id="124"/>
    </w:p>
    <w:p w14:paraId="2A9E7539" w14:textId="77777777" w:rsidR="00B322D4" w:rsidRPr="00647EA2" w:rsidRDefault="00B322D4" w:rsidP="00B322D4">
      <w:pPr>
        <w:rPr>
          <w:noProof w:val="0"/>
        </w:rPr>
      </w:pPr>
    </w:p>
    <w:p w14:paraId="1C03CFE5" w14:textId="77777777" w:rsidR="00B322D4" w:rsidRPr="00647EA2" w:rsidRDefault="00B322D4" w:rsidP="00B322D4">
      <w:pPr>
        <w:rPr>
          <w:noProof w:val="0"/>
        </w:rPr>
      </w:pPr>
      <w:r w:rsidRPr="00647EA2">
        <w:rPr>
          <w:noProof w:val="0"/>
        </w:rPr>
        <w:t xml:space="preserve">De algemene opdracht voor deze PVB is: ‘Geef een training’. Deze opdracht voer je uit aan de hand van vier deelopdrachten. </w:t>
      </w:r>
    </w:p>
    <w:p w14:paraId="594B42E8" w14:textId="77777777" w:rsidR="00B322D4" w:rsidRPr="00647EA2" w:rsidRDefault="00B322D4" w:rsidP="00B322D4">
      <w:pPr>
        <w:rPr>
          <w:noProof w:val="0"/>
        </w:rPr>
      </w:pPr>
    </w:p>
    <w:p w14:paraId="37529965" w14:textId="77777777" w:rsidR="00B322D4" w:rsidRPr="00647EA2" w:rsidRDefault="00B322D4" w:rsidP="00B322D4">
      <w:pPr>
        <w:rPr>
          <w:noProof w:val="0"/>
        </w:rPr>
      </w:pPr>
      <w:r w:rsidRPr="00647EA2">
        <w:rPr>
          <w:noProof w:val="0"/>
        </w:rPr>
        <w:t xml:space="preserve">De vier deelopdrachten hebben betrekking op de volgende werkprocessen: </w:t>
      </w:r>
    </w:p>
    <w:p w14:paraId="76D38CBB" w14:textId="77777777" w:rsidR="00B322D4" w:rsidRPr="009335FB" w:rsidRDefault="00B322D4" w:rsidP="00B322D4">
      <w:pPr>
        <w:pStyle w:val="Opsomming"/>
        <w:ind w:left="426"/>
        <w:rPr>
          <w:b/>
          <w:noProof w:val="0"/>
        </w:rPr>
      </w:pPr>
      <w:r w:rsidRPr="009335FB">
        <w:rPr>
          <w:b/>
          <w:noProof w:val="0"/>
        </w:rPr>
        <w:t>5.1.1 Formuleert doelen op basis van topsportvisie, -beleid en analyses;</w:t>
      </w:r>
    </w:p>
    <w:p w14:paraId="2CCAE85B" w14:textId="77777777" w:rsidR="00B322D4" w:rsidRPr="009335FB" w:rsidRDefault="00B322D4" w:rsidP="00B322D4">
      <w:pPr>
        <w:pStyle w:val="Opsomming"/>
        <w:ind w:left="426"/>
        <w:rPr>
          <w:b/>
          <w:noProof w:val="0"/>
        </w:rPr>
      </w:pPr>
      <w:r w:rsidRPr="009335FB">
        <w:rPr>
          <w:b/>
          <w:noProof w:val="0"/>
        </w:rPr>
        <w:t>5.1.2 Ontwerpt samenhangend topsportprogramma;</w:t>
      </w:r>
    </w:p>
    <w:p w14:paraId="7F40BFCD" w14:textId="77777777" w:rsidR="00B322D4" w:rsidRPr="009335FB" w:rsidRDefault="00B322D4" w:rsidP="00B322D4">
      <w:pPr>
        <w:pStyle w:val="Opsomming"/>
        <w:ind w:left="426"/>
        <w:rPr>
          <w:b/>
          <w:noProof w:val="0"/>
        </w:rPr>
      </w:pPr>
      <w:r w:rsidRPr="009335FB">
        <w:rPr>
          <w:b/>
          <w:noProof w:val="0"/>
        </w:rPr>
        <w:t>5.1.3 Geeft trainingen aan top</w:t>
      </w:r>
      <w:r w:rsidRPr="009335FB">
        <w:rPr>
          <w:b/>
          <w:noProof w:val="0"/>
          <w:color w:val="FF0000"/>
        </w:rPr>
        <w:t>sporters</w:t>
      </w:r>
      <w:r w:rsidRPr="009335FB">
        <w:rPr>
          <w:b/>
          <w:noProof w:val="0"/>
        </w:rPr>
        <w:t>;</w:t>
      </w:r>
    </w:p>
    <w:p w14:paraId="720B0605" w14:textId="77777777" w:rsidR="00B322D4" w:rsidRPr="009335FB" w:rsidRDefault="00B322D4" w:rsidP="00B322D4">
      <w:pPr>
        <w:pStyle w:val="Opsomming"/>
        <w:ind w:left="426"/>
        <w:rPr>
          <w:rFonts w:cs="Arial"/>
          <w:b/>
          <w:noProof w:val="0"/>
        </w:rPr>
      </w:pPr>
      <w:r w:rsidRPr="009335FB">
        <w:rPr>
          <w:b/>
          <w:noProof w:val="0"/>
        </w:rPr>
        <w:t>5.1.4 Evalueert uitvoering topsportprogramma.</w:t>
      </w:r>
    </w:p>
    <w:p w14:paraId="2BF2D30C" w14:textId="77777777" w:rsidR="00B322D4" w:rsidRPr="00647EA2" w:rsidRDefault="00B322D4" w:rsidP="00B322D4">
      <w:pPr>
        <w:pStyle w:val="Kop2"/>
        <w:numPr>
          <w:ilvl w:val="0"/>
          <w:numId w:val="27"/>
        </w:numPr>
        <w:rPr>
          <w:noProof w:val="0"/>
        </w:rPr>
      </w:pPr>
      <w:bookmarkStart w:id="125" w:name="_Toc344645057"/>
      <w:bookmarkStart w:id="126" w:name="_Toc350414007"/>
      <w:bookmarkStart w:id="127" w:name="_Toc354670058"/>
      <w:r w:rsidRPr="00647EA2">
        <w:rPr>
          <w:noProof w:val="0"/>
        </w:rPr>
        <w:t>Eisen voor toelating PVB</w:t>
      </w:r>
      <w:bookmarkEnd w:id="125"/>
      <w:bookmarkEnd w:id="126"/>
      <w:bookmarkEnd w:id="127"/>
      <w:r w:rsidRPr="00647EA2">
        <w:rPr>
          <w:noProof w:val="0"/>
        </w:rPr>
        <w:t xml:space="preserve"> </w:t>
      </w:r>
    </w:p>
    <w:p w14:paraId="1D97361F" w14:textId="77777777" w:rsidR="00B322D4" w:rsidRPr="00647EA2" w:rsidRDefault="00B322D4" w:rsidP="00B322D4">
      <w:pPr>
        <w:rPr>
          <w:noProof w:val="0"/>
        </w:rPr>
      </w:pPr>
    </w:p>
    <w:p w14:paraId="4D041708" w14:textId="77777777" w:rsidR="00B322D4" w:rsidRPr="00647EA2" w:rsidRDefault="00B322D4" w:rsidP="00B322D4">
      <w:pPr>
        <w:rPr>
          <w:noProof w:val="0"/>
        </w:rPr>
      </w:pPr>
      <w:r w:rsidRPr="00647EA2">
        <w:rPr>
          <w:noProof w:val="0"/>
        </w:rPr>
        <w:t xml:space="preserve">Je wordt toegelaten tot de PVB als je voldoet aan de volgende eisen: </w:t>
      </w:r>
    </w:p>
    <w:p w14:paraId="30F46A98" w14:textId="0874B04F" w:rsidR="00B322D4" w:rsidRPr="009335FB" w:rsidRDefault="009335FB" w:rsidP="00B322D4">
      <w:pPr>
        <w:pStyle w:val="Opsomming"/>
        <w:ind w:left="426"/>
        <w:rPr>
          <w:b/>
          <w:noProof w:val="0"/>
        </w:rPr>
      </w:pPr>
      <w:r w:rsidRPr="009335FB">
        <w:rPr>
          <w:b/>
          <w:noProof w:val="0"/>
        </w:rPr>
        <w:t xml:space="preserve">Je </w:t>
      </w:r>
      <w:r w:rsidR="00B322D4" w:rsidRPr="009335FB">
        <w:rPr>
          <w:b/>
          <w:noProof w:val="0"/>
        </w:rPr>
        <w:t xml:space="preserve">bent minstens </w:t>
      </w:r>
      <w:r w:rsidR="00B322D4" w:rsidRPr="009335FB">
        <w:rPr>
          <w:b/>
          <w:noProof w:val="0"/>
          <w:color w:val="FF0000"/>
        </w:rPr>
        <w:t>18</w:t>
      </w:r>
      <w:r w:rsidR="00B322D4" w:rsidRPr="009335FB">
        <w:rPr>
          <w:b/>
          <w:noProof w:val="0"/>
        </w:rPr>
        <w:t xml:space="preserve"> jaar oud;</w:t>
      </w:r>
    </w:p>
    <w:p w14:paraId="2BAA1725" w14:textId="324CB368" w:rsidR="00B322D4" w:rsidRPr="009335FB" w:rsidRDefault="009335FB" w:rsidP="00B322D4">
      <w:pPr>
        <w:pStyle w:val="Opsomming"/>
        <w:ind w:left="426"/>
        <w:rPr>
          <w:b/>
          <w:noProof w:val="0"/>
          <w:color w:val="FF0000"/>
        </w:rPr>
      </w:pPr>
      <w:r w:rsidRPr="009335FB">
        <w:rPr>
          <w:b/>
          <w:noProof w:val="0"/>
          <w:color w:val="FF0000"/>
        </w:rPr>
        <w:t xml:space="preserve">Je </w:t>
      </w:r>
      <w:r w:rsidR="00B322D4" w:rsidRPr="009335FB">
        <w:rPr>
          <w:b/>
          <w:noProof w:val="0"/>
          <w:color w:val="FF0000"/>
        </w:rPr>
        <w:t>hebt het diploma trainer-coach 4;</w:t>
      </w:r>
    </w:p>
    <w:p w14:paraId="3746BCAF" w14:textId="57780D43" w:rsidR="00B322D4" w:rsidRPr="009335FB" w:rsidRDefault="009335FB" w:rsidP="00B322D4">
      <w:pPr>
        <w:pStyle w:val="Opsomming"/>
        <w:ind w:left="426"/>
        <w:rPr>
          <w:b/>
          <w:noProof w:val="0"/>
          <w:color w:val="FF0000"/>
        </w:rPr>
      </w:pPr>
      <w:r w:rsidRPr="009335FB">
        <w:rPr>
          <w:b/>
          <w:noProof w:val="0"/>
          <w:color w:val="FF0000"/>
        </w:rPr>
        <w:t xml:space="preserve">Je </w:t>
      </w:r>
      <w:r w:rsidR="00B322D4" w:rsidRPr="009335FB">
        <w:rPr>
          <w:b/>
          <w:noProof w:val="0"/>
          <w:color w:val="FF0000"/>
        </w:rPr>
        <w:t>bent lid van de bond;</w:t>
      </w:r>
    </w:p>
    <w:p w14:paraId="2FC16209" w14:textId="31EEE4D7" w:rsidR="00B322D4" w:rsidRPr="009335FB" w:rsidRDefault="009335FB" w:rsidP="00B322D4">
      <w:pPr>
        <w:pStyle w:val="Opsomming"/>
        <w:ind w:left="426"/>
        <w:rPr>
          <w:b/>
          <w:noProof w:val="0"/>
          <w:color w:val="FF0000"/>
        </w:rPr>
      </w:pPr>
      <w:r w:rsidRPr="009335FB">
        <w:rPr>
          <w:b/>
          <w:noProof w:val="0"/>
          <w:color w:val="FF0000"/>
        </w:rPr>
        <w:t xml:space="preserve">Je </w:t>
      </w:r>
      <w:r w:rsidR="00B322D4" w:rsidRPr="009335FB">
        <w:rPr>
          <w:b/>
          <w:noProof w:val="0"/>
          <w:color w:val="FF0000"/>
        </w:rPr>
        <w:t xml:space="preserve">beschikt over kwalificatie </w:t>
      </w:r>
      <w:r w:rsidR="009C5B09">
        <w:rPr>
          <w:b/>
          <w:noProof w:val="0"/>
          <w:color w:val="FF0000"/>
        </w:rPr>
        <w:t xml:space="preserve">… </w:t>
      </w:r>
      <w:r w:rsidR="00B322D4" w:rsidRPr="009335FB">
        <w:rPr>
          <w:b/>
          <w:noProof w:val="0"/>
          <w:color w:val="FF0000"/>
        </w:rPr>
        <w:t>en/of eigen vaardigheden …;</w:t>
      </w:r>
    </w:p>
    <w:p w14:paraId="6DD03345" w14:textId="645D248D" w:rsidR="00B322D4" w:rsidRPr="00155011" w:rsidRDefault="009335FB" w:rsidP="00155011">
      <w:pPr>
        <w:pStyle w:val="Opsomming"/>
        <w:ind w:left="426"/>
        <w:rPr>
          <w:b/>
          <w:noProof w:val="0"/>
          <w:color w:val="FF0000"/>
        </w:rPr>
      </w:pPr>
      <w:r w:rsidRPr="009335FB">
        <w:rPr>
          <w:b/>
          <w:noProof w:val="0"/>
          <w:color w:val="FF0000"/>
        </w:rPr>
        <w:t xml:space="preserve">Je </w:t>
      </w:r>
      <w:r w:rsidR="00B322D4" w:rsidRPr="009335FB">
        <w:rPr>
          <w:b/>
          <w:noProof w:val="0"/>
          <w:color w:val="FF0000"/>
        </w:rPr>
        <w:t>hebt inschrijfgeld voor de PVB betaald.</w:t>
      </w:r>
    </w:p>
    <w:p w14:paraId="674BDFC4" w14:textId="77777777" w:rsidR="00B322D4" w:rsidRPr="00647EA2" w:rsidRDefault="00B322D4" w:rsidP="00B322D4">
      <w:pPr>
        <w:pStyle w:val="Kop2"/>
        <w:numPr>
          <w:ilvl w:val="0"/>
          <w:numId w:val="27"/>
        </w:numPr>
        <w:rPr>
          <w:noProof w:val="0"/>
        </w:rPr>
      </w:pPr>
      <w:bookmarkStart w:id="128" w:name="_Toc344645058"/>
      <w:bookmarkStart w:id="129" w:name="_Toc350414008"/>
      <w:bookmarkStart w:id="130" w:name="_Toc354670059"/>
      <w:r w:rsidRPr="00647EA2">
        <w:rPr>
          <w:noProof w:val="0"/>
        </w:rPr>
        <w:t>Onderdelen PVB</w:t>
      </w:r>
      <w:bookmarkEnd w:id="128"/>
      <w:bookmarkEnd w:id="129"/>
      <w:bookmarkEnd w:id="130"/>
      <w:r w:rsidRPr="00647EA2">
        <w:rPr>
          <w:noProof w:val="0"/>
        </w:rPr>
        <w:t xml:space="preserve"> </w:t>
      </w:r>
    </w:p>
    <w:p w14:paraId="64D44C3A" w14:textId="77777777" w:rsidR="00B322D4" w:rsidRPr="00647EA2" w:rsidRDefault="00B322D4" w:rsidP="00B322D4">
      <w:pPr>
        <w:rPr>
          <w:noProof w:val="0"/>
        </w:rPr>
      </w:pPr>
    </w:p>
    <w:p w14:paraId="3F7D27BC" w14:textId="77777777" w:rsidR="00B322D4" w:rsidRPr="00647EA2" w:rsidRDefault="00B322D4" w:rsidP="00B322D4">
      <w:pPr>
        <w:rPr>
          <w:noProof w:val="0"/>
        </w:rPr>
      </w:pPr>
      <w:r w:rsidRPr="00647EA2">
        <w:rPr>
          <w:noProof w:val="0"/>
        </w:rPr>
        <w:t xml:space="preserve">De PVB bestaat uit een portfoliobeoordeling. Een portfoliobeoordeling bestaat uit een beoordeling van het portfolio </w:t>
      </w:r>
      <w:r w:rsidRPr="00647EA2">
        <w:rPr>
          <w:noProof w:val="0"/>
          <w:color w:val="FF0000"/>
        </w:rPr>
        <w:t xml:space="preserve">en een aanvullend reflectie-interview </w:t>
      </w:r>
      <w:r w:rsidRPr="00647EA2">
        <w:rPr>
          <w:noProof w:val="0"/>
        </w:rPr>
        <w:t xml:space="preserve">door de PVB-beoordelaar. Het reflectie-interview gaat over de beoordelingscriteria waarover nog twijfel bestaat wat betreft de beheersing. </w:t>
      </w:r>
      <w:r w:rsidRPr="00647EA2">
        <w:rPr>
          <w:noProof w:val="0"/>
          <w:color w:val="FF0000"/>
        </w:rPr>
        <w:t xml:space="preserve">Criteria die in het portfolio als onvoldoende zijn beoordeeld, kunnen in het reflectie-interview niet meer worden omgebogen naar een voldoende. </w:t>
      </w:r>
      <w:r w:rsidRPr="00647EA2">
        <w:rPr>
          <w:noProof w:val="0"/>
        </w:rPr>
        <w:t xml:space="preserve">Een reflectie-interview duurt </w:t>
      </w:r>
      <w:r w:rsidRPr="00647EA2">
        <w:rPr>
          <w:noProof w:val="0"/>
          <w:color w:val="FF0000"/>
        </w:rPr>
        <w:t xml:space="preserve">maximaal 45 </w:t>
      </w:r>
      <w:r w:rsidRPr="00647EA2">
        <w:rPr>
          <w:noProof w:val="0"/>
        </w:rPr>
        <w:t xml:space="preserve">minuten. </w:t>
      </w:r>
    </w:p>
    <w:p w14:paraId="3F6A28E5" w14:textId="77777777" w:rsidR="00B322D4" w:rsidRPr="00647EA2" w:rsidRDefault="00B322D4" w:rsidP="00B322D4">
      <w:pPr>
        <w:rPr>
          <w:noProof w:val="0"/>
        </w:rPr>
      </w:pPr>
    </w:p>
    <w:p w14:paraId="66AFAB9C" w14:textId="77777777" w:rsidR="00B322D4" w:rsidRPr="00647EA2" w:rsidRDefault="00B322D4" w:rsidP="00B322D4">
      <w:pPr>
        <w:rPr>
          <w:noProof w:val="0"/>
        </w:rPr>
      </w:pPr>
      <w:r w:rsidRPr="00647EA2">
        <w:rPr>
          <w:noProof w:val="0"/>
        </w:rPr>
        <w:t xml:space="preserve">De beoordelingscriteria staan in het protocol van PVB 5.1. </w:t>
      </w:r>
    </w:p>
    <w:p w14:paraId="7C577861" w14:textId="77777777" w:rsidR="00B322D4" w:rsidRPr="00647EA2" w:rsidRDefault="00B322D4" w:rsidP="00B322D4">
      <w:pPr>
        <w:pStyle w:val="Kop2"/>
        <w:numPr>
          <w:ilvl w:val="0"/>
          <w:numId w:val="27"/>
        </w:numPr>
        <w:rPr>
          <w:noProof w:val="0"/>
        </w:rPr>
      </w:pPr>
      <w:bookmarkStart w:id="131" w:name="_Toc344645059"/>
      <w:bookmarkStart w:id="132" w:name="_Toc350414009"/>
      <w:bookmarkStart w:id="133" w:name="_Toc354670060"/>
      <w:r w:rsidRPr="00647EA2">
        <w:rPr>
          <w:noProof w:val="0"/>
        </w:rPr>
        <w:t>Afnamecondities</w:t>
      </w:r>
      <w:bookmarkEnd w:id="131"/>
      <w:bookmarkEnd w:id="132"/>
      <w:bookmarkEnd w:id="133"/>
      <w:r w:rsidRPr="00647EA2">
        <w:rPr>
          <w:noProof w:val="0"/>
        </w:rPr>
        <w:t xml:space="preserve"> </w:t>
      </w:r>
    </w:p>
    <w:p w14:paraId="42B212FB" w14:textId="77777777" w:rsidR="00B322D4" w:rsidRPr="00647EA2" w:rsidRDefault="00B322D4" w:rsidP="00B322D4">
      <w:pPr>
        <w:rPr>
          <w:noProof w:val="0"/>
        </w:rPr>
      </w:pPr>
    </w:p>
    <w:p w14:paraId="448EF6D5" w14:textId="128A5BC6" w:rsidR="00155011" w:rsidRDefault="00B322D4" w:rsidP="00B322D4">
      <w:pPr>
        <w:rPr>
          <w:noProof w:val="0"/>
        </w:rPr>
      </w:pPr>
      <w:r w:rsidRPr="00647EA2">
        <w:rPr>
          <w:noProof w:val="0"/>
        </w:rPr>
        <w:t xml:space="preserve">Je ontwikkelt een technisch meerjarenplan, voert dit deels uit en evalueert dit tussentijds. Het meerjarenplan is gericht op </w:t>
      </w:r>
      <w:r w:rsidRPr="00647EA2">
        <w:rPr>
          <w:noProof w:val="0"/>
          <w:color w:val="FF0000"/>
        </w:rPr>
        <w:t>sporters</w:t>
      </w:r>
      <w:r w:rsidRPr="00647EA2">
        <w:rPr>
          <w:noProof w:val="0"/>
        </w:rPr>
        <w:t xml:space="preserve"> die minimaal op nationaal niveau presteren. </w:t>
      </w:r>
    </w:p>
    <w:p w14:paraId="60EF6CD5" w14:textId="77777777" w:rsidR="00155011" w:rsidRDefault="00155011">
      <w:pPr>
        <w:spacing w:after="200"/>
        <w:rPr>
          <w:noProof w:val="0"/>
        </w:rPr>
      </w:pPr>
      <w:r>
        <w:rPr>
          <w:noProof w:val="0"/>
        </w:rPr>
        <w:br w:type="page"/>
      </w:r>
    </w:p>
    <w:p w14:paraId="3BA02671" w14:textId="77777777" w:rsidR="00B322D4" w:rsidRPr="00647EA2" w:rsidRDefault="00B322D4" w:rsidP="00B322D4">
      <w:pPr>
        <w:pStyle w:val="Kop2"/>
        <w:numPr>
          <w:ilvl w:val="0"/>
          <w:numId w:val="27"/>
        </w:numPr>
        <w:rPr>
          <w:noProof w:val="0"/>
        </w:rPr>
      </w:pPr>
      <w:bookmarkStart w:id="134" w:name="_Toc344645060"/>
      <w:bookmarkStart w:id="135" w:name="_Toc350414010"/>
      <w:bookmarkStart w:id="136" w:name="_Toc354670061"/>
      <w:r w:rsidRPr="00647EA2">
        <w:rPr>
          <w:noProof w:val="0"/>
        </w:rPr>
        <w:lastRenderedPageBreak/>
        <w:t>Richtlijnen</w:t>
      </w:r>
      <w:bookmarkEnd w:id="134"/>
      <w:bookmarkEnd w:id="135"/>
      <w:bookmarkEnd w:id="136"/>
      <w:r w:rsidRPr="00647EA2">
        <w:rPr>
          <w:noProof w:val="0"/>
        </w:rPr>
        <w:t xml:space="preserve"> </w:t>
      </w:r>
    </w:p>
    <w:p w14:paraId="09EF8775" w14:textId="77777777" w:rsidR="00B322D4" w:rsidRPr="00647EA2" w:rsidRDefault="00B322D4" w:rsidP="00B322D4">
      <w:pPr>
        <w:rPr>
          <w:noProof w:val="0"/>
        </w:rPr>
      </w:pPr>
    </w:p>
    <w:p w14:paraId="452C5524" w14:textId="77777777" w:rsidR="00B322D4" w:rsidRPr="00647EA2" w:rsidRDefault="00B322D4" w:rsidP="00B322D4">
      <w:pPr>
        <w:pStyle w:val="Kop5"/>
        <w:numPr>
          <w:ilvl w:val="1"/>
          <w:numId w:val="27"/>
        </w:numPr>
        <w:rPr>
          <w:noProof w:val="0"/>
        </w:rPr>
      </w:pPr>
      <w:r w:rsidRPr="00647EA2">
        <w:rPr>
          <w:noProof w:val="0"/>
        </w:rPr>
        <w:t>Informatie</w:t>
      </w:r>
    </w:p>
    <w:p w14:paraId="50CB246A" w14:textId="77777777" w:rsidR="00B322D4" w:rsidRPr="00647EA2" w:rsidRDefault="00B322D4" w:rsidP="00B322D4">
      <w:pPr>
        <w:rPr>
          <w:noProof w:val="0"/>
        </w:rPr>
      </w:pPr>
    </w:p>
    <w:p w14:paraId="1C40C449" w14:textId="77777777" w:rsidR="00B322D4" w:rsidRPr="00647EA2" w:rsidRDefault="00B322D4" w:rsidP="00B322D4">
      <w:pPr>
        <w:rPr>
          <w:noProof w:val="0"/>
          <w:color w:val="FF0000"/>
        </w:rPr>
      </w:pPr>
      <w:r w:rsidRPr="00647EA2">
        <w:rPr>
          <w:noProof w:val="0"/>
        </w:rPr>
        <w:t xml:space="preserve">Informatie over de PVB staat in deze PVB-beschrijving, het toetsplan voor kwalificatie </w:t>
      </w:r>
      <w:r w:rsidRPr="00647EA2">
        <w:rPr>
          <w:noProof w:val="0"/>
          <w:color w:val="FF0000"/>
        </w:rPr>
        <w:t>trainer-coach</w:t>
      </w:r>
      <w:r w:rsidRPr="00647EA2">
        <w:rPr>
          <w:noProof w:val="0"/>
        </w:rPr>
        <w:t xml:space="preserve"> 5 en het Toetsreglement sport. Deze documenten zijn te vinden op </w:t>
      </w:r>
      <w:r w:rsidRPr="00647EA2">
        <w:rPr>
          <w:rStyle w:val="Standaard1roodChar"/>
          <w:rFonts w:eastAsiaTheme="minorHAnsi"/>
          <w:noProof w:val="0"/>
        </w:rPr>
        <w:t xml:space="preserve">www. </w:t>
      </w:r>
      <w:r>
        <w:rPr>
          <w:rStyle w:val="Standaard1roodChar"/>
          <w:rFonts w:eastAsiaTheme="minorHAnsi"/>
          <w:noProof w:val="0"/>
        </w:rPr>
        <w:t>.</w:t>
      </w:r>
      <w:r w:rsidRPr="00647EA2">
        <w:rPr>
          <w:rStyle w:val="Standaard1roodChar"/>
          <w:rFonts w:eastAsiaTheme="minorHAnsi"/>
          <w:noProof w:val="0"/>
        </w:rPr>
        <w:t>..</w:t>
      </w:r>
      <w:r>
        <w:rPr>
          <w:rStyle w:val="Standaard1roodChar"/>
          <w:rFonts w:eastAsiaTheme="minorHAnsi"/>
          <w:noProof w:val="0"/>
        </w:rPr>
        <w:t xml:space="preserve"> </w:t>
      </w:r>
      <w:r w:rsidRPr="00647EA2">
        <w:rPr>
          <w:rStyle w:val="Standaard1roodChar"/>
          <w:rFonts w:eastAsiaTheme="minorHAnsi"/>
          <w:noProof w:val="0"/>
        </w:rPr>
        <w:t>.nl</w:t>
      </w:r>
      <w:r w:rsidRPr="00647EA2">
        <w:rPr>
          <w:noProof w:val="0"/>
          <w:color w:val="FF0000"/>
        </w:rPr>
        <w:t xml:space="preserve">. </w:t>
      </w:r>
    </w:p>
    <w:p w14:paraId="7BB6ECD2" w14:textId="77777777" w:rsidR="00B322D4" w:rsidRPr="00647EA2" w:rsidRDefault="00B322D4" w:rsidP="00B322D4">
      <w:pPr>
        <w:pStyle w:val="Standaard1"/>
      </w:pPr>
    </w:p>
    <w:p w14:paraId="33A83F5B" w14:textId="77777777" w:rsidR="00B322D4" w:rsidRPr="00647EA2" w:rsidRDefault="00B322D4" w:rsidP="00B322D4">
      <w:pPr>
        <w:pStyle w:val="Kop5"/>
        <w:numPr>
          <w:ilvl w:val="1"/>
          <w:numId w:val="27"/>
        </w:numPr>
        <w:rPr>
          <w:noProof w:val="0"/>
        </w:rPr>
      </w:pPr>
      <w:r w:rsidRPr="00647EA2">
        <w:rPr>
          <w:noProof w:val="0"/>
        </w:rPr>
        <w:t>Inschrijvingsprocedure</w:t>
      </w:r>
    </w:p>
    <w:p w14:paraId="589364B1" w14:textId="77777777" w:rsidR="00B322D4" w:rsidRPr="00647EA2" w:rsidRDefault="00B322D4" w:rsidP="00B322D4">
      <w:pPr>
        <w:rPr>
          <w:noProof w:val="0"/>
        </w:rPr>
      </w:pPr>
    </w:p>
    <w:p w14:paraId="298AC3F4" w14:textId="77777777" w:rsidR="00B322D4" w:rsidRPr="00647EA2" w:rsidRDefault="00B322D4" w:rsidP="00B322D4">
      <w:pPr>
        <w:rPr>
          <w:noProof w:val="0"/>
        </w:rPr>
      </w:pPr>
      <w:r w:rsidRPr="00647EA2">
        <w:rPr>
          <w:noProof w:val="0"/>
        </w:rPr>
        <w:t xml:space="preserve">Je schrijft je in voor de PVB door </w:t>
      </w:r>
      <w:r w:rsidRPr="00647EA2">
        <w:rPr>
          <w:noProof w:val="0"/>
          <w:color w:val="FF0000"/>
        </w:rPr>
        <w:t>het portfolio naar het bondsbureau te versturen</w:t>
      </w:r>
      <w:r w:rsidRPr="00647EA2">
        <w:rPr>
          <w:noProof w:val="0"/>
        </w:rPr>
        <w:t xml:space="preserve">. De toetsingscommissie bevestigt schriftelijk </w:t>
      </w:r>
      <w:r w:rsidRPr="00647EA2">
        <w:rPr>
          <w:noProof w:val="0"/>
          <w:color w:val="FF0000"/>
        </w:rPr>
        <w:t>de ontvangst van het portfolio en bevestigt daarmee</w:t>
      </w:r>
      <w:r w:rsidRPr="00647EA2">
        <w:rPr>
          <w:noProof w:val="0"/>
        </w:rPr>
        <w:t xml:space="preserve"> de inschrijving voor de PVB. </w:t>
      </w:r>
    </w:p>
    <w:p w14:paraId="4B8C1F76" w14:textId="77777777" w:rsidR="00B322D4" w:rsidRPr="00647EA2" w:rsidRDefault="00B322D4" w:rsidP="00B322D4">
      <w:pPr>
        <w:pStyle w:val="Standaard1"/>
      </w:pPr>
    </w:p>
    <w:p w14:paraId="599FD811" w14:textId="77777777" w:rsidR="00B322D4" w:rsidRPr="00647EA2" w:rsidRDefault="00B322D4" w:rsidP="00B322D4">
      <w:pPr>
        <w:pStyle w:val="Kop5"/>
        <w:numPr>
          <w:ilvl w:val="1"/>
          <w:numId w:val="27"/>
        </w:numPr>
        <w:rPr>
          <w:noProof w:val="0"/>
        </w:rPr>
      </w:pPr>
      <w:r w:rsidRPr="00647EA2">
        <w:rPr>
          <w:noProof w:val="0"/>
        </w:rPr>
        <w:t>Voorbereiding kandidaat</w:t>
      </w:r>
    </w:p>
    <w:p w14:paraId="6430FB16" w14:textId="77777777" w:rsidR="00B322D4" w:rsidRPr="00647EA2" w:rsidRDefault="00B322D4" w:rsidP="00B322D4">
      <w:pPr>
        <w:rPr>
          <w:noProof w:val="0"/>
        </w:rPr>
      </w:pPr>
    </w:p>
    <w:p w14:paraId="461D5EF2" w14:textId="026A2949" w:rsidR="00B322D4" w:rsidRPr="00647EA2" w:rsidRDefault="00B322D4" w:rsidP="00B322D4">
      <w:pPr>
        <w:rPr>
          <w:noProof w:val="0"/>
        </w:rPr>
      </w:pPr>
      <w:r w:rsidRPr="00647EA2">
        <w:rPr>
          <w:noProof w:val="0"/>
        </w:rPr>
        <w:t>Voor de portfoliobeoordeling wordt in het kader van de PVB geen aparte voorbereidingen van je verwacht.</w:t>
      </w:r>
      <w:r w:rsidR="00A66784">
        <w:rPr>
          <w:noProof w:val="0"/>
        </w:rPr>
        <w:t xml:space="preserve"> </w:t>
      </w:r>
    </w:p>
    <w:p w14:paraId="6FD04F97" w14:textId="77777777" w:rsidR="00B322D4" w:rsidRPr="00956421" w:rsidRDefault="00B322D4" w:rsidP="00B322D4">
      <w:pPr>
        <w:pStyle w:val="Kop4"/>
        <w:numPr>
          <w:ilvl w:val="1"/>
          <w:numId w:val="27"/>
        </w:numPr>
        <w:rPr>
          <w:noProof w:val="0"/>
          <w:sz w:val="24"/>
          <w:szCs w:val="24"/>
        </w:rPr>
      </w:pPr>
      <w:r w:rsidRPr="00956421">
        <w:rPr>
          <w:noProof w:val="0"/>
          <w:sz w:val="24"/>
          <w:szCs w:val="24"/>
        </w:rPr>
        <w:t>PVB-beoordelaar</w:t>
      </w:r>
    </w:p>
    <w:p w14:paraId="258A405B" w14:textId="77777777" w:rsidR="00B322D4" w:rsidRPr="00647EA2" w:rsidRDefault="00B322D4" w:rsidP="00B322D4">
      <w:pPr>
        <w:rPr>
          <w:noProof w:val="0"/>
        </w:rPr>
      </w:pPr>
    </w:p>
    <w:p w14:paraId="43D39722" w14:textId="77777777" w:rsidR="00B322D4" w:rsidRPr="00647EA2" w:rsidRDefault="00B322D4" w:rsidP="00155011">
      <w:r w:rsidRPr="00647EA2">
        <w:t xml:space="preserve">De PVB wordt afgenomen door </w:t>
      </w:r>
      <w:r w:rsidRPr="00155011">
        <w:rPr>
          <w:color w:val="FF0000"/>
        </w:rPr>
        <w:t>één</w:t>
      </w:r>
      <w:r w:rsidRPr="00647EA2">
        <w:t xml:space="preserve"> PVB-beoordelaar. De PVB-beoordelaar wordt aangewezen door de toetsingscommissie van de </w:t>
      </w:r>
      <w:r w:rsidRPr="00155011">
        <w:rPr>
          <w:color w:val="FF0000"/>
        </w:rPr>
        <w:t>sportbond. Indien voor meerdere PVB-beoordelaars wordt gekozen, dan moeten ze ieder voor zich en zonder overleg tot een beoordeling komen.</w:t>
      </w:r>
    </w:p>
    <w:p w14:paraId="2759D669" w14:textId="77777777" w:rsidR="00B322D4" w:rsidRPr="00647EA2" w:rsidRDefault="00B322D4" w:rsidP="00B322D4">
      <w:pPr>
        <w:pStyle w:val="Standaard1"/>
        <w:rPr>
          <w:color w:val="0070C0"/>
        </w:rPr>
      </w:pPr>
    </w:p>
    <w:p w14:paraId="3C833291" w14:textId="77777777" w:rsidR="00B322D4" w:rsidRPr="00647EA2" w:rsidRDefault="00B322D4" w:rsidP="00B322D4">
      <w:pPr>
        <w:pStyle w:val="Kop5"/>
        <w:numPr>
          <w:ilvl w:val="1"/>
          <w:numId w:val="27"/>
        </w:numPr>
        <w:rPr>
          <w:noProof w:val="0"/>
        </w:rPr>
      </w:pPr>
      <w:r w:rsidRPr="00647EA2">
        <w:rPr>
          <w:noProof w:val="0"/>
        </w:rPr>
        <w:t>Beoordeling</w:t>
      </w:r>
    </w:p>
    <w:p w14:paraId="1037B5E7" w14:textId="77777777" w:rsidR="00B322D4" w:rsidRPr="00647EA2" w:rsidRDefault="00B322D4" w:rsidP="00B322D4">
      <w:pPr>
        <w:rPr>
          <w:noProof w:val="0"/>
        </w:rPr>
      </w:pPr>
    </w:p>
    <w:p w14:paraId="444A0E7F" w14:textId="77777777" w:rsidR="00B322D4" w:rsidRPr="00647EA2" w:rsidRDefault="00B322D4" w:rsidP="00B322D4">
      <w:pPr>
        <w:rPr>
          <w:noProof w:val="0"/>
        </w:rPr>
      </w:pPr>
      <w:r w:rsidRPr="00647EA2">
        <w:rPr>
          <w:noProof w:val="0"/>
        </w:rPr>
        <w:t xml:space="preserve">Beoordeling gebeurt aan de hand van de beoordelingscriteria die zijn opgenomen in de protocollen. De beoordelingscriteria zijn geclusterd op basis van de werkprocessen. </w:t>
      </w:r>
    </w:p>
    <w:p w14:paraId="681B0516" w14:textId="77777777" w:rsidR="00B322D4" w:rsidRPr="00956421" w:rsidRDefault="00B322D4" w:rsidP="00B322D4">
      <w:pPr>
        <w:pStyle w:val="Kop4"/>
        <w:numPr>
          <w:ilvl w:val="1"/>
          <w:numId w:val="27"/>
        </w:numPr>
        <w:rPr>
          <w:noProof w:val="0"/>
          <w:sz w:val="24"/>
          <w:szCs w:val="24"/>
        </w:rPr>
      </w:pPr>
      <w:r w:rsidRPr="00956421">
        <w:rPr>
          <w:noProof w:val="0"/>
          <w:sz w:val="24"/>
          <w:szCs w:val="24"/>
        </w:rPr>
        <w:t>Normering</w:t>
      </w:r>
    </w:p>
    <w:p w14:paraId="6F9F0CDC" w14:textId="77777777" w:rsidR="00B322D4" w:rsidRPr="00647EA2" w:rsidRDefault="00B322D4" w:rsidP="00B322D4">
      <w:pPr>
        <w:rPr>
          <w:noProof w:val="0"/>
        </w:rPr>
      </w:pPr>
    </w:p>
    <w:p w14:paraId="43BD3507" w14:textId="77777777" w:rsidR="00B322D4" w:rsidRPr="00647EA2" w:rsidRDefault="00B322D4" w:rsidP="00B322D4">
      <w:pPr>
        <w:rPr>
          <w:noProof w:val="0"/>
        </w:rPr>
      </w:pPr>
      <w:r w:rsidRPr="00647EA2">
        <w:rPr>
          <w:noProof w:val="0"/>
        </w:rPr>
        <w:t>Om te slagen moet de portfoliobeoordeling voldoende zijn. Het portfolio is voldoende als</w:t>
      </w:r>
      <w:r w:rsidRPr="00647EA2">
        <w:rPr>
          <w:noProof w:val="0"/>
          <w:color w:val="FF0000"/>
        </w:rPr>
        <w:t xml:space="preserve"> </w:t>
      </w:r>
      <w:r w:rsidRPr="00647EA2">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647EA2">
        <w:rPr>
          <w:noProof w:val="0"/>
        </w:rPr>
        <w:t xml:space="preserve">is gescoord. </w:t>
      </w:r>
    </w:p>
    <w:p w14:paraId="4CA836F7" w14:textId="77777777" w:rsidR="00B322D4" w:rsidRPr="00647EA2" w:rsidRDefault="00B322D4" w:rsidP="00B322D4">
      <w:pPr>
        <w:pStyle w:val="Standaard1"/>
        <w:rPr>
          <w:color w:val="FF0000"/>
        </w:rPr>
      </w:pPr>
    </w:p>
    <w:p w14:paraId="6C51915F" w14:textId="77777777" w:rsidR="00B322D4" w:rsidRPr="00647EA2" w:rsidRDefault="00B322D4" w:rsidP="00B322D4">
      <w:pPr>
        <w:pStyle w:val="Kop5"/>
        <w:numPr>
          <w:ilvl w:val="1"/>
          <w:numId w:val="27"/>
        </w:numPr>
        <w:rPr>
          <w:noProof w:val="0"/>
        </w:rPr>
      </w:pPr>
      <w:r w:rsidRPr="00647EA2">
        <w:rPr>
          <w:noProof w:val="0"/>
        </w:rPr>
        <w:t>Uitslag</w:t>
      </w:r>
    </w:p>
    <w:p w14:paraId="1042DC15" w14:textId="77777777" w:rsidR="00B322D4" w:rsidRPr="00647EA2" w:rsidRDefault="00B322D4" w:rsidP="00B322D4">
      <w:pPr>
        <w:rPr>
          <w:noProof w:val="0"/>
        </w:rPr>
      </w:pPr>
    </w:p>
    <w:p w14:paraId="7001BAC3" w14:textId="77777777" w:rsidR="00B322D4" w:rsidRPr="00647EA2" w:rsidRDefault="00B322D4" w:rsidP="00B322D4">
      <w:pPr>
        <w:rPr>
          <w:noProof w:val="0"/>
        </w:rPr>
      </w:pPr>
      <w:r w:rsidRPr="00647EA2">
        <w:rPr>
          <w:noProof w:val="0"/>
        </w:rPr>
        <w:t>De toetsingscommissie stelt de uitslag vast en bericht je binnen</w:t>
      </w:r>
      <w:r w:rsidRPr="00647EA2">
        <w:rPr>
          <w:noProof w:val="0"/>
          <w:color w:val="FF0000"/>
        </w:rPr>
        <w:t xml:space="preserve"> 15 </w:t>
      </w:r>
      <w:r w:rsidRPr="00647EA2">
        <w:rPr>
          <w:noProof w:val="0"/>
        </w:rPr>
        <w:t>werk</w:t>
      </w:r>
      <w:r>
        <w:rPr>
          <w:noProof w:val="0"/>
        </w:rPr>
        <w:t>dagen na de dag van bevestiging van de inschrijving van de PVB.</w:t>
      </w:r>
    </w:p>
    <w:p w14:paraId="0D66C055" w14:textId="77777777" w:rsidR="00B322D4" w:rsidRPr="00647EA2" w:rsidRDefault="00B322D4" w:rsidP="00B322D4">
      <w:pPr>
        <w:pStyle w:val="Standaard1"/>
        <w:rPr>
          <w:color w:val="FF0000"/>
        </w:rPr>
      </w:pPr>
    </w:p>
    <w:p w14:paraId="39ED292A" w14:textId="77777777" w:rsidR="00B322D4" w:rsidRPr="00647EA2" w:rsidRDefault="00B322D4" w:rsidP="00B322D4">
      <w:pPr>
        <w:pStyle w:val="Kop5"/>
        <w:numPr>
          <w:ilvl w:val="1"/>
          <w:numId w:val="27"/>
        </w:numPr>
        <w:rPr>
          <w:noProof w:val="0"/>
        </w:rPr>
      </w:pPr>
      <w:r w:rsidRPr="00647EA2">
        <w:rPr>
          <w:noProof w:val="0"/>
        </w:rPr>
        <w:t xml:space="preserve">Herkansing </w:t>
      </w:r>
    </w:p>
    <w:p w14:paraId="5A50F125" w14:textId="77777777" w:rsidR="00B322D4" w:rsidRPr="00647EA2" w:rsidRDefault="00B322D4" w:rsidP="00B322D4">
      <w:pPr>
        <w:rPr>
          <w:noProof w:val="0"/>
        </w:rPr>
      </w:pPr>
    </w:p>
    <w:p w14:paraId="6E3FFDD1" w14:textId="77777777" w:rsidR="00B322D4" w:rsidRPr="00647EA2" w:rsidRDefault="00B322D4" w:rsidP="00B322D4">
      <w:pPr>
        <w:rPr>
          <w:noProof w:val="0"/>
          <w:color w:val="FF0000"/>
        </w:rPr>
      </w:pPr>
      <w:r w:rsidRPr="00647EA2">
        <w:rPr>
          <w:noProof w:val="0"/>
        </w:rPr>
        <w:t xml:space="preserve">Voorgaande richtlijnen zijn ook van toepassing op een herkansing. Het aantal herkansingen voor de PVB is maximaal </w:t>
      </w:r>
      <w:r w:rsidRPr="00647EA2">
        <w:rPr>
          <w:noProof w:val="0"/>
          <w:color w:val="FF0000"/>
        </w:rPr>
        <w:t>twee</w:t>
      </w:r>
      <w:r w:rsidRPr="00647EA2">
        <w:rPr>
          <w:noProof w:val="0"/>
        </w:rPr>
        <w:t xml:space="preserve">. In totaal heb je dus </w:t>
      </w:r>
      <w:r w:rsidRPr="00647EA2">
        <w:rPr>
          <w:noProof w:val="0"/>
          <w:color w:val="FF0000"/>
        </w:rPr>
        <w:t>drie</w:t>
      </w:r>
      <w:r w:rsidRPr="00647EA2">
        <w:rPr>
          <w:noProof w:val="0"/>
        </w:rPr>
        <w:t xml:space="preserve"> kansen om PVB 5.1 te halen. </w:t>
      </w:r>
      <w:r w:rsidRPr="00647EA2">
        <w:rPr>
          <w:noProof w:val="0"/>
          <w:color w:val="FF0000"/>
        </w:rPr>
        <w:t xml:space="preserve">Hierbij geldt dat er niet langer dan een jaar mag zitten tussen de eerste aanvraag en de laatste herkansing. </w:t>
      </w:r>
    </w:p>
    <w:p w14:paraId="27F931EA" w14:textId="77777777" w:rsidR="00B322D4" w:rsidRPr="00647EA2" w:rsidRDefault="00B322D4" w:rsidP="00B322D4">
      <w:pPr>
        <w:pStyle w:val="Standaard1"/>
      </w:pPr>
    </w:p>
    <w:p w14:paraId="1DFCA292" w14:textId="77777777" w:rsidR="00B322D4" w:rsidRPr="00647EA2" w:rsidRDefault="00B322D4" w:rsidP="00B322D4">
      <w:pPr>
        <w:pStyle w:val="Kop5"/>
        <w:numPr>
          <w:ilvl w:val="1"/>
          <w:numId w:val="27"/>
        </w:numPr>
        <w:rPr>
          <w:noProof w:val="0"/>
        </w:rPr>
      </w:pPr>
      <w:r w:rsidRPr="00647EA2">
        <w:rPr>
          <w:noProof w:val="0"/>
        </w:rPr>
        <w:t xml:space="preserve">Bezwaar of beroep </w:t>
      </w:r>
    </w:p>
    <w:p w14:paraId="7FF5763B" w14:textId="77777777" w:rsidR="00B322D4" w:rsidRPr="00647EA2" w:rsidRDefault="00B322D4" w:rsidP="00B322D4">
      <w:pPr>
        <w:rPr>
          <w:noProof w:val="0"/>
        </w:rPr>
      </w:pPr>
    </w:p>
    <w:p w14:paraId="06C5A24F" w14:textId="77777777" w:rsidR="00B322D4" w:rsidRPr="00647EA2" w:rsidRDefault="00B322D4" w:rsidP="00B322D4">
      <w:pPr>
        <w:rPr>
          <w:noProof w:val="0"/>
        </w:rPr>
      </w:pPr>
      <w:r w:rsidRPr="00647EA2">
        <w:rPr>
          <w:noProof w:val="0"/>
        </w:rPr>
        <w:t xml:space="preserve">Je kunt bij de toetsingscommissie bezwaar maken tegen de gang van zaken voorafgaand aan, tijdens en na de PVB-afname en/of de uitslag van de PVB. </w:t>
      </w:r>
    </w:p>
    <w:p w14:paraId="66F06153" w14:textId="77777777" w:rsidR="00B322D4" w:rsidRPr="00647EA2" w:rsidRDefault="00B322D4" w:rsidP="00B322D4">
      <w:pPr>
        <w:rPr>
          <w:rFonts w:ascii="Arial Narrow" w:eastAsia="Times New Roman" w:hAnsi="Arial Narrow"/>
          <w:b/>
          <w:noProof w:val="0"/>
          <w:color w:val="000080"/>
          <w:sz w:val="32"/>
        </w:rPr>
      </w:pPr>
      <w:r w:rsidRPr="00647EA2">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2ED2A8EF" w14:textId="77777777" w:rsidR="00B322D4" w:rsidRDefault="00B322D4" w:rsidP="00B322D4">
      <w:pPr>
        <w:spacing w:after="200"/>
        <w:rPr>
          <w:rFonts w:eastAsiaTheme="majorEastAsia" w:cstheme="minorHAnsi"/>
          <w:bCs/>
          <w:noProof w:val="0"/>
          <w:color w:val="EC7405"/>
          <w:sz w:val="28"/>
          <w:szCs w:val="28"/>
        </w:rPr>
      </w:pPr>
      <w:bookmarkStart w:id="137" w:name="_Toc344645061"/>
      <w:bookmarkStart w:id="138" w:name="_Toc350414011"/>
      <w:r>
        <w:rPr>
          <w:noProof w:val="0"/>
        </w:rPr>
        <w:br w:type="page"/>
      </w:r>
    </w:p>
    <w:p w14:paraId="62A7B55C" w14:textId="77777777" w:rsidR="00B322D4" w:rsidRPr="00647EA2" w:rsidRDefault="00B322D4" w:rsidP="00B322D4">
      <w:pPr>
        <w:pStyle w:val="Kop2"/>
        <w:ind w:left="567" w:hanging="567"/>
        <w:rPr>
          <w:i/>
          <w:noProof w:val="0"/>
        </w:rPr>
      </w:pPr>
      <w:bookmarkStart w:id="139" w:name="_Toc354670062"/>
      <w:r w:rsidRPr="00647EA2">
        <w:rPr>
          <w:noProof w:val="0"/>
        </w:rPr>
        <w:lastRenderedPageBreak/>
        <w:t xml:space="preserve">Protocol PVB 5.1 Geven van trainingen – </w:t>
      </w:r>
      <w:r w:rsidRPr="00647EA2">
        <w:rPr>
          <w:i/>
          <w:noProof w:val="0"/>
        </w:rPr>
        <w:t>portfoliobeoordeling</w:t>
      </w:r>
      <w:bookmarkEnd w:id="137"/>
      <w:bookmarkEnd w:id="138"/>
      <w:bookmarkEnd w:id="139"/>
    </w:p>
    <w:p w14:paraId="56E570C6" w14:textId="77777777" w:rsidR="00B322D4" w:rsidRPr="00647EA2" w:rsidRDefault="00B322D4" w:rsidP="00B322D4">
      <w:pPr>
        <w:rPr>
          <w:noProof w:val="0"/>
        </w:rPr>
      </w:pPr>
    </w:p>
    <w:tbl>
      <w:tblPr>
        <w:tblStyle w:val="NOCNSF"/>
        <w:tblW w:w="9639" w:type="dxa"/>
        <w:tblLayout w:type="fixed"/>
        <w:tblLook w:val="0480" w:firstRow="0" w:lastRow="0" w:firstColumn="1" w:lastColumn="0" w:noHBand="0" w:noVBand="1"/>
      </w:tblPr>
      <w:tblGrid>
        <w:gridCol w:w="492"/>
        <w:gridCol w:w="3990"/>
        <w:gridCol w:w="390"/>
        <w:gridCol w:w="34"/>
        <w:gridCol w:w="389"/>
        <w:gridCol w:w="423"/>
        <w:gridCol w:w="421"/>
        <w:gridCol w:w="3500"/>
      </w:tblGrid>
      <w:tr w:rsidR="00B322D4" w:rsidRPr="00647EA2" w14:paraId="2CFDDAC6" w14:textId="77777777" w:rsidTr="00956421">
        <w:tc>
          <w:tcPr>
            <w:cnfStyle w:val="001000000000" w:firstRow="0" w:lastRow="0" w:firstColumn="1" w:lastColumn="0" w:oddVBand="0" w:evenVBand="0" w:oddHBand="0" w:evenHBand="0" w:firstRowFirstColumn="0" w:firstRowLastColumn="0" w:lastRowFirstColumn="0" w:lastRowLastColumn="0"/>
            <w:tcW w:w="4962" w:type="dxa"/>
            <w:gridSpan w:val="4"/>
            <w:vMerge w:val="restart"/>
            <w:tcBorders>
              <w:top w:val="nil"/>
              <w:bottom w:val="single" w:sz="48" w:space="0" w:color="FFFFFF"/>
            </w:tcBorders>
          </w:tcPr>
          <w:p w14:paraId="3B243A6A" w14:textId="77777777" w:rsidR="00B322D4" w:rsidRPr="00647EA2" w:rsidRDefault="00B322D4" w:rsidP="002D6683">
            <w:pPr>
              <w:rPr>
                <w:noProof w:val="0"/>
              </w:rPr>
            </w:pPr>
            <w:r w:rsidRPr="00647EA2">
              <w:rPr>
                <w:noProof w:val="0"/>
              </w:rPr>
              <w:t>Naam kandidaat:</w:t>
            </w:r>
          </w:p>
        </w:tc>
        <w:tc>
          <w:tcPr>
            <w:tcW w:w="4785" w:type="dxa"/>
            <w:gridSpan w:val="4"/>
          </w:tcPr>
          <w:p w14:paraId="77E1D03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Datum:</w:t>
            </w:r>
          </w:p>
        </w:tc>
      </w:tr>
      <w:tr w:rsidR="00B322D4" w:rsidRPr="00647EA2" w14:paraId="3D4F0679" w14:textId="77777777" w:rsidTr="00956421">
        <w:trPr>
          <w:trHeight w:val="438"/>
        </w:trPr>
        <w:tc>
          <w:tcPr>
            <w:cnfStyle w:val="001000000000" w:firstRow="0" w:lastRow="0" w:firstColumn="1" w:lastColumn="0" w:oddVBand="0" w:evenVBand="0" w:oddHBand="0" w:evenHBand="0" w:firstRowFirstColumn="0" w:firstRowLastColumn="0" w:lastRowFirstColumn="0" w:lastRowLastColumn="0"/>
            <w:tcW w:w="4962" w:type="dxa"/>
            <w:gridSpan w:val="4"/>
            <w:vMerge/>
            <w:tcBorders>
              <w:top w:val="single" w:sz="48" w:space="0" w:color="FFFFFF" w:themeColor="background1"/>
              <w:bottom w:val="single" w:sz="4" w:space="0" w:color="FFFFFF" w:themeColor="background1"/>
            </w:tcBorders>
          </w:tcPr>
          <w:p w14:paraId="21BE9D19" w14:textId="77777777" w:rsidR="00B322D4" w:rsidRPr="00647EA2" w:rsidRDefault="00B322D4" w:rsidP="002D6683">
            <w:pPr>
              <w:rPr>
                <w:noProof w:val="0"/>
              </w:rPr>
            </w:pPr>
          </w:p>
        </w:tc>
        <w:tc>
          <w:tcPr>
            <w:tcW w:w="4785" w:type="dxa"/>
            <w:gridSpan w:val="4"/>
            <w:tcBorders>
              <w:bottom w:val="single" w:sz="4" w:space="0" w:color="FFFFFF" w:themeColor="background1"/>
            </w:tcBorders>
          </w:tcPr>
          <w:p w14:paraId="289D804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PVB-beoordelaar:</w:t>
            </w:r>
          </w:p>
        </w:tc>
      </w:tr>
      <w:tr w:rsidR="00B322D4" w:rsidRPr="00647EA2" w14:paraId="6891B7B0" w14:textId="77777777" w:rsidTr="00956421">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tcPr>
          <w:p w14:paraId="1BB83244" w14:textId="77777777" w:rsidR="00B322D4" w:rsidRPr="00647EA2" w:rsidRDefault="00B322D4" w:rsidP="002D6683">
            <w:pPr>
              <w:rPr>
                <w:noProof w:val="0"/>
              </w:rPr>
            </w:pPr>
            <w:r w:rsidRPr="00647EA2">
              <w:rPr>
                <w:noProof w:val="0"/>
              </w:rPr>
              <w:t>Voldaan de afnamecondities: ja / nee*</w:t>
            </w:r>
          </w:p>
          <w:p w14:paraId="046D1A2C" w14:textId="77777777" w:rsidR="00B322D4" w:rsidRPr="00647EA2" w:rsidRDefault="00B322D4" w:rsidP="002D6683">
            <w:pPr>
              <w:rPr>
                <w:noProof w:val="0"/>
              </w:rPr>
            </w:pPr>
            <w:r w:rsidRPr="00647EA2">
              <w:rPr>
                <w:noProof w:val="0"/>
                <w:color w:val="FF0000"/>
              </w:rPr>
              <w:t>Portfolio bestaat uit … Het portfolio is compleet: ja / nee*</w:t>
            </w:r>
          </w:p>
        </w:tc>
      </w:tr>
      <w:tr w:rsidR="00B322D4" w:rsidRPr="00647EA2" w14:paraId="06FE92F2" w14:textId="77777777" w:rsidTr="00956421">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3940D37F" w14:textId="77777777" w:rsidR="00B322D4" w:rsidRPr="00647EA2" w:rsidRDefault="00B322D4" w:rsidP="002D6683">
            <w:pPr>
              <w:rPr>
                <w:noProof w:val="0"/>
              </w:rPr>
            </w:pPr>
            <w:r w:rsidRPr="00647EA2">
              <w:rPr>
                <w:noProof w:val="0"/>
              </w:rPr>
              <w:t>*Bij nee gaat de PVB niet door. De PVB-beoordelaar motiveert dit bij de toelichting.</w:t>
            </w:r>
          </w:p>
        </w:tc>
      </w:tr>
      <w:tr w:rsidR="00B322D4" w:rsidRPr="00647EA2" w14:paraId="1DE9AEA0"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Pr>
          <w:p w14:paraId="6F57FF4A" w14:textId="77777777" w:rsidR="00B322D4" w:rsidRPr="00647EA2" w:rsidRDefault="00B322D4" w:rsidP="002D6683">
            <w:pPr>
              <w:rPr>
                <w:noProof w:val="0"/>
              </w:rPr>
            </w:pPr>
            <w:r w:rsidRPr="00647EA2">
              <w:rPr>
                <w:noProof w:val="0"/>
              </w:rPr>
              <w:t>Toelichting</w:t>
            </w:r>
          </w:p>
        </w:tc>
      </w:tr>
      <w:tr w:rsidR="009F0EF8" w:rsidRPr="00647EA2" w14:paraId="554B5F0A" w14:textId="77777777" w:rsidTr="00956421">
        <w:trPr>
          <w:trHeight w:val="1344"/>
        </w:trPr>
        <w:tc>
          <w:tcPr>
            <w:cnfStyle w:val="001000000000" w:firstRow="0" w:lastRow="0" w:firstColumn="1" w:lastColumn="0" w:oddVBand="0" w:evenVBand="0" w:oddHBand="0" w:evenHBand="0" w:firstRowFirstColumn="0" w:firstRowLastColumn="0" w:lastRowFirstColumn="0" w:lastRowLastColumn="0"/>
            <w:tcW w:w="4536" w:type="dxa"/>
            <w:gridSpan w:val="2"/>
            <w:tcBorders>
              <w:top w:val="nil"/>
              <w:bottom w:val="single" w:sz="4" w:space="0" w:color="FFFFFF" w:themeColor="background1"/>
            </w:tcBorders>
          </w:tcPr>
          <w:p w14:paraId="3D145C9E" w14:textId="77777777" w:rsidR="009F0EF8" w:rsidRPr="00647EA2" w:rsidRDefault="009F0EF8" w:rsidP="002D6683">
            <w:pPr>
              <w:rPr>
                <w:noProof w:val="0"/>
              </w:rPr>
            </w:pPr>
            <w:r w:rsidRPr="00647EA2">
              <w:rPr>
                <w:noProof w:val="0"/>
              </w:rPr>
              <w:t>Beoordelingscriteria</w:t>
            </w:r>
          </w:p>
        </w:tc>
        <w:tc>
          <w:tcPr>
            <w:tcW w:w="392" w:type="dxa"/>
            <w:tcBorders>
              <w:bottom w:val="single" w:sz="4" w:space="0" w:color="FFFFFF" w:themeColor="background1"/>
            </w:tcBorders>
            <w:textDirection w:val="btLr"/>
          </w:tcPr>
          <w:p w14:paraId="5131F2CA" w14:textId="77777777" w:rsidR="009F0EF8" w:rsidRPr="00647EA2" w:rsidRDefault="009F0EF8" w:rsidP="002D6683">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647EA2">
              <w:rPr>
                <w:noProof w:val="0"/>
                <w:color w:val="auto"/>
              </w:rPr>
              <w:t>Portfolio</w:t>
            </w:r>
          </w:p>
        </w:tc>
        <w:tc>
          <w:tcPr>
            <w:tcW w:w="425" w:type="dxa"/>
            <w:gridSpan w:val="2"/>
            <w:tcBorders>
              <w:bottom w:val="single" w:sz="4" w:space="0" w:color="FFFFFF" w:themeColor="background1"/>
            </w:tcBorders>
            <w:textDirection w:val="btLr"/>
          </w:tcPr>
          <w:p w14:paraId="043BFD9D" w14:textId="77777777" w:rsidR="009F0EF8" w:rsidRPr="00647EA2" w:rsidRDefault="009F0EF8" w:rsidP="002D6683">
            <w:pPr>
              <w:cnfStyle w:val="000000000000" w:firstRow="0" w:lastRow="0" w:firstColumn="0" w:lastColumn="0" w:oddVBand="0" w:evenVBand="0" w:oddHBand="0" w:evenHBand="0" w:firstRowFirstColumn="0" w:firstRowLastColumn="0" w:lastRowFirstColumn="0" w:lastRowLastColumn="0"/>
              <w:rPr>
                <w:noProof w:val="0"/>
                <w:color w:val="FF0000"/>
              </w:rPr>
            </w:pPr>
            <w:r w:rsidRPr="00647EA2">
              <w:rPr>
                <w:noProof w:val="0"/>
                <w:color w:val="FF0000"/>
              </w:rPr>
              <w:t>Reflectie</w:t>
            </w:r>
          </w:p>
        </w:tc>
        <w:tc>
          <w:tcPr>
            <w:tcW w:w="425" w:type="dxa"/>
            <w:tcBorders>
              <w:bottom w:val="single" w:sz="4" w:space="0" w:color="FFFFFF" w:themeColor="background1"/>
            </w:tcBorders>
            <w:textDirection w:val="btLr"/>
          </w:tcPr>
          <w:p w14:paraId="0C7D156E" w14:textId="77777777" w:rsidR="009F0EF8" w:rsidRPr="00647EA2" w:rsidRDefault="009F0EF8"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Voldaan</w:t>
            </w:r>
          </w:p>
        </w:tc>
        <w:tc>
          <w:tcPr>
            <w:tcW w:w="3969" w:type="dxa"/>
            <w:gridSpan w:val="2"/>
            <w:tcBorders>
              <w:bottom w:val="single" w:sz="4" w:space="0" w:color="FFFFFF" w:themeColor="background1"/>
            </w:tcBorders>
          </w:tcPr>
          <w:p w14:paraId="1954624A" w14:textId="77777777" w:rsidR="009F0EF8" w:rsidRPr="00647EA2" w:rsidRDefault="009F0EF8"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Bewijzen (of het </w:t>
            </w:r>
            <w:r>
              <w:rPr>
                <w:noProof w:val="0"/>
              </w:rPr>
              <w:t>ontbreken daarvan</w:t>
            </w:r>
            <w:r w:rsidRPr="00647EA2">
              <w:rPr>
                <w:noProof w:val="0"/>
              </w:rPr>
              <w:t xml:space="preserve">) waarop score is gebaseerd </w:t>
            </w:r>
            <w:r w:rsidRPr="00647EA2">
              <w:rPr>
                <w:noProof w:val="0"/>
                <w:color w:val="FF0000"/>
              </w:rPr>
              <w:t>Toelichting</w:t>
            </w:r>
          </w:p>
        </w:tc>
      </w:tr>
      <w:tr w:rsidR="00B322D4" w:rsidRPr="00647EA2" w14:paraId="0E3AE6E0" w14:textId="77777777" w:rsidTr="00956421">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shd w:val="clear" w:color="auto" w:fill="FAD7B6"/>
          </w:tcPr>
          <w:p w14:paraId="4789D847" w14:textId="77777777" w:rsidR="00B322D4" w:rsidRPr="00647EA2" w:rsidRDefault="00B322D4" w:rsidP="002D6683">
            <w:pPr>
              <w:rPr>
                <w:noProof w:val="0"/>
              </w:rPr>
            </w:pPr>
            <w:r w:rsidRPr="00647EA2">
              <w:rPr>
                <w:noProof w:val="0"/>
              </w:rPr>
              <w:t xml:space="preserve">Werkproces 5.1.1 Formuleert doelen op basis van topsportvisie, -beleid en analyses </w:t>
            </w:r>
          </w:p>
        </w:tc>
      </w:tr>
      <w:tr w:rsidR="00B322D4" w:rsidRPr="00647EA2" w14:paraId="35BED76A"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04B7D301" w14:textId="77777777" w:rsidR="00B322D4" w:rsidRPr="00292947" w:rsidRDefault="00B322D4" w:rsidP="002D6683">
            <w:pPr>
              <w:pStyle w:val="Opsomming"/>
              <w:numPr>
                <w:ilvl w:val="0"/>
                <w:numId w:val="0"/>
              </w:numPr>
              <w:ind w:left="284" w:hanging="284"/>
              <w:rPr>
                <w:b w:val="0"/>
                <w:noProof w:val="0"/>
              </w:rPr>
            </w:pPr>
            <w:r w:rsidRPr="00292947">
              <w:rPr>
                <w:b w:val="0"/>
                <w:noProof w:val="0"/>
              </w:rPr>
              <w:t>De resultaten van dit werkproces zijn:</w:t>
            </w:r>
          </w:p>
          <w:p w14:paraId="1B26869C" w14:textId="6A657B8A" w:rsidR="00B322D4" w:rsidRPr="00292947" w:rsidRDefault="00B322D4" w:rsidP="00292947">
            <w:pPr>
              <w:pStyle w:val="Opsomming"/>
              <w:rPr>
                <w:b w:val="0"/>
              </w:rPr>
            </w:pPr>
            <w:r w:rsidRPr="00292947">
              <w:rPr>
                <w:b w:val="0"/>
              </w:rPr>
              <w:t>Het prestatieprofiel sport is naar internationale standaard;</w:t>
            </w:r>
          </w:p>
          <w:p w14:paraId="3006DFD2" w14:textId="2E84567D" w:rsidR="00B322D4" w:rsidRPr="00292947" w:rsidRDefault="00B322D4" w:rsidP="00292947">
            <w:pPr>
              <w:pStyle w:val="Opsomming"/>
              <w:rPr>
                <w:b w:val="0"/>
              </w:rPr>
            </w:pPr>
            <w:r w:rsidRPr="00292947">
              <w:rPr>
                <w:b w:val="0"/>
              </w:rPr>
              <w:t xml:space="preserve">De prestatieverbetering van </w:t>
            </w:r>
            <w:r w:rsidRPr="00292947">
              <w:rPr>
                <w:b w:val="0"/>
                <w:color w:val="FF0000"/>
              </w:rPr>
              <w:t xml:space="preserve">topsporters </w:t>
            </w:r>
            <w:r w:rsidRPr="00292947">
              <w:rPr>
                <w:b w:val="0"/>
              </w:rPr>
              <w:t>is meetbaar vast te stellen.</w:t>
            </w:r>
          </w:p>
          <w:p w14:paraId="66221210" w14:textId="77777777" w:rsidR="002D6683" w:rsidRPr="00C55B94" w:rsidRDefault="002D6683" w:rsidP="002D6683">
            <w:pPr>
              <w:rPr>
                <w:rFonts w:cs="Arial"/>
                <w:color w:val="FF0000"/>
              </w:rPr>
            </w:pPr>
          </w:p>
          <w:p w14:paraId="12C54A44" w14:textId="697747BE" w:rsidR="00B322D4" w:rsidRPr="0095543D" w:rsidRDefault="002D6683" w:rsidP="002D6683">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0D74D4D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755AC6A3" w14:textId="77777777" w:rsidR="00B322D4" w:rsidRPr="00292947" w:rsidRDefault="00B322D4" w:rsidP="002D6683">
            <w:pPr>
              <w:rPr>
                <w:b w:val="0"/>
                <w:noProof w:val="0"/>
              </w:rPr>
            </w:pPr>
            <w:r w:rsidRPr="00292947">
              <w:rPr>
                <w:b w:val="0"/>
                <w:noProof w:val="0"/>
              </w:rPr>
              <w:t>1</w:t>
            </w:r>
          </w:p>
        </w:tc>
        <w:tc>
          <w:tcPr>
            <w:tcW w:w="4040" w:type="dxa"/>
          </w:tcPr>
          <w:p w14:paraId="36833FD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szCs w:val="22"/>
              </w:rPr>
              <w:t>H</w:t>
            </w:r>
            <w:r w:rsidRPr="00647EA2">
              <w:rPr>
                <w:noProof w:val="0"/>
              </w:rPr>
              <w:t>andelt op basis van een visie op trainen in de internationale topsport</w:t>
            </w:r>
          </w:p>
        </w:tc>
        <w:tc>
          <w:tcPr>
            <w:tcW w:w="392" w:type="dxa"/>
          </w:tcPr>
          <w:p w14:paraId="6435193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6414FAF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3EDBBF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2250B67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 </w:t>
            </w:r>
          </w:p>
        </w:tc>
      </w:tr>
      <w:tr w:rsidR="00B322D4" w:rsidRPr="00647EA2" w14:paraId="692BCDF5"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616EFC3" w14:textId="77777777" w:rsidR="00B322D4" w:rsidRPr="00292947" w:rsidRDefault="00B322D4" w:rsidP="002D6683">
            <w:pPr>
              <w:rPr>
                <w:b w:val="0"/>
                <w:noProof w:val="0"/>
              </w:rPr>
            </w:pPr>
            <w:r w:rsidRPr="00292947">
              <w:rPr>
                <w:b w:val="0"/>
                <w:noProof w:val="0"/>
              </w:rPr>
              <w:t>2</w:t>
            </w:r>
          </w:p>
        </w:tc>
        <w:tc>
          <w:tcPr>
            <w:tcW w:w="4040" w:type="dxa"/>
          </w:tcPr>
          <w:p w14:paraId="48F8DEA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Stelt prestatieprofiel van de sport (fysieke, technische, tactische en mentale kenmerken) op naar internationale maatstaven</w:t>
            </w:r>
          </w:p>
        </w:tc>
        <w:tc>
          <w:tcPr>
            <w:tcW w:w="392" w:type="dxa"/>
          </w:tcPr>
          <w:p w14:paraId="0E81E20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27C976C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6DE34E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45A1BF1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D9A7BA8"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0892797" w14:textId="77777777" w:rsidR="00B322D4" w:rsidRPr="00292947" w:rsidRDefault="00B322D4" w:rsidP="002D6683">
            <w:pPr>
              <w:rPr>
                <w:b w:val="0"/>
                <w:noProof w:val="0"/>
              </w:rPr>
            </w:pPr>
            <w:r w:rsidRPr="00292947">
              <w:rPr>
                <w:b w:val="0"/>
                <w:noProof w:val="0"/>
              </w:rPr>
              <w:t>3</w:t>
            </w:r>
          </w:p>
        </w:tc>
        <w:tc>
          <w:tcPr>
            <w:tcW w:w="4040" w:type="dxa"/>
          </w:tcPr>
          <w:p w14:paraId="38C0A1C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Analyseert </w:t>
            </w:r>
            <w:r w:rsidRPr="00647EA2">
              <w:rPr>
                <w:noProof w:val="0"/>
                <w:color w:val="FF0000"/>
              </w:rPr>
              <w:t>sporters</w:t>
            </w:r>
            <w:r w:rsidRPr="00647EA2">
              <w:rPr>
                <w:noProof w:val="0"/>
              </w:rPr>
              <w:t xml:space="preserve"> aan de hand van een prestatieprofiel dat is gebaseerd op internationale standaard</w:t>
            </w:r>
          </w:p>
        </w:tc>
        <w:tc>
          <w:tcPr>
            <w:tcW w:w="392" w:type="dxa"/>
          </w:tcPr>
          <w:p w14:paraId="510BF60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52EB8D5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1993D8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5EDA73D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8C6B0A4"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2A86CE99" w14:textId="77777777" w:rsidR="00B322D4" w:rsidRPr="00292947" w:rsidRDefault="00B322D4" w:rsidP="002D6683">
            <w:pPr>
              <w:rPr>
                <w:b w:val="0"/>
                <w:noProof w:val="0"/>
              </w:rPr>
            </w:pPr>
            <w:r w:rsidRPr="00292947">
              <w:rPr>
                <w:b w:val="0"/>
                <w:noProof w:val="0"/>
              </w:rPr>
              <w:t>4</w:t>
            </w:r>
          </w:p>
        </w:tc>
        <w:tc>
          <w:tcPr>
            <w:tcW w:w="4040" w:type="dxa"/>
          </w:tcPr>
          <w:p w14:paraId="10B0931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Stelt doelstellingen en activiteitenplanning bij op basis van gemaakte evaluatie</w:t>
            </w:r>
          </w:p>
        </w:tc>
        <w:tc>
          <w:tcPr>
            <w:tcW w:w="392" w:type="dxa"/>
          </w:tcPr>
          <w:p w14:paraId="61075BC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7257CDC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D7D72B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40A72F1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B26D448"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29736643" w14:textId="77777777" w:rsidR="00B322D4" w:rsidRPr="00647EA2" w:rsidRDefault="00B322D4" w:rsidP="002D6683">
            <w:pPr>
              <w:rPr>
                <w:noProof w:val="0"/>
              </w:rPr>
            </w:pPr>
            <w:r w:rsidRPr="00647EA2">
              <w:rPr>
                <w:noProof w:val="0"/>
              </w:rPr>
              <w:t xml:space="preserve">Werkproces 5.1.2 Ontwerpt samenhangend topsportprogramma </w:t>
            </w:r>
          </w:p>
        </w:tc>
      </w:tr>
      <w:tr w:rsidR="00B322D4" w:rsidRPr="00647EA2" w14:paraId="7C25A9E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2BAAB3FC" w14:textId="77777777" w:rsidR="00B322D4" w:rsidRPr="009F0EF8" w:rsidRDefault="00B322D4" w:rsidP="002D6683">
            <w:pPr>
              <w:pStyle w:val="Opsomming"/>
              <w:numPr>
                <w:ilvl w:val="0"/>
                <w:numId w:val="0"/>
              </w:numPr>
              <w:ind w:left="284" w:hanging="284"/>
              <w:rPr>
                <w:b w:val="0"/>
                <w:noProof w:val="0"/>
              </w:rPr>
            </w:pPr>
            <w:r w:rsidRPr="009F0EF8">
              <w:rPr>
                <w:b w:val="0"/>
                <w:noProof w:val="0"/>
              </w:rPr>
              <w:t>De resultaten van dit werkproces zijn:</w:t>
            </w:r>
          </w:p>
          <w:p w14:paraId="4EC79E9E" w14:textId="3389F515" w:rsidR="00B322D4" w:rsidRPr="009F0EF8" w:rsidRDefault="00B322D4" w:rsidP="009F0EF8">
            <w:pPr>
              <w:pStyle w:val="Opsomming"/>
              <w:rPr>
                <w:b w:val="0"/>
              </w:rPr>
            </w:pPr>
            <w:r w:rsidRPr="009F0EF8">
              <w:rPr>
                <w:b w:val="0"/>
              </w:rPr>
              <w:t>Het meerjaren trainings- en wedstrijdprogramma is samenhangend;</w:t>
            </w:r>
          </w:p>
          <w:p w14:paraId="5B1CE598" w14:textId="6CB1550D" w:rsidR="00B322D4" w:rsidRPr="009F0EF8" w:rsidRDefault="00B322D4" w:rsidP="009F0EF8">
            <w:pPr>
              <w:pStyle w:val="Opsomming"/>
              <w:rPr>
                <w:b w:val="0"/>
              </w:rPr>
            </w:pPr>
            <w:r w:rsidRPr="009F0EF8">
              <w:rPr>
                <w:b w:val="0"/>
              </w:rPr>
              <w:t>Innovatieve oplossingen zijn gebruikt om prestaties te bevorderen.</w:t>
            </w:r>
          </w:p>
          <w:p w14:paraId="00780813" w14:textId="77777777" w:rsidR="009F0EF8" w:rsidRPr="00C55B94" w:rsidRDefault="009F0EF8" w:rsidP="009F0EF8">
            <w:pPr>
              <w:rPr>
                <w:rFonts w:cs="Arial"/>
                <w:color w:val="FF0000"/>
              </w:rPr>
            </w:pPr>
          </w:p>
          <w:p w14:paraId="7EA0DC05" w14:textId="569E3130" w:rsidR="00B322D4" w:rsidRPr="0095543D" w:rsidRDefault="009F0EF8" w:rsidP="009F0EF8">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6E76374D"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4BF4912F" w14:textId="77777777" w:rsidR="00B322D4" w:rsidRPr="009F0EF8" w:rsidRDefault="00B322D4" w:rsidP="002D6683">
            <w:pPr>
              <w:rPr>
                <w:b w:val="0"/>
                <w:noProof w:val="0"/>
              </w:rPr>
            </w:pPr>
            <w:r w:rsidRPr="009F0EF8">
              <w:rPr>
                <w:b w:val="0"/>
                <w:noProof w:val="0"/>
              </w:rPr>
              <w:t>5</w:t>
            </w:r>
          </w:p>
        </w:tc>
        <w:tc>
          <w:tcPr>
            <w:tcW w:w="4040" w:type="dxa"/>
          </w:tcPr>
          <w:p w14:paraId="007298D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Ontwerpt een programma waarin op planmatige wijze wordt gewerkt aan de individuele en teamontwikkeling</w:t>
            </w:r>
          </w:p>
        </w:tc>
        <w:tc>
          <w:tcPr>
            <w:tcW w:w="392" w:type="dxa"/>
          </w:tcPr>
          <w:p w14:paraId="475D03C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5666ED8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45B3C34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1C57C6E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1B2987B4"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48346555" w14:textId="77777777" w:rsidR="00B322D4" w:rsidRPr="009F0EF8" w:rsidRDefault="00B322D4" w:rsidP="002D6683">
            <w:pPr>
              <w:rPr>
                <w:b w:val="0"/>
                <w:noProof w:val="0"/>
              </w:rPr>
            </w:pPr>
            <w:r w:rsidRPr="009F0EF8">
              <w:rPr>
                <w:b w:val="0"/>
                <w:noProof w:val="0"/>
              </w:rPr>
              <w:t>6</w:t>
            </w:r>
          </w:p>
        </w:tc>
        <w:tc>
          <w:tcPr>
            <w:tcW w:w="4040" w:type="dxa"/>
          </w:tcPr>
          <w:p w14:paraId="1D20382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Stemt alle sporttechnische onderdelen van het programma op elkaar af</w:t>
            </w:r>
          </w:p>
        </w:tc>
        <w:tc>
          <w:tcPr>
            <w:tcW w:w="392" w:type="dxa"/>
          </w:tcPr>
          <w:p w14:paraId="78164A6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0A31AB1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E7D381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14DDC70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4189FDC"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2347B94B" w14:textId="77777777" w:rsidR="00B322D4" w:rsidRPr="009F0EF8" w:rsidRDefault="00B322D4" w:rsidP="002D6683">
            <w:pPr>
              <w:rPr>
                <w:b w:val="0"/>
                <w:noProof w:val="0"/>
              </w:rPr>
            </w:pPr>
            <w:r w:rsidRPr="009F0EF8">
              <w:rPr>
                <w:b w:val="0"/>
                <w:noProof w:val="0"/>
              </w:rPr>
              <w:t>7</w:t>
            </w:r>
          </w:p>
        </w:tc>
        <w:tc>
          <w:tcPr>
            <w:tcW w:w="4040" w:type="dxa"/>
          </w:tcPr>
          <w:p w14:paraId="119C2ED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Zoekt naar nieuwe wegen om prestatiebevordering te kunnen sturen </w:t>
            </w:r>
          </w:p>
        </w:tc>
        <w:tc>
          <w:tcPr>
            <w:tcW w:w="392" w:type="dxa"/>
          </w:tcPr>
          <w:p w14:paraId="2FBEAC1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40DD36C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18BB8F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68432CC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EFDB969" w14:textId="77777777" w:rsidTr="00956421">
        <w:trPr>
          <w:trHeight w:val="377"/>
        </w:trPr>
        <w:tc>
          <w:tcPr>
            <w:cnfStyle w:val="001000000000" w:firstRow="0" w:lastRow="0" w:firstColumn="1" w:lastColumn="0" w:oddVBand="0" w:evenVBand="0" w:oddHBand="0" w:evenHBand="0" w:firstRowFirstColumn="0" w:firstRowLastColumn="0" w:lastRowFirstColumn="0" w:lastRowLastColumn="0"/>
            <w:tcW w:w="496" w:type="dxa"/>
          </w:tcPr>
          <w:p w14:paraId="6FB9A59E" w14:textId="77777777" w:rsidR="00B322D4" w:rsidRPr="009F0EF8" w:rsidRDefault="00B322D4" w:rsidP="002D6683">
            <w:pPr>
              <w:rPr>
                <w:b w:val="0"/>
                <w:noProof w:val="0"/>
              </w:rPr>
            </w:pPr>
            <w:r w:rsidRPr="009F0EF8">
              <w:rPr>
                <w:b w:val="0"/>
                <w:noProof w:val="0"/>
              </w:rPr>
              <w:t>8</w:t>
            </w:r>
          </w:p>
        </w:tc>
        <w:tc>
          <w:tcPr>
            <w:tcW w:w="4040" w:type="dxa"/>
          </w:tcPr>
          <w:p w14:paraId="4013916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Past laatste technologische ondersteuning toe</w:t>
            </w:r>
          </w:p>
        </w:tc>
        <w:tc>
          <w:tcPr>
            <w:tcW w:w="392" w:type="dxa"/>
          </w:tcPr>
          <w:p w14:paraId="49BE627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27D3D8E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534EAD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5A20FFA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0CB93BB"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26BECD02" w14:textId="77777777" w:rsidR="00B322D4" w:rsidRPr="00647EA2" w:rsidRDefault="00B322D4" w:rsidP="002D6683">
            <w:pPr>
              <w:rPr>
                <w:noProof w:val="0"/>
              </w:rPr>
            </w:pPr>
            <w:r w:rsidRPr="00647EA2">
              <w:rPr>
                <w:noProof w:val="0"/>
              </w:rPr>
              <w:t xml:space="preserve">Werkproces 5.1.3 Geeft trainingen aan </w:t>
            </w:r>
            <w:r w:rsidRPr="009A49B2">
              <w:rPr>
                <w:noProof w:val="0"/>
                <w:color w:val="FF0000"/>
              </w:rPr>
              <w:t>topsporters</w:t>
            </w:r>
            <w:r w:rsidRPr="00647EA2">
              <w:rPr>
                <w:noProof w:val="0"/>
              </w:rPr>
              <w:t xml:space="preserve"> </w:t>
            </w:r>
          </w:p>
        </w:tc>
      </w:tr>
      <w:tr w:rsidR="00B322D4" w:rsidRPr="00647EA2" w14:paraId="58B65D47"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1CEF23C9" w14:textId="77777777" w:rsidR="00B322D4" w:rsidRPr="009F0EF8" w:rsidRDefault="00B322D4" w:rsidP="002D6683">
            <w:pPr>
              <w:pStyle w:val="Opsomming"/>
              <w:numPr>
                <w:ilvl w:val="0"/>
                <w:numId w:val="0"/>
              </w:numPr>
              <w:ind w:left="284" w:hanging="284"/>
              <w:rPr>
                <w:b w:val="0"/>
                <w:noProof w:val="0"/>
              </w:rPr>
            </w:pPr>
            <w:r w:rsidRPr="009F0EF8">
              <w:rPr>
                <w:b w:val="0"/>
                <w:noProof w:val="0"/>
              </w:rPr>
              <w:t>De resultaten van dit werkproces zijn:</w:t>
            </w:r>
          </w:p>
          <w:p w14:paraId="1D3C8800" w14:textId="45717854" w:rsidR="00B322D4" w:rsidRPr="009F0EF8" w:rsidRDefault="00B322D4" w:rsidP="009F0EF8">
            <w:pPr>
              <w:pStyle w:val="Opsomming"/>
              <w:rPr>
                <w:b w:val="0"/>
              </w:rPr>
            </w:pPr>
            <w:r w:rsidRPr="009F0EF8">
              <w:rPr>
                <w:b w:val="0"/>
              </w:rPr>
              <w:t xml:space="preserve">De training </w:t>
            </w:r>
            <w:r w:rsidR="009F0EF8">
              <w:rPr>
                <w:b w:val="0"/>
              </w:rPr>
              <w:t>is</w:t>
            </w:r>
            <w:r w:rsidR="00A66784">
              <w:rPr>
                <w:b w:val="0"/>
              </w:rPr>
              <w:t xml:space="preserve"> </w:t>
            </w:r>
            <w:r w:rsidR="009F0EF8">
              <w:rPr>
                <w:b w:val="0"/>
              </w:rPr>
              <w:t>uitgevoerd;</w:t>
            </w:r>
          </w:p>
          <w:p w14:paraId="363A2CE6" w14:textId="16677834" w:rsidR="00B322D4" w:rsidRPr="009F0EF8" w:rsidRDefault="00B322D4" w:rsidP="009F0EF8">
            <w:pPr>
              <w:pStyle w:val="Opsomming"/>
              <w:rPr>
                <w:b w:val="0"/>
              </w:rPr>
            </w:pPr>
            <w:r w:rsidRPr="009F0EF8">
              <w:rPr>
                <w:b w:val="0"/>
              </w:rPr>
              <w:t>De trainingen zijn op topsportniveau.</w:t>
            </w:r>
          </w:p>
          <w:p w14:paraId="1B820220" w14:textId="77777777" w:rsidR="009F0EF8" w:rsidRPr="009F0EF8" w:rsidRDefault="009F0EF8" w:rsidP="009F0EF8">
            <w:pPr>
              <w:rPr>
                <w:rFonts w:cs="Arial"/>
                <w:b w:val="0"/>
                <w:color w:val="FF0000"/>
              </w:rPr>
            </w:pPr>
          </w:p>
          <w:p w14:paraId="70D93AEC" w14:textId="37CEC1C7" w:rsidR="00B322D4" w:rsidRPr="0095543D" w:rsidRDefault="009F0EF8" w:rsidP="009F0EF8">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495F9A6C"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7255C36" w14:textId="77777777" w:rsidR="00B322D4" w:rsidRPr="00B0027B" w:rsidRDefault="00B322D4" w:rsidP="002D6683">
            <w:pPr>
              <w:rPr>
                <w:b w:val="0"/>
                <w:noProof w:val="0"/>
              </w:rPr>
            </w:pPr>
            <w:r w:rsidRPr="00B0027B">
              <w:rPr>
                <w:b w:val="0"/>
                <w:noProof w:val="0"/>
              </w:rPr>
              <w:t>9</w:t>
            </w:r>
          </w:p>
        </w:tc>
        <w:tc>
          <w:tcPr>
            <w:tcW w:w="4040" w:type="dxa"/>
          </w:tcPr>
          <w:p w14:paraId="1F4F614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Stuurt het trainingsproces, formuleert de dagelijkse training en voert deze uit</w:t>
            </w:r>
          </w:p>
        </w:tc>
        <w:tc>
          <w:tcPr>
            <w:tcW w:w="392" w:type="dxa"/>
          </w:tcPr>
          <w:p w14:paraId="4353BC9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7E76672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F60713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51E4961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D465AD1"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73B3EA70" w14:textId="77777777" w:rsidR="00B322D4" w:rsidRPr="00B0027B" w:rsidRDefault="00B322D4" w:rsidP="002D6683">
            <w:pPr>
              <w:rPr>
                <w:b w:val="0"/>
                <w:noProof w:val="0"/>
              </w:rPr>
            </w:pPr>
            <w:r w:rsidRPr="00B0027B">
              <w:rPr>
                <w:b w:val="0"/>
                <w:noProof w:val="0"/>
              </w:rPr>
              <w:t>10</w:t>
            </w:r>
          </w:p>
        </w:tc>
        <w:tc>
          <w:tcPr>
            <w:tcW w:w="4040" w:type="dxa"/>
          </w:tcPr>
          <w:p w14:paraId="5835B64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Richt de trainingssituatie zodanig in dat er sprake is van een optimale uitvoering</w:t>
            </w:r>
          </w:p>
        </w:tc>
        <w:tc>
          <w:tcPr>
            <w:tcW w:w="392" w:type="dxa"/>
          </w:tcPr>
          <w:p w14:paraId="1F9EE21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2D536DF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4AE2A4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5899545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D6FCE13"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F16AE09" w14:textId="77777777" w:rsidR="00B322D4" w:rsidRPr="00B0027B" w:rsidRDefault="00B322D4" w:rsidP="002D6683">
            <w:pPr>
              <w:rPr>
                <w:b w:val="0"/>
                <w:noProof w:val="0"/>
              </w:rPr>
            </w:pPr>
            <w:r w:rsidRPr="00B0027B">
              <w:rPr>
                <w:b w:val="0"/>
                <w:noProof w:val="0"/>
              </w:rPr>
              <w:t>11</w:t>
            </w:r>
          </w:p>
        </w:tc>
        <w:tc>
          <w:tcPr>
            <w:tcW w:w="4040" w:type="dxa"/>
          </w:tcPr>
          <w:p w14:paraId="041F6C4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Inspireert </w:t>
            </w:r>
            <w:r w:rsidRPr="00647EA2">
              <w:rPr>
                <w:noProof w:val="0"/>
                <w:color w:val="FF0000"/>
              </w:rPr>
              <w:t>sporters</w:t>
            </w:r>
            <w:r w:rsidRPr="00647EA2">
              <w:rPr>
                <w:noProof w:val="0"/>
              </w:rPr>
              <w:t xml:space="preserve"> tot het verleggen van grenzen</w:t>
            </w:r>
          </w:p>
        </w:tc>
        <w:tc>
          <w:tcPr>
            <w:tcW w:w="392" w:type="dxa"/>
          </w:tcPr>
          <w:p w14:paraId="4488E369"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52891F4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18151A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0926B80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E13BE83"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35417257" w14:textId="77777777" w:rsidR="00B322D4" w:rsidRPr="00B0027B" w:rsidRDefault="00B322D4" w:rsidP="002D6683">
            <w:pPr>
              <w:spacing w:line="276" w:lineRule="auto"/>
              <w:rPr>
                <w:b w:val="0"/>
                <w:noProof w:val="0"/>
                <w:color w:val="1F497D" w:themeColor="text2"/>
              </w:rPr>
            </w:pPr>
            <w:r w:rsidRPr="00B0027B">
              <w:rPr>
                <w:b w:val="0"/>
                <w:noProof w:val="0"/>
                <w:color w:val="1F497D" w:themeColor="text2"/>
              </w:rPr>
              <w:t>12</w:t>
            </w:r>
          </w:p>
        </w:tc>
        <w:tc>
          <w:tcPr>
            <w:tcW w:w="4040" w:type="dxa"/>
          </w:tcPr>
          <w:p w14:paraId="2ACC395E"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Gaat sportief en respectvol om met alle betrokkenen</w:t>
            </w:r>
          </w:p>
        </w:tc>
        <w:tc>
          <w:tcPr>
            <w:tcW w:w="392" w:type="dxa"/>
          </w:tcPr>
          <w:p w14:paraId="77C182B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55C1AAA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1BDD89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6B29CFB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C134899"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16807631" w14:textId="77777777" w:rsidR="00B322D4" w:rsidRPr="00B0027B" w:rsidRDefault="00B322D4" w:rsidP="002D6683">
            <w:pPr>
              <w:spacing w:line="276" w:lineRule="auto"/>
              <w:rPr>
                <w:b w:val="0"/>
                <w:noProof w:val="0"/>
                <w:color w:val="1F497D" w:themeColor="text2"/>
              </w:rPr>
            </w:pPr>
            <w:r w:rsidRPr="00B0027B">
              <w:rPr>
                <w:b w:val="0"/>
                <w:noProof w:val="0"/>
                <w:color w:val="1F497D" w:themeColor="text2"/>
              </w:rPr>
              <w:lastRenderedPageBreak/>
              <w:t>13</w:t>
            </w:r>
          </w:p>
        </w:tc>
        <w:tc>
          <w:tcPr>
            <w:tcW w:w="4040" w:type="dxa"/>
          </w:tcPr>
          <w:p w14:paraId="5942FE08"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Komt afspraken na</w:t>
            </w:r>
          </w:p>
        </w:tc>
        <w:tc>
          <w:tcPr>
            <w:tcW w:w="392" w:type="dxa"/>
          </w:tcPr>
          <w:p w14:paraId="7A1856A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12C0B45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5D30A4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0C3F1B9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57E2368"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3AD50B5F" w14:textId="77777777" w:rsidR="00B322D4" w:rsidRPr="00B0027B" w:rsidRDefault="00B322D4" w:rsidP="002D6683">
            <w:pPr>
              <w:spacing w:line="276" w:lineRule="auto"/>
              <w:rPr>
                <w:b w:val="0"/>
                <w:noProof w:val="0"/>
                <w:color w:val="1F497D" w:themeColor="text2"/>
              </w:rPr>
            </w:pPr>
            <w:r w:rsidRPr="00B0027B">
              <w:rPr>
                <w:b w:val="0"/>
                <w:noProof w:val="0"/>
                <w:color w:val="1F497D" w:themeColor="text2"/>
              </w:rPr>
              <w:t>14</w:t>
            </w:r>
          </w:p>
        </w:tc>
        <w:tc>
          <w:tcPr>
            <w:tcW w:w="4040" w:type="dxa"/>
          </w:tcPr>
          <w:p w14:paraId="1A2203AC"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Houdt zich aan de beroepscode</w:t>
            </w:r>
          </w:p>
        </w:tc>
        <w:tc>
          <w:tcPr>
            <w:tcW w:w="392" w:type="dxa"/>
          </w:tcPr>
          <w:p w14:paraId="25F38DE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0B97245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405A068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58B8681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27E36A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43211995" w14:textId="77777777" w:rsidR="00B322D4" w:rsidRPr="00B0027B" w:rsidRDefault="00B322D4" w:rsidP="002D6683">
            <w:pPr>
              <w:spacing w:line="276" w:lineRule="auto"/>
              <w:rPr>
                <w:b w:val="0"/>
                <w:noProof w:val="0"/>
                <w:color w:val="1F497D" w:themeColor="text2"/>
              </w:rPr>
            </w:pPr>
            <w:r w:rsidRPr="00B0027B">
              <w:rPr>
                <w:b w:val="0"/>
                <w:noProof w:val="0"/>
                <w:color w:val="1F497D" w:themeColor="text2"/>
              </w:rPr>
              <w:t>15</w:t>
            </w:r>
          </w:p>
        </w:tc>
        <w:tc>
          <w:tcPr>
            <w:tcW w:w="4040" w:type="dxa"/>
          </w:tcPr>
          <w:p w14:paraId="67DF49EF"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Vertoont voorbeeldgedrag op en rond de sportlocatie</w:t>
            </w:r>
          </w:p>
        </w:tc>
        <w:tc>
          <w:tcPr>
            <w:tcW w:w="392" w:type="dxa"/>
          </w:tcPr>
          <w:p w14:paraId="7C2449B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172DB16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4EFC6D7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44FFC03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261D848"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F04813C" w14:textId="77777777" w:rsidR="00B322D4" w:rsidRPr="00B0027B" w:rsidRDefault="00B322D4" w:rsidP="002D6683">
            <w:pPr>
              <w:spacing w:line="276" w:lineRule="auto"/>
              <w:rPr>
                <w:b w:val="0"/>
                <w:noProof w:val="0"/>
                <w:color w:val="1F497D" w:themeColor="text2"/>
              </w:rPr>
            </w:pPr>
            <w:r w:rsidRPr="00B0027B">
              <w:rPr>
                <w:b w:val="0"/>
                <w:noProof w:val="0"/>
                <w:color w:val="1F497D" w:themeColor="text2"/>
              </w:rPr>
              <w:t>16</w:t>
            </w:r>
          </w:p>
        </w:tc>
        <w:tc>
          <w:tcPr>
            <w:tcW w:w="4040" w:type="dxa"/>
          </w:tcPr>
          <w:p w14:paraId="4ADEB456"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szCs w:val="20"/>
              </w:rPr>
              <w:t>Gaat vertrouwelijk om met persoonlijke informatie</w:t>
            </w:r>
          </w:p>
        </w:tc>
        <w:tc>
          <w:tcPr>
            <w:tcW w:w="392" w:type="dxa"/>
          </w:tcPr>
          <w:p w14:paraId="5CB9236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4590104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42CDD9F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6E2FFF4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83A57D3"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3EB31BB2" w14:textId="77777777" w:rsidR="00B322D4" w:rsidRPr="00647EA2" w:rsidRDefault="00B322D4" w:rsidP="002D6683">
            <w:pPr>
              <w:rPr>
                <w:noProof w:val="0"/>
              </w:rPr>
            </w:pPr>
            <w:r w:rsidRPr="00647EA2">
              <w:rPr>
                <w:noProof w:val="0"/>
              </w:rPr>
              <w:t xml:space="preserve">Werkproces 5.1.4 Evalueert uitvoering topsportprogramma </w:t>
            </w:r>
          </w:p>
        </w:tc>
      </w:tr>
      <w:tr w:rsidR="00B322D4" w:rsidRPr="00647EA2" w14:paraId="04BE624B" w14:textId="77777777" w:rsidTr="00956421">
        <w:trPr>
          <w:trHeight w:val="633"/>
        </w:trPr>
        <w:tc>
          <w:tcPr>
            <w:cnfStyle w:val="001000000000" w:firstRow="0" w:lastRow="0" w:firstColumn="1" w:lastColumn="0" w:oddVBand="0" w:evenVBand="0" w:oddHBand="0" w:evenHBand="0" w:firstRowFirstColumn="0" w:firstRowLastColumn="0" w:lastRowFirstColumn="0" w:lastRowLastColumn="0"/>
            <w:tcW w:w="9747" w:type="dxa"/>
            <w:gridSpan w:val="8"/>
          </w:tcPr>
          <w:p w14:paraId="71482386" w14:textId="77777777" w:rsidR="00B322D4" w:rsidRPr="004264FC" w:rsidRDefault="00B322D4" w:rsidP="004264FC">
            <w:pPr>
              <w:rPr>
                <w:b w:val="0"/>
              </w:rPr>
            </w:pPr>
            <w:r w:rsidRPr="004264FC">
              <w:rPr>
                <w:b w:val="0"/>
              </w:rPr>
              <w:t>Het resultaat van dit werkproces is:</w:t>
            </w:r>
          </w:p>
          <w:p w14:paraId="7787BED7" w14:textId="77777777" w:rsidR="00B322D4" w:rsidRPr="004264FC" w:rsidRDefault="00B322D4" w:rsidP="004264FC">
            <w:pPr>
              <w:pStyle w:val="Opsomming"/>
              <w:rPr>
                <w:b w:val="0"/>
              </w:rPr>
            </w:pPr>
            <w:r w:rsidRPr="004264FC">
              <w:rPr>
                <w:b w:val="0"/>
              </w:rPr>
              <w:t xml:space="preserve">Het topsportprogramma is met betrokkenen geëvalueerd. </w:t>
            </w:r>
          </w:p>
          <w:p w14:paraId="7E892E4B" w14:textId="77777777" w:rsidR="004264FC" w:rsidRPr="004264FC" w:rsidRDefault="004264FC" w:rsidP="004264FC">
            <w:pPr>
              <w:rPr>
                <w:b w:val="0"/>
              </w:rPr>
            </w:pPr>
          </w:p>
          <w:p w14:paraId="2DB1455A" w14:textId="1CC4D973" w:rsidR="00B322D4" w:rsidRPr="0095543D" w:rsidRDefault="004264FC" w:rsidP="004264FC">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2EB8AA1A"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16CD8D7F" w14:textId="77777777" w:rsidR="00B322D4" w:rsidRPr="004264FC" w:rsidRDefault="00B322D4" w:rsidP="002D6683">
            <w:pPr>
              <w:rPr>
                <w:b w:val="0"/>
                <w:noProof w:val="0"/>
              </w:rPr>
            </w:pPr>
            <w:r w:rsidRPr="004264FC">
              <w:rPr>
                <w:b w:val="0"/>
                <w:noProof w:val="0"/>
              </w:rPr>
              <w:t>17</w:t>
            </w:r>
          </w:p>
        </w:tc>
        <w:tc>
          <w:tcPr>
            <w:tcW w:w="4040" w:type="dxa"/>
          </w:tcPr>
          <w:p w14:paraId="66BA081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Evalueert samen met top</w:t>
            </w:r>
            <w:r w:rsidRPr="00647EA2">
              <w:rPr>
                <w:noProof w:val="0"/>
                <w:color w:val="FF0000"/>
              </w:rPr>
              <w:t>sporters</w:t>
            </w:r>
            <w:r w:rsidRPr="00647EA2">
              <w:rPr>
                <w:noProof w:val="0"/>
              </w:rPr>
              <w:t xml:space="preserve"> en relevante begeleiders de trainingsuitvoering en de wedstrijdprestaties</w:t>
            </w:r>
          </w:p>
        </w:tc>
        <w:tc>
          <w:tcPr>
            <w:tcW w:w="392" w:type="dxa"/>
          </w:tcPr>
          <w:p w14:paraId="09D55B1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591410B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1D21F6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250AE9D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88E1489"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7D62839B" w14:textId="77777777" w:rsidR="00B322D4" w:rsidRPr="004264FC" w:rsidRDefault="00B322D4" w:rsidP="002D6683">
            <w:pPr>
              <w:spacing w:line="276" w:lineRule="auto"/>
              <w:rPr>
                <w:b w:val="0"/>
                <w:noProof w:val="0"/>
                <w:color w:val="1F497D" w:themeColor="text2"/>
              </w:rPr>
            </w:pPr>
            <w:r w:rsidRPr="004264FC">
              <w:rPr>
                <w:b w:val="0"/>
                <w:noProof w:val="0"/>
                <w:color w:val="1F497D" w:themeColor="text2"/>
              </w:rPr>
              <w:t>18</w:t>
            </w:r>
          </w:p>
        </w:tc>
        <w:tc>
          <w:tcPr>
            <w:tcW w:w="4040" w:type="dxa"/>
          </w:tcPr>
          <w:p w14:paraId="475FBB2F"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Reflecteert op het eigen handelen</w:t>
            </w:r>
          </w:p>
        </w:tc>
        <w:tc>
          <w:tcPr>
            <w:tcW w:w="392" w:type="dxa"/>
          </w:tcPr>
          <w:p w14:paraId="3E9CC6E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1F86602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124B8A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78CBABE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E4CC4E8"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3DB68E88" w14:textId="77777777" w:rsidR="00B322D4" w:rsidRPr="004264FC" w:rsidRDefault="00B322D4" w:rsidP="002D6683">
            <w:pPr>
              <w:spacing w:line="276" w:lineRule="auto"/>
              <w:rPr>
                <w:b w:val="0"/>
                <w:noProof w:val="0"/>
                <w:color w:val="1F497D" w:themeColor="text2"/>
              </w:rPr>
            </w:pPr>
            <w:r w:rsidRPr="004264FC">
              <w:rPr>
                <w:b w:val="0"/>
                <w:noProof w:val="0"/>
                <w:color w:val="1F497D" w:themeColor="text2"/>
              </w:rPr>
              <w:t>19</w:t>
            </w:r>
          </w:p>
        </w:tc>
        <w:tc>
          <w:tcPr>
            <w:tcW w:w="4040" w:type="dxa"/>
          </w:tcPr>
          <w:p w14:paraId="1F86CB2E"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Vraagt feedback</w:t>
            </w:r>
          </w:p>
        </w:tc>
        <w:tc>
          <w:tcPr>
            <w:tcW w:w="392" w:type="dxa"/>
          </w:tcPr>
          <w:p w14:paraId="112D5A0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13E3D93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710296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3211573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A889DA1"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422ADAE3" w14:textId="77777777" w:rsidR="00B322D4" w:rsidRPr="004264FC" w:rsidRDefault="00B322D4" w:rsidP="002D6683">
            <w:pPr>
              <w:spacing w:line="276" w:lineRule="auto"/>
              <w:rPr>
                <w:b w:val="0"/>
                <w:noProof w:val="0"/>
                <w:color w:val="1F497D" w:themeColor="text2"/>
              </w:rPr>
            </w:pPr>
            <w:r w:rsidRPr="004264FC">
              <w:rPr>
                <w:b w:val="0"/>
                <w:noProof w:val="0"/>
                <w:color w:val="1F497D" w:themeColor="text2"/>
              </w:rPr>
              <w:t>20</w:t>
            </w:r>
          </w:p>
        </w:tc>
        <w:tc>
          <w:tcPr>
            <w:tcW w:w="4040" w:type="dxa"/>
          </w:tcPr>
          <w:p w14:paraId="011C11CE"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Verwoordt eigen leerbehoeften</w:t>
            </w:r>
          </w:p>
        </w:tc>
        <w:tc>
          <w:tcPr>
            <w:tcW w:w="392" w:type="dxa"/>
          </w:tcPr>
          <w:p w14:paraId="2CE3CF6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3A9935E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2B6CCA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59D70FD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F751D47"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613E521" w14:textId="77777777" w:rsidR="00B322D4" w:rsidRPr="004264FC" w:rsidRDefault="00B322D4" w:rsidP="002D6683">
            <w:pPr>
              <w:spacing w:line="276" w:lineRule="auto"/>
              <w:rPr>
                <w:b w:val="0"/>
                <w:noProof w:val="0"/>
                <w:color w:val="1F497D" w:themeColor="text2"/>
              </w:rPr>
            </w:pPr>
            <w:r w:rsidRPr="004264FC">
              <w:rPr>
                <w:b w:val="0"/>
                <w:noProof w:val="0"/>
                <w:color w:val="1F497D" w:themeColor="text2"/>
              </w:rPr>
              <w:t>21</w:t>
            </w:r>
          </w:p>
        </w:tc>
        <w:tc>
          <w:tcPr>
            <w:tcW w:w="4040" w:type="dxa"/>
          </w:tcPr>
          <w:p w14:paraId="544A134E"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 xml:space="preserve">Raadpleegt kennisbronnen/deskundigen </w:t>
            </w:r>
          </w:p>
        </w:tc>
        <w:tc>
          <w:tcPr>
            <w:tcW w:w="392" w:type="dxa"/>
          </w:tcPr>
          <w:p w14:paraId="38D37BE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2444AA8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94EC89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5E71667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8C20489"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0AF10729" w14:textId="77777777" w:rsidR="00B322D4" w:rsidRPr="004264FC" w:rsidRDefault="00B322D4" w:rsidP="002D6683">
            <w:pPr>
              <w:spacing w:line="276" w:lineRule="auto"/>
              <w:rPr>
                <w:b w:val="0"/>
                <w:noProof w:val="0"/>
                <w:color w:val="1F497D" w:themeColor="text2"/>
              </w:rPr>
            </w:pPr>
            <w:r w:rsidRPr="004264FC">
              <w:rPr>
                <w:b w:val="0"/>
                <w:noProof w:val="0"/>
                <w:color w:val="1F497D" w:themeColor="text2"/>
              </w:rPr>
              <w:t>22</w:t>
            </w:r>
          </w:p>
        </w:tc>
        <w:tc>
          <w:tcPr>
            <w:tcW w:w="4040" w:type="dxa"/>
          </w:tcPr>
          <w:p w14:paraId="5BAC659E" w14:textId="77777777" w:rsidR="00B322D4" w:rsidRPr="00A714EA"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Legt leermomenten vast</w:t>
            </w:r>
          </w:p>
        </w:tc>
        <w:tc>
          <w:tcPr>
            <w:tcW w:w="392" w:type="dxa"/>
          </w:tcPr>
          <w:p w14:paraId="7FC3414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00AD1E3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C6BCA9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gridSpan w:val="2"/>
          </w:tcPr>
          <w:p w14:paraId="1E48C53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CD24B19" w14:textId="77777777" w:rsidTr="00956421">
        <w:trPr>
          <w:trHeight w:val="293"/>
        </w:trPr>
        <w:tc>
          <w:tcPr>
            <w:cnfStyle w:val="001000000000" w:firstRow="0" w:lastRow="0" w:firstColumn="1" w:lastColumn="0" w:oddVBand="0" w:evenVBand="0" w:oddHBand="0" w:evenHBand="0" w:firstRowFirstColumn="0" w:firstRowLastColumn="0" w:lastRowFirstColumn="0" w:lastRowLastColumn="0"/>
            <w:tcW w:w="4536" w:type="dxa"/>
            <w:gridSpan w:val="2"/>
          </w:tcPr>
          <w:p w14:paraId="7634FD81" w14:textId="77777777" w:rsidR="00B322D4" w:rsidRPr="00647EA2" w:rsidRDefault="00B322D4" w:rsidP="002D6683">
            <w:pPr>
              <w:rPr>
                <w:noProof w:val="0"/>
              </w:rPr>
            </w:pPr>
            <w:r w:rsidRPr="00647EA2">
              <w:rPr>
                <w:noProof w:val="0"/>
              </w:rPr>
              <w:t xml:space="preserve">Resultaat van de PVB </w:t>
            </w:r>
          </w:p>
        </w:tc>
        <w:tc>
          <w:tcPr>
            <w:tcW w:w="1668" w:type="dxa"/>
            <w:gridSpan w:val="5"/>
          </w:tcPr>
          <w:p w14:paraId="69EE3E7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43" w:type="dxa"/>
            <w:vMerge w:val="restart"/>
          </w:tcPr>
          <w:p w14:paraId="73DE433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Toelichting</w:t>
            </w:r>
          </w:p>
          <w:p w14:paraId="30C4E6A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98889DE"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6204" w:type="dxa"/>
            <w:gridSpan w:val="7"/>
          </w:tcPr>
          <w:p w14:paraId="7A97C629" w14:textId="77777777" w:rsidR="00B322D4" w:rsidRPr="00647EA2" w:rsidRDefault="00B322D4" w:rsidP="002D6683">
            <w:pPr>
              <w:rPr>
                <w:noProof w:val="0"/>
              </w:rPr>
            </w:pPr>
            <w:r w:rsidRPr="00647EA2">
              <w:rPr>
                <w:noProof w:val="0"/>
              </w:rPr>
              <w:t>Handtekening PVB-beoordelaar:</w:t>
            </w:r>
          </w:p>
          <w:p w14:paraId="2B9A090F" w14:textId="77777777" w:rsidR="00B322D4" w:rsidRPr="00647EA2" w:rsidRDefault="00B322D4" w:rsidP="002D6683">
            <w:pPr>
              <w:rPr>
                <w:noProof w:val="0"/>
              </w:rPr>
            </w:pPr>
          </w:p>
          <w:p w14:paraId="4F5A4928" w14:textId="77777777" w:rsidR="00B322D4" w:rsidRPr="00647EA2" w:rsidRDefault="00B322D4" w:rsidP="002D6683">
            <w:pPr>
              <w:rPr>
                <w:noProof w:val="0"/>
              </w:rPr>
            </w:pPr>
          </w:p>
          <w:p w14:paraId="55B57306" w14:textId="77777777" w:rsidR="00B322D4" w:rsidRPr="00647EA2" w:rsidRDefault="00B322D4" w:rsidP="002D6683">
            <w:pPr>
              <w:rPr>
                <w:noProof w:val="0"/>
              </w:rPr>
            </w:pPr>
          </w:p>
        </w:tc>
        <w:tc>
          <w:tcPr>
            <w:tcW w:w="3543" w:type="dxa"/>
            <w:vMerge/>
          </w:tcPr>
          <w:p w14:paraId="2D0A91C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7D8B1E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04" w:type="dxa"/>
            <w:gridSpan w:val="7"/>
          </w:tcPr>
          <w:p w14:paraId="561DD10E" w14:textId="77777777" w:rsidR="00B322D4" w:rsidRPr="00647EA2" w:rsidRDefault="00B322D4" w:rsidP="002D6683">
            <w:pPr>
              <w:pStyle w:val="Rodetekst"/>
              <w:rPr>
                <w:noProof w:val="0"/>
              </w:rPr>
            </w:pPr>
            <w:r w:rsidRPr="00647EA2">
              <w:rPr>
                <w:noProof w:val="0"/>
              </w:rPr>
              <w:t>Akkoord toetsingscommissie</w:t>
            </w:r>
          </w:p>
        </w:tc>
        <w:tc>
          <w:tcPr>
            <w:tcW w:w="3543" w:type="dxa"/>
          </w:tcPr>
          <w:p w14:paraId="50E9E3E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bl>
    <w:p w14:paraId="0F2E432A" w14:textId="77777777" w:rsidR="00B322D4" w:rsidRPr="00647EA2" w:rsidRDefault="00B322D4" w:rsidP="00B322D4">
      <w:pPr>
        <w:spacing w:after="200"/>
        <w:rPr>
          <w:rFonts w:ascii="Arial Narrow" w:eastAsia="Times New Roman" w:hAnsi="Arial Narrow"/>
          <w:b/>
          <w:noProof w:val="0"/>
          <w:color w:val="000080"/>
          <w:sz w:val="32"/>
        </w:rPr>
        <w:sectPr w:rsidR="00B322D4" w:rsidRPr="00647EA2" w:rsidSect="001721D0">
          <w:footerReference w:type="default" r:id="rId14"/>
          <w:type w:val="continuous"/>
          <w:pgSz w:w="11906" w:h="16838"/>
          <w:pgMar w:top="1134" w:right="1418" w:bottom="1134" w:left="1418" w:header="709" w:footer="709" w:gutter="0"/>
          <w:cols w:space="708"/>
        </w:sectPr>
      </w:pPr>
    </w:p>
    <w:p w14:paraId="7CD35DF9" w14:textId="77777777" w:rsidR="00B322D4" w:rsidRPr="002F5FD3" w:rsidRDefault="00B322D4" w:rsidP="00B322D4">
      <w:pPr>
        <w:pStyle w:val="Kop1"/>
        <w:ind w:left="567" w:hanging="567"/>
        <w:rPr>
          <w:noProof w:val="0"/>
        </w:rPr>
      </w:pPr>
      <w:bookmarkStart w:id="140" w:name="_Toc342840285"/>
      <w:bookmarkStart w:id="141" w:name="_Toc344645062"/>
      <w:bookmarkStart w:id="142" w:name="_Toc350414012"/>
      <w:bookmarkStart w:id="143" w:name="_Toc354670063"/>
      <w:r w:rsidRPr="002F5FD3">
        <w:rPr>
          <w:noProof w:val="0"/>
        </w:rPr>
        <w:lastRenderedPageBreak/>
        <w:t>PVB 5.2 Coachen bij wedstrijden</w:t>
      </w:r>
      <w:bookmarkEnd w:id="140"/>
      <w:bookmarkEnd w:id="141"/>
      <w:bookmarkEnd w:id="142"/>
      <w:bookmarkEnd w:id="143"/>
      <w:r w:rsidRPr="002F5FD3">
        <w:rPr>
          <w:noProof w:val="0"/>
        </w:rPr>
        <w:t xml:space="preserve"> </w:t>
      </w:r>
    </w:p>
    <w:p w14:paraId="53C910BE" w14:textId="77777777" w:rsidR="00B322D4" w:rsidRPr="002F5FD3" w:rsidRDefault="00B322D4" w:rsidP="00B322D4">
      <w:pPr>
        <w:pStyle w:val="KopOngenummerd"/>
        <w:rPr>
          <w:noProof w:val="0"/>
        </w:rPr>
      </w:pPr>
      <w:r w:rsidRPr="002F5FD3">
        <w:rPr>
          <w:noProof w:val="0"/>
        </w:rPr>
        <w:t xml:space="preserve">Deelkwalificatie van trainer-coach 5 </w:t>
      </w:r>
    </w:p>
    <w:p w14:paraId="63942974" w14:textId="77777777" w:rsidR="00B322D4" w:rsidRPr="00647EA2" w:rsidRDefault="00B322D4" w:rsidP="00B322D4">
      <w:pPr>
        <w:pStyle w:val="Kop2"/>
        <w:ind w:left="567" w:hanging="567"/>
        <w:rPr>
          <w:rFonts w:eastAsia="Times New Roman"/>
          <w:noProof w:val="0"/>
        </w:rPr>
      </w:pPr>
      <w:bookmarkStart w:id="144" w:name="_Toc342840286"/>
      <w:bookmarkStart w:id="145" w:name="_Toc344645063"/>
      <w:bookmarkStart w:id="146" w:name="_Toc350414013"/>
      <w:bookmarkStart w:id="147" w:name="_Toc354670064"/>
      <w:r w:rsidRPr="00647EA2">
        <w:rPr>
          <w:rFonts w:eastAsia="Times New Roman"/>
          <w:noProof w:val="0"/>
        </w:rPr>
        <w:t>Inleiding</w:t>
      </w:r>
      <w:bookmarkEnd w:id="144"/>
      <w:bookmarkEnd w:id="145"/>
      <w:bookmarkEnd w:id="146"/>
      <w:bookmarkEnd w:id="147"/>
      <w:r w:rsidRPr="00647EA2">
        <w:rPr>
          <w:rFonts w:eastAsia="Times New Roman"/>
          <w:noProof w:val="0"/>
        </w:rPr>
        <w:t xml:space="preserve"> </w:t>
      </w:r>
    </w:p>
    <w:p w14:paraId="46073E94" w14:textId="77777777" w:rsidR="00B322D4" w:rsidRPr="00647EA2" w:rsidRDefault="00B322D4" w:rsidP="00B322D4">
      <w:pPr>
        <w:rPr>
          <w:noProof w:val="0"/>
        </w:rPr>
      </w:pPr>
    </w:p>
    <w:p w14:paraId="1EF87BC6" w14:textId="77777777" w:rsidR="00B322D4" w:rsidRPr="00647EA2" w:rsidRDefault="00B322D4" w:rsidP="00B322D4">
      <w:pPr>
        <w:rPr>
          <w:noProof w:val="0"/>
        </w:rPr>
      </w:pPr>
      <w:r w:rsidRPr="00647EA2">
        <w:rPr>
          <w:noProof w:val="0"/>
        </w:rPr>
        <w:t xml:space="preserve">Om het door </w:t>
      </w:r>
      <w:r w:rsidRPr="00647EA2">
        <w:rPr>
          <w:noProof w:val="0"/>
          <w:color w:val="FF0000"/>
        </w:rPr>
        <w:t>de eigen sportbond</w:t>
      </w:r>
      <w:r w:rsidRPr="00647EA2">
        <w:rPr>
          <w:noProof w:val="0"/>
        </w:rPr>
        <w:t xml:space="preserve"> </w:t>
      </w:r>
      <w:r w:rsidRPr="00647EA2">
        <w:rPr>
          <w:noProof w:val="0"/>
          <w:color w:val="FF0000"/>
        </w:rPr>
        <w:t>en</w:t>
      </w:r>
      <w:r w:rsidRPr="00647EA2">
        <w:rPr>
          <w:noProof w:val="0"/>
        </w:rPr>
        <w:t xml:space="preserve"> NOC*NSF erkende diploma </w:t>
      </w:r>
      <w:r w:rsidRPr="00647EA2">
        <w:rPr>
          <w:noProof w:val="0"/>
          <w:color w:val="FF0000"/>
        </w:rPr>
        <w:t xml:space="preserve">trainer-coach </w:t>
      </w:r>
      <w:r w:rsidRPr="00647EA2">
        <w:rPr>
          <w:noProof w:val="0"/>
        </w:rPr>
        <w:t>5 te behalen, moet</w:t>
      </w:r>
      <w:r w:rsidRPr="0095543D">
        <w:rPr>
          <w:noProof w:val="0"/>
        </w:rPr>
        <w:t xml:space="preserve"> je</w:t>
      </w:r>
      <w:r w:rsidRPr="0095543D">
        <w:rPr>
          <w:noProof w:val="0"/>
          <w:color w:val="FF0000"/>
        </w:rPr>
        <w:t xml:space="preserve"> zes</w:t>
      </w:r>
      <w:r w:rsidRPr="00647EA2">
        <w:rPr>
          <w:noProof w:val="0"/>
        </w:rPr>
        <w:t xml:space="preserve"> kerntaken op niveau 5 beheersen. Door met succes een proeve van bekwaamheid (PVB) af te leggen, toon je aan dat je een kerntaak beheerst. </w:t>
      </w:r>
    </w:p>
    <w:p w14:paraId="3DB123C3" w14:textId="77777777" w:rsidR="00B322D4" w:rsidRPr="00647EA2" w:rsidRDefault="00B322D4" w:rsidP="00B322D4">
      <w:pPr>
        <w:pStyle w:val="Kop2"/>
        <w:numPr>
          <w:ilvl w:val="0"/>
          <w:numId w:val="41"/>
        </w:numPr>
        <w:rPr>
          <w:noProof w:val="0"/>
        </w:rPr>
      </w:pPr>
      <w:bookmarkStart w:id="148" w:name="_Toc342840287"/>
      <w:bookmarkStart w:id="149" w:name="_Toc344645064"/>
      <w:bookmarkStart w:id="150" w:name="_Toc350414014"/>
      <w:bookmarkStart w:id="151" w:name="_Toc354670065"/>
      <w:r w:rsidRPr="00647EA2">
        <w:rPr>
          <w:noProof w:val="0"/>
        </w:rPr>
        <w:t>Doelstelling</w:t>
      </w:r>
      <w:bookmarkEnd w:id="148"/>
      <w:bookmarkEnd w:id="149"/>
      <w:bookmarkEnd w:id="150"/>
      <w:bookmarkEnd w:id="151"/>
      <w:r w:rsidRPr="00647EA2">
        <w:rPr>
          <w:noProof w:val="0"/>
        </w:rPr>
        <w:t xml:space="preserve"> </w:t>
      </w:r>
    </w:p>
    <w:p w14:paraId="4FB5B898" w14:textId="77777777" w:rsidR="00B322D4" w:rsidRPr="00647EA2" w:rsidRDefault="00B322D4" w:rsidP="00B322D4">
      <w:pPr>
        <w:rPr>
          <w:noProof w:val="0"/>
        </w:rPr>
      </w:pPr>
    </w:p>
    <w:p w14:paraId="0977875F" w14:textId="77777777" w:rsidR="00B322D4" w:rsidRPr="00647EA2" w:rsidRDefault="00B322D4" w:rsidP="00B322D4">
      <w:pPr>
        <w:rPr>
          <w:noProof w:val="0"/>
        </w:rPr>
      </w:pPr>
      <w:r w:rsidRPr="00647EA2">
        <w:rPr>
          <w:noProof w:val="0"/>
        </w:rPr>
        <w:t xml:space="preserve">Deze PVB heeft betrekking op kerntaak 5.2, het coachen bij wedstrijden. Met deze PVB toon je aan dat je: </w:t>
      </w:r>
    </w:p>
    <w:p w14:paraId="49910D6B" w14:textId="6B209E73" w:rsidR="00B322D4" w:rsidRPr="00F5055B" w:rsidRDefault="00F5055B" w:rsidP="00B322D4">
      <w:pPr>
        <w:pStyle w:val="Opsomming"/>
        <w:ind w:left="426"/>
        <w:rPr>
          <w:b/>
          <w:noProof w:val="0"/>
        </w:rPr>
      </w:pPr>
      <w:r w:rsidRPr="00F5055B">
        <w:rPr>
          <w:b/>
          <w:noProof w:val="0"/>
        </w:rPr>
        <w:t xml:space="preserve">Doelen </w:t>
      </w:r>
      <w:r w:rsidR="00B322D4" w:rsidRPr="00F5055B">
        <w:rPr>
          <w:b/>
          <w:noProof w:val="0"/>
        </w:rPr>
        <w:t xml:space="preserve">voor een wedstrijd op basis van een topsportvisie, -beleid en analyses kunt formuleren; </w:t>
      </w:r>
    </w:p>
    <w:p w14:paraId="5CBCADC4" w14:textId="1A7972AE" w:rsidR="00B322D4" w:rsidRPr="00F5055B" w:rsidRDefault="00F5055B" w:rsidP="00B322D4">
      <w:pPr>
        <w:pStyle w:val="Opsomming"/>
        <w:ind w:left="426"/>
        <w:rPr>
          <w:b/>
          <w:noProof w:val="0"/>
        </w:rPr>
      </w:pPr>
      <w:r w:rsidRPr="00F5055B">
        <w:rPr>
          <w:b/>
          <w:noProof w:val="0"/>
          <w:color w:val="FF0000"/>
        </w:rPr>
        <w:t>Sporters</w:t>
      </w:r>
      <w:r w:rsidRPr="00F5055B">
        <w:rPr>
          <w:b/>
          <w:noProof w:val="0"/>
        </w:rPr>
        <w:t xml:space="preserve"> </w:t>
      </w:r>
      <w:r w:rsidR="00B322D4" w:rsidRPr="00F5055B">
        <w:rPr>
          <w:b/>
          <w:noProof w:val="0"/>
        </w:rPr>
        <w:t xml:space="preserve">en begeleiders in relatie tot een wedstrijd kunt beïnvloeden; </w:t>
      </w:r>
    </w:p>
    <w:p w14:paraId="4D63279F" w14:textId="1EEE3A65" w:rsidR="00B322D4" w:rsidRPr="00F5055B" w:rsidRDefault="00F5055B" w:rsidP="00B322D4">
      <w:pPr>
        <w:pStyle w:val="Opsomming"/>
        <w:ind w:left="426"/>
        <w:rPr>
          <w:b/>
          <w:noProof w:val="0"/>
        </w:rPr>
      </w:pPr>
      <w:r w:rsidRPr="00F5055B">
        <w:rPr>
          <w:b/>
          <w:noProof w:val="0"/>
        </w:rPr>
        <w:t xml:space="preserve">Wedstrijden </w:t>
      </w:r>
      <w:r w:rsidR="00B322D4" w:rsidRPr="00F5055B">
        <w:rPr>
          <w:b/>
          <w:noProof w:val="0"/>
        </w:rPr>
        <w:t>kunt evalueren;</w:t>
      </w:r>
    </w:p>
    <w:p w14:paraId="6FF3DC6B" w14:textId="08A5EAB5" w:rsidR="00B322D4" w:rsidRPr="00F5055B" w:rsidRDefault="00F5055B" w:rsidP="00B322D4">
      <w:pPr>
        <w:pStyle w:val="Opsomming"/>
        <w:ind w:left="426"/>
        <w:rPr>
          <w:b/>
          <w:noProof w:val="0"/>
        </w:rPr>
      </w:pPr>
      <w:r w:rsidRPr="00F5055B">
        <w:rPr>
          <w:b/>
          <w:noProof w:val="0"/>
        </w:rPr>
        <w:t xml:space="preserve">Contacten </w:t>
      </w:r>
      <w:r w:rsidR="00B322D4" w:rsidRPr="00F5055B">
        <w:rPr>
          <w:b/>
          <w:noProof w:val="0"/>
        </w:rPr>
        <w:t xml:space="preserve">met derden kunt onderhouden. </w:t>
      </w:r>
    </w:p>
    <w:p w14:paraId="795BF705" w14:textId="77777777" w:rsidR="00B322D4" w:rsidRPr="00647EA2" w:rsidRDefault="00B322D4" w:rsidP="00B322D4">
      <w:pPr>
        <w:pStyle w:val="Kop2"/>
        <w:numPr>
          <w:ilvl w:val="0"/>
          <w:numId w:val="41"/>
        </w:numPr>
        <w:rPr>
          <w:noProof w:val="0"/>
        </w:rPr>
      </w:pPr>
      <w:bookmarkStart w:id="152" w:name="_Toc342840288"/>
      <w:bookmarkStart w:id="153" w:name="_Toc344645065"/>
      <w:bookmarkStart w:id="154" w:name="_Toc350414015"/>
      <w:bookmarkStart w:id="155" w:name="_Toc354670066"/>
      <w:r w:rsidRPr="00647EA2">
        <w:rPr>
          <w:noProof w:val="0"/>
        </w:rPr>
        <w:t>Opdracht</w:t>
      </w:r>
      <w:bookmarkEnd w:id="152"/>
      <w:bookmarkEnd w:id="153"/>
      <w:bookmarkEnd w:id="154"/>
      <w:bookmarkEnd w:id="155"/>
      <w:r w:rsidRPr="00647EA2">
        <w:rPr>
          <w:noProof w:val="0"/>
        </w:rPr>
        <w:tab/>
        <w:t xml:space="preserve"> </w:t>
      </w:r>
    </w:p>
    <w:p w14:paraId="58206849" w14:textId="77777777" w:rsidR="00B322D4" w:rsidRPr="00647EA2" w:rsidRDefault="00B322D4" w:rsidP="00B322D4">
      <w:pPr>
        <w:rPr>
          <w:noProof w:val="0"/>
        </w:rPr>
      </w:pPr>
    </w:p>
    <w:p w14:paraId="6E4DA0E4" w14:textId="77777777" w:rsidR="00B322D4" w:rsidRPr="00647EA2" w:rsidRDefault="00B322D4" w:rsidP="00B322D4">
      <w:pPr>
        <w:rPr>
          <w:noProof w:val="0"/>
        </w:rPr>
      </w:pPr>
      <w:r w:rsidRPr="00647EA2">
        <w:rPr>
          <w:noProof w:val="0"/>
        </w:rPr>
        <w:t xml:space="preserve">De algemene opdracht voor deze PVB is: ‘Coach bij een wedstrijd’. Deze opdracht voer je uit aan de hand van vier deelopdrachten. </w:t>
      </w:r>
    </w:p>
    <w:p w14:paraId="33224C01" w14:textId="77777777" w:rsidR="00B322D4" w:rsidRPr="00647EA2" w:rsidRDefault="00B322D4" w:rsidP="00B322D4">
      <w:pPr>
        <w:rPr>
          <w:rFonts w:eastAsia="Calibri" w:cs="Arial"/>
          <w:noProof w:val="0"/>
          <w:color w:val="000000"/>
          <w:sz w:val="22"/>
          <w:szCs w:val="22"/>
          <w:lang w:eastAsia="en-US"/>
        </w:rPr>
      </w:pPr>
    </w:p>
    <w:p w14:paraId="45CAA1E6" w14:textId="77777777" w:rsidR="00B322D4" w:rsidRPr="00647EA2" w:rsidRDefault="00B322D4" w:rsidP="00B322D4">
      <w:pPr>
        <w:rPr>
          <w:noProof w:val="0"/>
        </w:rPr>
      </w:pPr>
      <w:r w:rsidRPr="00647EA2">
        <w:rPr>
          <w:noProof w:val="0"/>
        </w:rPr>
        <w:t xml:space="preserve">De vier deelopdrachten hebben betrekking op de volgende werkprocessen: </w:t>
      </w:r>
    </w:p>
    <w:p w14:paraId="09B1BEBD" w14:textId="77777777" w:rsidR="00B322D4" w:rsidRPr="00F5055B" w:rsidRDefault="00B322D4" w:rsidP="00B322D4">
      <w:pPr>
        <w:pStyle w:val="Opsomming"/>
        <w:ind w:left="426"/>
        <w:rPr>
          <w:b/>
          <w:noProof w:val="0"/>
        </w:rPr>
      </w:pPr>
      <w:r w:rsidRPr="00F5055B">
        <w:rPr>
          <w:b/>
          <w:noProof w:val="0"/>
        </w:rPr>
        <w:t>5.2.1 Formuleert doelen wedstrijd op basis van topsportvisie, -beleid en analyses;</w:t>
      </w:r>
    </w:p>
    <w:p w14:paraId="02EF0565" w14:textId="77777777" w:rsidR="00B322D4" w:rsidRPr="00F5055B" w:rsidRDefault="00B322D4" w:rsidP="00B322D4">
      <w:pPr>
        <w:pStyle w:val="Opsomming"/>
        <w:ind w:left="426"/>
        <w:rPr>
          <w:b/>
          <w:noProof w:val="0"/>
        </w:rPr>
      </w:pPr>
      <w:r w:rsidRPr="00F5055B">
        <w:rPr>
          <w:b/>
          <w:noProof w:val="0"/>
        </w:rPr>
        <w:t xml:space="preserve">5.2.2 Beïnvloedt </w:t>
      </w:r>
      <w:r w:rsidRPr="00F5055B">
        <w:rPr>
          <w:b/>
          <w:noProof w:val="0"/>
          <w:color w:val="FF0000"/>
        </w:rPr>
        <w:t>sporters</w:t>
      </w:r>
      <w:r w:rsidRPr="00F5055B">
        <w:rPr>
          <w:b/>
          <w:noProof w:val="0"/>
        </w:rPr>
        <w:t xml:space="preserve"> en begeleiders in relatie tot de wedstrijd;</w:t>
      </w:r>
    </w:p>
    <w:p w14:paraId="26AEB807" w14:textId="77777777" w:rsidR="00B322D4" w:rsidRPr="00F5055B" w:rsidRDefault="00B322D4" w:rsidP="00B322D4">
      <w:pPr>
        <w:pStyle w:val="Opsomming"/>
        <w:ind w:left="426"/>
        <w:rPr>
          <w:b/>
          <w:noProof w:val="0"/>
        </w:rPr>
      </w:pPr>
      <w:r w:rsidRPr="00F5055B">
        <w:rPr>
          <w:b/>
          <w:noProof w:val="0"/>
        </w:rPr>
        <w:t>5.2.3 Evalueert wedstrijden;</w:t>
      </w:r>
    </w:p>
    <w:p w14:paraId="17D6B133" w14:textId="77777777" w:rsidR="00B322D4" w:rsidRPr="00F5055B" w:rsidRDefault="00B322D4" w:rsidP="00B322D4">
      <w:pPr>
        <w:pStyle w:val="Opsomming"/>
        <w:ind w:left="426"/>
        <w:rPr>
          <w:b/>
          <w:noProof w:val="0"/>
        </w:rPr>
      </w:pPr>
      <w:r w:rsidRPr="00F5055B">
        <w:rPr>
          <w:b/>
          <w:noProof w:val="0"/>
        </w:rPr>
        <w:t>5.2.4 Onderhoudt contact met derden.</w:t>
      </w:r>
    </w:p>
    <w:p w14:paraId="2258B50A" w14:textId="77777777" w:rsidR="00B322D4" w:rsidRPr="00647EA2" w:rsidRDefault="00B322D4" w:rsidP="00B322D4">
      <w:pPr>
        <w:pStyle w:val="Kop2"/>
        <w:numPr>
          <w:ilvl w:val="0"/>
          <w:numId w:val="41"/>
        </w:numPr>
        <w:rPr>
          <w:noProof w:val="0"/>
        </w:rPr>
      </w:pPr>
      <w:bookmarkStart w:id="156" w:name="_Toc342840289"/>
      <w:bookmarkStart w:id="157" w:name="_Toc344645066"/>
      <w:bookmarkStart w:id="158" w:name="_Toc350414016"/>
      <w:bookmarkStart w:id="159" w:name="_Toc354670067"/>
      <w:r w:rsidRPr="00647EA2">
        <w:rPr>
          <w:noProof w:val="0"/>
        </w:rPr>
        <w:t>Eisen voor toelating PVB</w:t>
      </w:r>
      <w:bookmarkEnd w:id="156"/>
      <w:bookmarkEnd w:id="157"/>
      <w:bookmarkEnd w:id="158"/>
      <w:bookmarkEnd w:id="159"/>
      <w:r w:rsidRPr="00647EA2">
        <w:rPr>
          <w:noProof w:val="0"/>
        </w:rPr>
        <w:t xml:space="preserve"> </w:t>
      </w:r>
    </w:p>
    <w:p w14:paraId="40260D5C" w14:textId="77777777" w:rsidR="00B322D4" w:rsidRPr="00647EA2" w:rsidRDefault="00B322D4" w:rsidP="00B322D4">
      <w:pPr>
        <w:rPr>
          <w:noProof w:val="0"/>
        </w:rPr>
      </w:pPr>
    </w:p>
    <w:p w14:paraId="0EDB5C44" w14:textId="3CA61013" w:rsidR="00B322D4" w:rsidRPr="00647EA2" w:rsidRDefault="00B322D4" w:rsidP="00B322D4">
      <w:pPr>
        <w:rPr>
          <w:noProof w:val="0"/>
        </w:rPr>
      </w:pPr>
      <w:r w:rsidRPr="00647EA2">
        <w:rPr>
          <w:noProof w:val="0"/>
        </w:rPr>
        <w:t>Je wordt toegelaten tot de PVB als je voldoet aan de volgende eisen:</w:t>
      </w:r>
      <w:r w:rsidR="00A66784">
        <w:rPr>
          <w:noProof w:val="0"/>
        </w:rPr>
        <w:t xml:space="preserve"> </w:t>
      </w:r>
    </w:p>
    <w:p w14:paraId="106F4804" w14:textId="3F6D4F8A" w:rsidR="00B322D4" w:rsidRPr="00F5055B" w:rsidRDefault="00F5055B" w:rsidP="00B322D4">
      <w:pPr>
        <w:pStyle w:val="Opsomming"/>
        <w:ind w:left="426"/>
        <w:rPr>
          <w:b/>
          <w:noProof w:val="0"/>
        </w:rPr>
      </w:pPr>
      <w:r w:rsidRPr="00F5055B">
        <w:rPr>
          <w:b/>
          <w:noProof w:val="0"/>
        </w:rPr>
        <w:t xml:space="preserve">Je </w:t>
      </w:r>
      <w:r w:rsidR="00B322D4" w:rsidRPr="00F5055B">
        <w:rPr>
          <w:b/>
          <w:noProof w:val="0"/>
        </w:rPr>
        <w:t xml:space="preserve">bent minstens </w:t>
      </w:r>
      <w:r w:rsidR="00B322D4" w:rsidRPr="00F5055B">
        <w:rPr>
          <w:b/>
          <w:noProof w:val="0"/>
          <w:color w:val="FF0000"/>
        </w:rPr>
        <w:t>18</w:t>
      </w:r>
      <w:r w:rsidR="00B322D4" w:rsidRPr="00F5055B">
        <w:rPr>
          <w:b/>
          <w:noProof w:val="0"/>
        </w:rPr>
        <w:t xml:space="preserve"> jaar oud;</w:t>
      </w:r>
    </w:p>
    <w:p w14:paraId="182A747B" w14:textId="5EB0553C" w:rsidR="00B322D4" w:rsidRPr="00F5055B" w:rsidRDefault="00F5055B" w:rsidP="00B322D4">
      <w:pPr>
        <w:pStyle w:val="Opsomming"/>
        <w:ind w:left="426"/>
        <w:rPr>
          <w:b/>
          <w:noProof w:val="0"/>
          <w:color w:val="FF0000"/>
        </w:rPr>
      </w:pPr>
      <w:r w:rsidRPr="00F5055B">
        <w:rPr>
          <w:b/>
          <w:noProof w:val="0"/>
          <w:color w:val="FF0000"/>
        </w:rPr>
        <w:t xml:space="preserve">Je </w:t>
      </w:r>
      <w:r w:rsidR="00B322D4" w:rsidRPr="00F5055B">
        <w:rPr>
          <w:b/>
          <w:noProof w:val="0"/>
          <w:color w:val="FF0000"/>
        </w:rPr>
        <w:t>hebt het diploma trainer-coach 4;</w:t>
      </w:r>
    </w:p>
    <w:p w14:paraId="2FC360E9" w14:textId="51192411" w:rsidR="00B322D4" w:rsidRPr="00F5055B" w:rsidRDefault="00F5055B" w:rsidP="00B322D4">
      <w:pPr>
        <w:pStyle w:val="Opsomming"/>
        <w:ind w:left="426"/>
        <w:rPr>
          <w:b/>
          <w:noProof w:val="0"/>
          <w:color w:val="FF0000"/>
        </w:rPr>
      </w:pPr>
      <w:r w:rsidRPr="00F5055B">
        <w:rPr>
          <w:b/>
          <w:noProof w:val="0"/>
          <w:color w:val="FF0000"/>
        </w:rPr>
        <w:t xml:space="preserve">Je </w:t>
      </w:r>
      <w:r w:rsidR="00B322D4" w:rsidRPr="00F5055B">
        <w:rPr>
          <w:b/>
          <w:noProof w:val="0"/>
          <w:color w:val="FF0000"/>
        </w:rPr>
        <w:t>beschikt over kwalificatie … deelkwalificat</w:t>
      </w:r>
      <w:r w:rsidR="009C5B09">
        <w:rPr>
          <w:b/>
          <w:noProof w:val="0"/>
          <w:color w:val="FF0000"/>
        </w:rPr>
        <w:t>ie … en/of eigen vaardigheden …</w:t>
      </w:r>
      <w:r w:rsidR="00B322D4" w:rsidRPr="00F5055B">
        <w:rPr>
          <w:b/>
          <w:noProof w:val="0"/>
          <w:color w:val="FF0000"/>
        </w:rPr>
        <w:t>;</w:t>
      </w:r>
    </w:p>
    <w:p w14:paraId="75699665" w14:textId="66198179" w:rsidR="00B322D4" w:rsidRPr="00F5055B" w:rsidRDefault="00F5055B" w:rsidP="00B322D4">
      <w:pPr>
        <w:pStyle w:val="Opsomming"/>
        <w:ind w:left="426"/>
        <w:rPr>
          <w:b/>
          <w:noProof w:val="0"/>
          <w:color w:val="FF0000"/>
        </w:rPr>
      </w:pPr>
      <w:r w:rsidRPr="00F5055B">
        <w:rPr>
          <w:b/>
          <w:noProof w:val="0"/>
          <w:color w:val="FF0000"/>
        </w:rPr>
        <w:t xml:space="preserve">Je </w:t>
      </w:r>
      <w:r w:rsidR="00B322D4" w:rsidRPr="00F5055B">
        <w:rPr>
          <w:b/>
          <w:noProof w:val="0"/>
          <w:color w:val="FF0000"/>
        </w:rPr>
        <w:t>bent lid van de bond;</w:t>
      </w:r>
    </w:p>
    <w:p w14:paraId="6EBB9308" w14:textId="4FDFEE84" w:rsidR="00B322D4" w:rsidRPr="00F5055B" w:rsidRDefault="00F5055B" w:rsidP="00B322D4">
      <w:pPr>
        <w:pStyle w:val="Opsomming"/>
        <w:ind w:left="426"/>
        <w:rPr>
          <w:b/>
          <w:noProof w:val="0"/>
          <w:color w:val="FF0000"/>
        </w:rPr>
      </w:pPr>
      <w:r w:rsidRPr="00F5055B">
        <w:rPr>
          <w:b/>
          <w:noProof w:val="0"/>
          <w:color w:val="FF0000"/>
        </w:rPr>
        <w:t xml:space="preserve">Je </w:t>
      </w:r>
      <w:r w:rsidR="00B322D4" w:rsidRPr="00F5055B">
        <w:rPr>
          <w:b/>
          <w:noProof w:val="0"/>
          <w:color w:val="FF0000"/>
        </w:rPr>
        <w:t>hebt het inschrijfgeld voor de PVB betaald.</w:t>
      </w:r>
    </w:p>
    <w:p w14:paraId="2D047AF1" w14:textId="77777777" w:rsidR="00B322D4" w:rsidRPr="00647EA2" w:rsidRDefault="00B322D4" w:rsidP="00B322D4">
      <w:pPr>
        <w:pStyle w:val="Kop2"/>
        <w:numPr>
          <w:ilvl w:val="0"/>
          <w:numId w:val="41"/>
        </w:numPr>
        <w:rPr>
          <w:noProof w:val="0"/>
        </w:rPr>
      </w:pPr>
      <w:bookmarkStart w:id="160" w:name="_Toc342840290"/>
      <w:bookmarkStart w:id="161" w:name="_Toc344645067"/>
      <w:bookmarkStart w:id="162" w:name="_Toc350414017"/>
      <w:bookmarkStart w:id="163" w:name="_Toc354670068"/>
      <w:r w:rsidRPr="00647EA2">
        <w:rPr>
          <w:noProof w:val="0"/>
        </w:rPr>
        <w:t>Onderdelen PVB</w:t>
      </w:r>
      <w:bookmarkEnd w:id="160"/>
      <w:bookmarkEnd w:id="161"/>
      <w:bookmarkEnd w:id="162"/>
      <w:bookmarkEnd w:id="163"/>
      <w:r w:rsidRPr="00647EA2">
        <w:rPr>
          <w:noProof w:val="0"/>
        </w:rPr>
        <w:t xml:space="preserve"> </w:t>
      </w:r>
    </w:p>
    <w:p w14:paraId="1FED2BB8" w14:textId="77777777" w:rsidR="00B322D4" w:rsidRPr="00647EA2" w:rsidRDefault="00B322D4" w:rsidP="00B322D4">
      <w:pPr>
        <w:rPr>
          <w:noProof w:val="0"/>
        </w:rPr>
      </w:pPr>
    </w:p>
    <w:p w14:paraId="68B30636" w14:textId="6950E92A" w:rsidR="00B322D4" w:rsidRPr="00647EA2" w:rsidRDefault="00B322D4" w:rsidP="00B322D4">
      <w:pPr>
        <w:rPr>
          <w:noProof w:val="0"/>
        </w:rPr>
      </w:pPr>
      <w:r w:rsidRPr="00647EA2">
        <w:rPr>
          <w:noProof w:val="0"/>
        </w:rPr>
        <w:t xml:space="preserve">De PVB bestaat uit een portfoliobeoordeling en een praktijkbeoordeling. Een portfoliobeoordeling bestaat uit een beoordeling van het portfolio </w:t>
      </w:r>
      <w:r w:rsidRPr="00647EA2">
        <w:rPr>
          <w:noProof w:val="0"/>
          <w:color w:val="FF0000"/>
        </w:rPr>
        <w:t xml:space="preserve">en een aanvullend reflectie-interview </w:t>
      </w:r>
      <w:r w:rsidRPr="00647EA2">
        <w:rPr>
          <w:noProof w:val="0"/>
        </w:rPr>
        <w:t>door de PVB-beoordelaar. De praktijkbeoordeling</w:t>
      </w:r>
      <w:r w:rsidR="00A66784">
        <w:rPr>
          <w:noProof w:val="0"/>
        </w:rPr>
        <w:t xml:space="preserve"> </w:t>
      </w:r>
      <w:r w:rsidRPr="00647EA2">
        <w:rPr>
          <w:noProof w:val="0"/>
        </w:rPr>
        <w:t xml:space="preserve">start met een planningsinterview en wordt afgerond met een reflectie-interview. Het planningsinterview richt zich op enkele daartoe aangewezen </w:t>
      </w:r>
      <w:r>
        <w:rPr>
          <w:noProof w:val="0"/>
        </w:rPr>
        <w:t>beoordelingscriteria</w:t>
      </w:r>
      <w:r w:rsidRPr="00647EA2">
        <w:rPr>
          <w:noProof w:val="0"/>
        </w:rPr>
        <w:t xml:space="preserve">. De praktijk duurt </w:t>
      </w:r>
      <w:r w:rsidRPr="00647EA2">
        <w:rPr>
          <w:noProof w:val="0"/>
          <w:color w:val="FF0000"/>
        </w:rPr>
        <w:t>maximaal</w:t>
      </w:r>
      <w:r w:rsidRPr="00647EA2">
        <w:rPr>
          <w:noProof w:val="0"/>
        </w:rPr>
        <w:t xml:space="preserve"> </w:t>
      </w:r>
      <w:r w:rsidRPr="00647EA2">
        <w:rPr>
          <w:noProof w:val="0"/>
          <w:color w:val="FF0000"/>
        </w:rPr>
        <w:t>90</w:t>
      </w:r>
      <w:r w:rsidRPr="00647EA2">
        <w:rPr>
          <w:noProof w:val="0"/>
        </w:rPr>
        <w:t xml:space="preserve"> minuten. Het reflectie-interview gaat over de beoordelingscriteria die zich in de praktijk niet hebben voorgedaan en/of waarover nog twijfel bestaat wat betreft de beheersing. </w:t>
      </w:r>
      <w:r w:rsidRPr="00647EA2">
        <w:rPr>
          <w:noProof w:val="0"/>
          <w:color w:val="FF0000"/>
        </w:rPr>
        <w:t xml:space="preserve">Criteria die in de praktijk of het portfolio als onvoldoende zijn beoordeeld, kunnen in het reflectie-interview niet meer worden omgebogen naar een voldoende. </w:t>
      </w:r>
      <w:r w:rsidRPr="00647EA2">
        <w:rPr>
          <w:noProof w:val="0"/>
        </w:rPr>
        <w:t xml:space="preserve">Een reflectie-interview duurt </w:t>
      </w:r>
      <w:r w:rsidRPr="00647EA2">
        <w:rPr>
          <w:noProof w:val="0"/>
          <w:color w:val="FF0000"/>
        </w:rPr>
        <w:t xml:space="preserve">maximaal 45 </w:t>
      </w:r>
      <w:r w:rsidRPr="00647EA2">
        <w:rPr>
          <w:noProof w:val="0"/>
        </w:rPr>
        <w:t xml:space="preserve">minuten. </w:t>
      </w:r>
    </w:p>
    <w:p w14:paraId="370233B0" w14:textId="77777777" w:rsidR="00B322D4" w:rsidRPr="00647EA2" w:rsidRDefault="00B322D4" w:rsidP="00B322D4">
      <w:pPr>
        <w:rPr>
          <w:noProof w:val="0"/>
        </w:rPr>
      </w:pPr>
    </w:p>
    <w:p w14:paraId="6A85BA41" w14:textId="77777777" w:rsidR="00B322D4" w:rsidRPr="00647EA2" w:rsidRDefault="00B322D4" w:rsidP="00B322D4">
      <w:pPr>
        <w:rPr>
          <w:noProof w:val="0"/>
        </w:rPr>
      </w:pPr>
      <w:r w:rsidRPr="00647EA2">
        <w:rPr>
          <w:noProof w:val="0"/>
        </w:rPr>
        <w:t xml:space="preserve">De beoordelingscriteria staan in de protocollen van PVB 5.2. </w:t>
      </w:r>
    </w:p>
    <w:p w14:paraId="27474F38" w14:textId="77777777" w:rsidR="00B322D4" w:rsidRPr="00647EA2" w:rsidRDefault="00B322D4" w:rsidP="00B322D4">
      <w:pPr>
        <w:pStyle w:val="Kop2"/>
        <w:numPr>
          <w:ilvl w:val="0"/>
          <w:numId w:val="41"/>
        </w:numPr>
        <w:rPr>
          <w:noProof w:val="0"/>
        </w:rPr>
      </w:pPr>
      <w:bookmarkStart w:id="164" w:name="_Toc342840291"/>
      <w:bookmarkStart w:id="165" w:name="_Toc344645068"/>
      <w:bookmarkStart w:id="166" w:name="_Toc350414018"/>
      <w:bookmarkStart w:id="167" w:name="_Toc354670069"/>
      <w:r w:rsidRPr="00647EA2">
        <w:rPr>
          <w:noProof w:val="0"/>
        </w:rPr>
        <w:t>Afnamecondities</w:t>
      </w:r>
      <w:bookmarkEnd w:id="164"/>
      <w:r w:rsidRPr="00647EA2">
        <w:rPr>
          <w:noProof w:val="0"/>
        </w:rPr>
        <w:t xml:space="preserve"> en locatie</w:t>
      </w:r>
      <w:bookmarkEnd w:id="165"/>
      <w:bookmarkEnd w:id="166"/>
      <w:bookmarkEnd w:id="167"/>
    </w:p>
    <w:p w14:paraId="75B6D7A1" w14:textId="77777777" w:rsidR="00B322D4" w:rsidRPr="00647EA2" w:rsidRDefault="00B322D4" w:rsidP="00B322D4">
      <w:pPr>
        <w:rPr>
          <w:noProof w:val="0"/>
        </w:rPr>
      </w:pPr>
    </w:p>
    <w:p w14:paraId="027B35DA" w14:textId="24BC5E24" w:rsidR="0040238F" w:rsidRDefault="00B322D4" w:rsidP="00AD5CB9">
      <w:r w:rsidRPr="00647EA2">
        <w:t xml:space="preserve">Je coacht </w:t>
      </w:r>
      <w:r w:rsidRPr="00647EA2">
        <w:rPr>
          <w:color w:val="FF0000"/>
        </w:rPr>
        <w:t>sporters</w:t>
      </w:r>
      <w:r w:rsidRPr="00647EA2">
        <w:t xml:space="preserve"> voor, tijdens en na een wedstrijd. De wedstrijd is een </w:t>
      </w:r>
      <w:r w:rsidRPr="00647EA2">
        <w:rPr>
          <w:color w:val="FF0000"/>
        </w:rPr>
        <w:t>(oefen- of voorbereidings)</w:t>
      </w:r>
      <w:r w:rsidRPr="00647EA2">
        <w:t xml:space="preserve">wedstrijd op tenminste nationaal niveau. </w:t>
      </w:r>
    </w:p>
    <w:p w14:paraId="69746238" w14:textId="77777777" w:rsidR="0040238F" w:rsidRDefault="0040238F">
      <w:pPr>
        <w:spacing w:after="200"/>
      </w:pPr>
      <w:r>
        <w:br w:type="page"/>
      </w:r>
    </w:p>
    <w:p w14:paraId="4BCD9122" w14:textId="77777777" w:rsidR="00B322D4" w:rsidRPr="00647EA2" w:rsidRDefault="00B322D4" w:rsidP="00B322D4">
      <w:pPr>
        <w:pStyle w:val="Kop2"/>
        <w:numPr>
          <w:ilvl w:val="0"/>
          <w:numId w:val="41"/>
        </w:numPr>
        <w:rPr>
          <w:noProof w:val="0"/>
        </w:rPr>
      </w:pPr>
      <w:bookmarkStart w:id="168" w:name="_Toc342840292"/>
      <w:bookmarkStart w:id="169" w:name="_Toc344645069"/>
      <w:bookmarkStart w:id="170" w:name="_Toc350414019"/>
      <w:bookmarkStart w:id="171" w:name="_Toc354670070"/>
      <w:r w:rsidRPr="00647EA2">
        <w:rPr>
          <w:noProof w:val="0"/>
        </w:rPr>
        <w:lastRenderedPageBreak/>
        <w:t>Richtlijnen</w:t>
      </w:r>
      <w:bookmarkEnd w:id="168"/>
      <w:bookmarkEnd w:id="169"/>
      <w:bookmarkEnd w:id="170"/>
      <w:bookmarkEnd w:id="171"/>
      <w:r w:rsidRPr="00647EA2">
        <w:rPr>
          <w:noProof w:val="0"/>
        </w:rPr>
        <w:t xml:space="preserve"> </w:t>
      </w:r>
    </w:p>
    <w:p w14:paraId="2845B440" w14:textId="77777777" w:rsidR="00B322D4" w:rsidRPr="00647EA2" w:rsidRDefault="00B322D4" w:rsidP="00B322D4">
      <w:pPr>
        <w:rPr>
          <w:noProof w:val="0"/>
        </w:rPr>
      </w:pPr>
    </w:p>
    <w:p w14:paraId="1520BF23" w14:textId="77777777" w:rsidR="00B322D4" w:rsidRPr="00647EA2" w:rsidRDefault="00B322D4" w:rsidP="00B322D4">
      <w:pPr>
        <w:pStyle w:val="Kop5"/>
        <w:numPr>
          <w:ilvl w:val="1"/>
          <w:numId w:val="41"/>
        </w:numPr>
        <w:rPr>
          <w:noProof w:val="0"/>
        </w:rPr>
      </w:pPr>
      <w:r w:rsidRPr="00647EA2">
        <w:rPr>
          <w:noProof w:val="0"/>
        </w:rPr>
        <w:t>Informatie</w:t>
      </w:r>
    </w:p>
    <w:p w14:paraId="24516AEC" w14:textId="77777777" w:rsidR="00B322D4" w:rsidRPr="00647EA2" w:rsidRDefault="00B322D4" w:rsidP="00B322D4">
      <w:pPr>
        <w:rPr>
          <w:noProof w:val="0"/>
        </w:rPr>
      </w:pPr>
    </w:p>
    <w:p w14:paraId="627FA4F7" w14:textId="77777777" w:rsidR="00B322D4" w:rsidRPr="00647EA2" w:rsidRDefault="00B322D4" w:rsidP="00B322D4">
      <w:pPr>
        <w:rPr>
          <w:noProof w:val="0"/>
          <w:color w:val="FF0000"/>
        </w:rPr>
      </w:pPr>
      <w:r w:rsidRPr="00647EA2">
        <w:rPr>
          <w:noProof w:val="0"/>
        </w:rPr>
        <w:t xml:space="preserve">Informatie over de PVB staat in deze PVB-beschrijving, het toetsplan voor kwalificatie </w:t>
      </w:r>
      <w:r w:rsidRPr="00647EA2">
        <w:rPr>
          <w:noProof w:val="0"/>
          <w:color w:val="FF0000"/>
        </w:rPr>
        <w:t>trainer-coach</w:t>
      </w:r>
      <w:r w:rsidRPr="00647EA2">
        <w:rPr>
          <w:noProof w:val="0"/>
        </w:rPr>
        <w:t xml:space="preserve"> 5 en het Toetsreglement sport. Deze documenten zijn te vinden op </w:t>
      </w:r>
      <w:r w:rsidRPr="00647EA2">
        <w:rPr>
          <w:rStyle w:val="Standaard1roodChar"/>
          <w:rFonts w:eastAsiaTheme="minorHAnsi"/>
          <w:noProof w:val="0"/>
        </w:rPr>
        <w:t>www. ...</w:t>
      </w:r>
      <w:r>
        <w:rPr>
          <w:rStyle w:val="Standaard1roodChar"/>
          <w:rFonts w:eastAsiaTheme="minorHAnsi"/>
          <w:noProof w:val="0"/>
        </w:rPr>
        <w:t xml:space="preserve"> </w:t>
      </w:r>
      <w:r w:rsidRPr="00647EA2">
        <w:rPr>
          <w:rStyle w:val="Standaard1roodChar"/>
          <w:rFonts w:eastAsiaTheme="minorHAnsi"/>
          <w:noProof w:val="0"/>
        </w:rPr>
        <w:t>.nl</w:t>
      </w:r>
      <w:r w:rsidRPr="00647EA2">
        <w:rPr>
          <w:noProof w:val="0"/>
          <w:color w:val="FF0000"/>
        </w:rPr>
        <w:t xml:space="preserve">. </w:t>
      </w:r>
    </w:p>
    <w:p w14:paraId="55E891A3" w14:textId="77777777" w:rsidR="00B322D4" w:rsidRPr="00647EA2" w:rsidRDefault="00B322D4" w:rsidP="00B322D4">
      <w:pPr>
        <w:pStyle w:val="Standaard1"/>
      </w:pPr>
    </w:p>
    <w:p w14:paraId="5628085C" w14:textId="77777777" w:rsidR="00B322D4" w:rsidRPr="00647EA2" w:rsidRDefault="00B322D4" w:rsidP="00B322D4">
      <w:pPr>
        <w:pStyle w:val="Kop5"/>
        <w:numPr>
          <w:ilvl w:val="1"/>
          <w:numId w:val="41"/>
        </w:numPr>
        <w:rPr>
          <w:noProof w:val="0"/>
        </w:rPr>
      </w:pPr>
      <w:r w:rsidRPr="00647EA2">
        <w:rPr>
          <w:noProof w:val="0"/>
        </w:rPr>
        <w:t>Inschrijvingsprocedure</w:t>
      </w:r>
    </w:p>
    <w:p w14:paraId="58D58BB6" w14:textId="77777777" w:rsidR="00B322D4" w:rsidRPr="00647EA2" w:rsidRDefault="00B322D4" w:rsidP="00B322D4">
      <w:pPr>
        <w:rPr>
          <w:noProof w:val="0"/>
        </w:rPr>
      </w:pPr>
    </w:p>
    <w:p w14:paraId="135D9A3D" w14:textId="77777777" w:rsidR="00B322D4" w:rsidRPr="00647EA2" w:rsidRDefault="00B322D4" w:rsidP="00B322D4">
      <w:pPr>
        <w:rPr>
          <w:noProof w:val="0"/>
        </w:rPr>
      </w:pPr>
      <w:r w:rsidRPr="00647EA2">
        <w:rPr>
          <w:noProof w:val="0"/>
        </w:rPr>
        <w:t xml:space="preserve">Je schrijft je in voor de PVB door </w:t>
      </w:r>
      <w:r w:rsidRPr="00647EA2">
        <w:rPr>
          <w:noProof w:val="0"/>
          <w:color w:val="FF0000"/>
        </w:rPr>
        <w:t xml:space="preserve">het portfolio naar het bondsbureau </w:t>
      </w:r>
      <w:r w:rsidRPr="00647EA2">
        <w:rPr>
          <w:noProof w:val="0"/>
        </w:rPr>
        <w:t xml:space="preserve">te versturen. De toetsingscommissie bevestigt schriftelijk </w:t>
      </w:r>
      <w:r w:rsidRPr="00647EA2">
        <w:rPr>
          <w:noProof w:val="0"/>
          <w:color w:val="FF0000"/>
        </w:rPr>
        <w:t>de ontvangst van het portfolio en bevestigt daarmee</w:t>
      </w:r>
      <w:r w:rsidRPr="00647EA2">
        <w:rPr>
          <w:noProof w:val="0"/>
        </w:rPr>
        <w:t xml:space="preserve"> de inschrijving voor de PVB. Namens de toetsingscommissie ontvang je informati</w:t>
      </w:r>
      <w:r>
        <w:rPr>
          <w:noProof w:val="0"/>
        </w:rPr>
        <w:t xml:space="preserve">e over de praktijkbeoordeling. </w:t>
      </w:r>
    </w:p>
    <w:p w14:paraId="08F2D6D4" w14:textId="77777777" w:rsidR="00B322D4" w:rsidRPr="00647EA2" w:rsidRDefault="00B322D4" w:rsidP="00B322D4">
      <w:pPr>
        <w:pStyle w:val="Standaard1"/>
      </w:pPr>
    </w:p>
    <w:p w14:paraId="67282D20" w14:textId="77777777" w:rsidR="00B322D4" w:rsidRPr="00647EA2" w:rsidRDefault="00B322D4" w:rsidP="00B322D4">
      <w:pPr>
        <w:pStyle w:val="Kop5"/>
        <w:numPr>
          <w:ilvl w:val="1"/>
          <w:numId w:val="41"/>
        </w:numPr>
        <w:rPr>
          <w:noProof w:val="0"/>
        </w:rPr>
      </w:pPr>
      <w:r w:rsidRPr="00647EA2">
        <w:rPr>
          <w:noProof w:val="0"/>
        </w:rPr>
        <w:t>Voorbereiding kandidaat</w:t>
      </w:r>
    </w:p>
    <w:p w14:paraId="0B58019D" w14:textId="77777777" w:rsidR="00B322D4" w:rsidRPr="00647EA2" w:rsidRDefault="00B322D4" w:rsidP="00B322D4">
      <w:pPr>
        <w:rPr>
          <w:noProof w:val="0"/>
        </w:rPr>
      </w:pPr>
    </w:p>
    <w:p w14:paraId="4A42A778" w14:textId="0DACE022" w:rsidR="00B322D4" w:rsidRPr="00647EA2" w:rsidRDefault="00B322D4" w:rsidP="00B322D4">
      <w:pPr>
        <w:rPr>
          <w:noProof w:val="0"/>
        </w:rPr>
      </w:pPr>
      <w:r w:rsidRPr="00647EA2">
        <w:rPr>
          <w:noProof w:val="0"/>
        </w:rPr>
        <w:t>Voor de portfoliobeoordeling wordt in het kader van de PVB geen aparte voorbereidingen van je verwacht.</w:t>
      </w:r>
      <w:r w:rsidR="00A66784">
        <w:rPr>
          <w:noProof w:val="0"/>
        </w:rPr>
        <w:t xml:space="preserve"> </w:t>
      </w:r>
    </w:p>
    <w:p w14:paraId="7A1F92B6" w14:textId="77777777" w:rsidR="00B322D4" w:rsidRPr="00647EA2" w:rsidRDefault="00B322D4" w:rsidP="00B322D4">
      <w:pPr>
        <w:rPr>
          <w:noProof w:val="0"/>
        </w:rPr>
      </w:pPr>
      <w:r w:rsidRPr="00647EA2">
        <w:rPr>
          <w:noProof w:val="0"/>
        </w:rPr>
        <w:t xml:space="preserve">Voor de praktijkbeoordeling ben je verantwoordelijk dat de wedstrijd voldoet aan het gestelde in de afnamecondities. </w:t>
      </w:r>
    </w:p>
    <w:p w14:paraId="284C5471" w14:textId="77777777" w:rsidR="00B322D4" w:rsidRPr="00647EA2" w:rsidRDefault="00B322D4" w:rsidP="00B322D4">
      <w:pPr>
        <w:pStyle w:val="Standaard1rood"/>
      </w:pPr>
    </w:p>
    <w:p w14:paraId="13504480" w14:textId="77777777" w:rsidR="00B322D4" w:rsidRPr="00647EA2" w:rsidRDefault="00B322D4" w:rsidP="00B322D4">
      <w:pPr>
        <w:pStyle w:val="Kop5"/>
        <w:numPr>
          <w:ilvl w:val="1"/>
          <w:numId w:val="41"/>
        </w:numPr>
        <w:rPr>
          <w:noProof w:val="0"/>
        </w:rPr>
      </w:pPr>
      <w:r w:rsidRPr="00647EA2">
        <w:rPr>
          <w:noProof w:val="0"/>
        </w:rPr>
        <w:t xml:space="preserve">PVB-beoordelaar </w:t>
      </w:r>
    </w:p>
    <w:p w14:paraId="0960A6FD" w14:textId="77777777" w:rsidR="00B322D4" w:rsidRPr="00647EA2" w:rsidRDefault="00B322D4" w:rsidP="00B322D4">
      <w:pPr>
        <w:rPr>
          <w:noProof w:val="0"/>
        </w:rPr>
      </w:pPr>
    </w:p>
    <w:p w14:paraId="5BF2EC22" w14:textId="77777777" w:rsidR="00B322D4" w:rsidRPr="00647EA2" w:rsidRDefault="00B322D4" w:rsidP="00B322D4">
      <w:pPr>
        <w:rPr>
          <w:noProof w:val="0"/>
        </w:rPr>
      </w:pPr>
      <w:r w:rsidRPr="00647EA2">
        <w:rPr>
          <w:noProof w:val="0"/>
        </w:rPr>
        <w:t xml:space="preserve">De PVB wordt afgenomen door </w:t>
      </w:r>
      <w:r w:rsidRPr="00647EA2">
        <w:rPr>
          <w:noProof w:val="0"/>
          <w:color w:val="FF0000"/>
        </w:rPr>
        <w:t xml:space="preserve">één </w:t>
      </w:r>
      <w:r w:rsidRPr="00647EA2">
        <w:rPr>
          <w:noProof w:val="0"/>
        </w:rPr>
        <w:t xml:space="preserve">PVB-beoordelaar. De PVB-beoordelaar wordt aangewezen door de toetsingscommissie van de </w:t>
      </w:r>
      <w:r w:rsidRPr="0017489B">
        <w:rPr>
          <w:color w:val="FF0000"/>
        </w:rPr>
        <w:t>sportbon</w:t>
      </w:r>
      <w:r>
        <w:rPr>
          <w:color w:val="FF0000"/>
        </w:rPr>
        <w:t>d. Indien voor meerdere PVB-beoordelaars wordt gekozen, dan moeten ze ieder voor zich en zonder overleg tot een beoordeling komen.</w:t>
      </w:r>
    </w:p>
    <w:p w14:paraId="1159C559" w14:textId="77777777" w:rsidR="00B322D4" w:rsidRPr="00647EA2" w:rsidRDefault="00B322D4" w:rsidP="00B322D4">
      <w:pPr>
        <w:pStyle w:val="Standaard1"/>
        <w:rPr>
          <w:color w:val="0070C0"/>
        </w:rPr>
      </w:pPr>
    </w:p>
    <w:p w14:paraId="3BF49783" w14:textId="77777777" w:rsidR="00B322D4" w:rsidRPr="00647EA2" w:rsidRDefault="00B322D4" w:rsidP="00B322D4">
      <w:pPr>
        <w:pStyle w:val="Kop5"/>
        <w:numPr>
          <w:ilvl w:val="1"/>
          <w:numId w:val="41"/>
        </w:numPr>
        <w:rPr>
          <w:noProof w:val="0"/>
        </w:rPr>
      </w:pPr>
      <w:r w:rsidRPr="00647EA2">
        <w:rPr>
          <w:noProof w:val="0"/>
        </w:rPr>
        <w:t>Beoordelingen</w:t>
      </w:r>
    </w:p>
    <w:p w14:paraId="31654E90" w14:textId="77777777" w:rsidR="00B322D4" w:rsidRPr="00647EA2" w:rsidRDefault="00B322D4" w:rsidP="00B322D4">
      <w:pPr>
        <w:rPr>
          <w:noProof w:val="0"/>
        </w:rPr>
      </w:pPr>
    </w:p>
    <w:p w14:paraId="1683B937" w14:textId="77777777" w:rsidR="00B322D4" w:rsidRPr="00647EA2" w:rsidRDefault="00B322D4" w:rsidP="00B322D4">
      <w:pPr>
        <w:rPr>
          <w:noProof w:val="0"/>
          <w:color w:val="FF0000"/>
        </w:rPr>
      </w:pPr>
      <w:r>
        <w:rPr>
          <w:noProof w:val="0"/>
        </w:rPr>
        <w:t>De b</w:t>
      </w:r>
      <w:r w:rsidRPr="00647EA2">
        <w:rPr>
          <w:noProof w:val="0"/>
        </w:rPr>
        <w:t xml:space="preserve">eoordeling gebeurt aan de hand van de beoordelingscriteria die zijn opgenomen in de protocollen. De beoordelingscriteria zijn geclusterd op basis van de werkprocessen. </w:t>
      </w:r>
    </w:p>
    <w:p w14:paraId="566530B8" w14:textId="77777777" w:rsidR="00B322D4" w:rsidRPr="00647EA2" w:rsidRDefault="00B322D4" w:rsidP="00B322D4">
      <w:pPr>
        <w:pStyle w:val="Standaard1"/>
      </w:pPr>
    </w:p>
    <w:p w14:paraId="030AF676" w14:textId="77777777" w:rsidR="00B322D4" w:rsidRPr="00647EA2" w:rsidRDefault="00B322D4" w:rsidP="00B322D4">
      <w:pPr>
        <w:pStyle w:val="Kop5"/>
        <w:numPr>
          <w:ilvl w:val="1"/>
          <w:numId w:val="41"/>
        </w:numPr>
        <w:rPr>
          <w:noProof w:val="0"/>
        </w:rPr>
      </w:pPr>
      <w:r w:rsidRPr="00647EA2">
        <w:rPr>
          <w:noProof w:val="0"/>
        </w:rPr>
        <w:t>Normering</w:t>
      </w:r>
    </w:p>
    <w:p w14:paraId="569DCAC2" w14:textId="77777777" w:rsidR="00B322D4" w:rsidRPr="00647EA2" w:rsidRDefault="00B322D4" w:rsidP="00B322D4">
      <w:pPr>
        <w:rPr>
          <w:noProof w:val="0"/>
        </w:rPr>
      </w:pPr>
    </w:p>
    <w:p w14:paraId="7E784FAA" w14:textId="77777777" w:rsidR="00B322D4" w:rsidRPr="00647EA2" w:rsidRDefault="00B322D4" w:rsidP="00B322D4">
      <w:pPr>
        <w:rPr>
          <w:noProof w:val="0"/>
        </w:rPr>
      </w:pPr>
      <w:r w:rsidRPr="00647EA2">
        <w:rPr>
          <w:noProof w:val="0"/>
        </w:rPr>
        <w:t>Om te slagen moeten de portfoliobeoordeling en de praktijkbeoordeling voldoende zijn. Het portfolio is voldoende als</w:t>
      </w:r>
      <w:r w:rsidRPr="00647EA2">
        <w:rPr>
          <w:noProof w:val="0"/>
          <w:color w:val="FF0000"/>
        </w:rPr>
        <w:t xml:space="preserve"> </w:t>
      </w:r>
      <w:r w:rsidRPr="00647EA2">
        <w:rPr>
          <w:noProof w:val="0"/>
        </w:rPr>
        <w:t xml:space="preserve">op </w:t>
      </w:r>
      <w:r w:rsidRPr="00647EA2">
        <w:rPr>
          <w:noProof w:val="0"/>
          <w:color w:val="FF0000"/>
        </w:rPr>
        <w:t xml:space="preserve">alle </w:t>
      </w:r>
      <w:r w:rsidRPr="00647EA2">
        <w:rPr>
          <w:noProof w:val="0"/>
        </w:rPr>
        <w:t xml:space="preserve">beoordelingscriteria </w:t>
      </w:r>
      <w:r w:rsidRPr="00647EA2">
        <w:rPr>
          <w:noProof w:val="0"/>
          <w:color w:val="FF0000"/>
        </w:rPr>
        <w:t>'voldaan'</w:t>
      </w:r>
      <w:r w:rsidRPr="00647EA2">
        <w:rPr>
          <w:noProof w:val="0"/>
        </w:rPr>
        <w:t xml:space="preserve"> is gescoord. De praktijk is voldoende als</w:t>
      </w:r>
      <w:r w:rsidRPr="00647EA2">
        <w:rPr>
          <w:noProof w:val="0"/>
          <w:color w:val="FF0000"/>
        </w:rPr>
        <w:t xml:space="preserve"> </w:t>
      </w:r>
      <w:r w:rsidRPr="00647EA2">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647EA2">
        <w:rPr>
          <w:noProof w:val="0"/>
        </w:rPr>
        <w:t>is gescoord</w:t>
      </w:r>
    </w:p>
    <w:p w14:paraId="68951FC5" w14:textId="77777777" w:rsidR="00B322D4" w:rsidRPr="00647EA2" w:rsidRDefault="00B322D4" w:rsidP="00B322D4">
      <w:pPr>
        <w:pStyle w:val="Standaard1"/>
        <w:rPr>
          <w:color w:val="FF0000"/>
        </w:rPr>
      </w:pPr>
    </w:p>
    <w:p w14:paraId="3BF0C1E0" w14:textId="77777777" w:rsidR="00B322D4" w:rsidRPr="00647EA2" w:rsidRDefault="00B322D4" w:rsidP="00B322D4">
      <w:pPr>
        <w:pStyle w:val="Kop5"/>
        <w:numPr>
          <w:ilvl w:val="1"/>
          <w:numId w:val="41"/>
        </w:numPr>
        <w:rPr>
          <w:noProof w:val="0"/>
        </w:rPr>
      </w:pPr>
      <w:r w:rsidRPr="00647EA2">
        <w:rPr>
          <w:noProof w:val="0"/>
        </w:rPr>
        <w:t>Uitslag</w:t>
      </w:r>
    </w:p>
    <w:p w14:paraId="1E4A8B23" w14:textId="77777777" w:rsidR="00B322D4" w:rsidRPr="00647EA2" w:rsidRDefault="00B322D4" w:rsidP="00B322D4">
      <w:pPr>
        <w:rPr>
          <w:noProof w:val="0"/>
        </w:rPr>
      </w:pPr>
    </w:p>
    <w:p w14:paraId="2CC8929C" w14:textId="77777777" w:rsidR="00B322D4" w:rsidRPr="00647EA2" w:rsidRDefault="00B322D4" w:rsidP="00B322D4">
      <w:pPr>
        <w:rPr>
          <w:noProof w:val="0"/>
        </w:rPr>
      </w:pPr>
      <w:r w:rsidRPr="00647EA2">
        <w:rPr>
          <w:noProof w:val="0"/>
        </w:rPr>
        <w:t>De toetsingscommissie stelt de uitslag vast en bericht je binnen</w:t>
      </w:r>
      <w:r w:rsidRPr="00647EA2">
        <w:rPr>
          <w:noProof w:val="0"/>
          <w:color w:val="FF0000"/>
        </w:rPr>
        <w:t xml:space="preserve"> 15 </w:t>
      </w:r>
      <w:r w:rsidRPr="00647EA2">
        <w:rPr>
          <w:noProof w:val="0"/>
        </w:rPr>
        <w:t>werkdagen na de dag van de praktijkbeoordeling.</w:t>
      </w:r>
    </w:p>
    <w:p w14:paraId="25AD3CCC" w14:textId="77777777" w:rsidR="00B322D4" w:rsidRPr="00647EA2" w:rsidRDefault="00B322D4" w:rsidP="00B322D4">
      <w:pPr>
        <w:pStyle w:val="Standaard1"/>
        <w:rPr>
          <w:color w:val="FF0000"/>
        </w:rPr>
      </w:pPr>
    </w:p>
    <w:p w14:paraId="02021496" w14:textId="77777777" w:rsidR="00B322D4" w:rsidRPr="00647EA2" w:rsidRDefault="00B322D4" w:rsidP="00B322D4">
      <w:pPr>
        <w:pStyle w:val="Kop5"/>
        <w:numPr>
          <w:ilvl w:val="1"/>
          <w:numId w:val="41"/>
        </w:numPr>
        <w:rPr>
          <w:noProof w:val="0"/>
        </w:rPr>
      </w:pPr>
      <w:r w:rsidRPr="00647EA2">
        <w:rPr>
          <w:noProof w:val="0"/>
        </w:rPr>
        <w:t xml:space="preserve">Herkansing </w:t>
      </w:r>
    </w:p>
    <w:p w14:paraId="24DC73FE" w14:textId="77777777" w:rsidR="00B322D4" w:rsidRPr="00647EA2" w:rsidRDefault="00B322D4" w:rsidP="00B322D4">
      <w:pPr>
        <w:rPr>
          <w:noProof w:val="0"/>
        </w:rPr>
      </w:pPr>
    </w:p>
    <w:p w14:paraId="385AA547" w14:textId="77777777" w:rsidR="00B322D4" w:rsidRPr="00647EA2" w:rsidRDefault="00B322D4" w:rsidP="00B322D4">
      <w:pPr>
        <w:rPr>
          <w:noProof w:val="0"/>
          <w:color w:val="FF0000"/>
        </w:rPr>
      </w:pPr>
      <w:r w:rsidRPr="00647EA2">
        <w:rPr>
          <w:noProof w:val="0"/>
        </w:rPr>
        <w:t xml:space="preserve">Voorgaande richtlijnen zijn ook van toepassing op een herkansing. Het aantal herkansingen voor de PVB is maximaal </w:t>
      </w:r>
      <w:r w:rsidRPr="00647EA2">
        <w:rPr>
          <w:noProof w:val="0"/>
          <w:color w:val="FF0000"/>
        </w:rPr>
        <w:t>twee</w:t>
      </w:r>
      <w:r w:rsidRPr="00647EA2">
        <w:rPr>
          <w:noProof w:val="0"/>
        </w:rPr>
        <w:t xml:space="preserve">. In totaal heb je dus </w:t>
      </w:r>
      <w:r w:rsidRPr="00647EA2">
        <w:rPr>
          <w:noProof w:val="0"/>
          <w:color w:val="FF0000"/>
        </w:rPr>
        <w:t>drie</w:t>
      </w:r>
      <w:r w:rsidRPr="00647EA2">
        <w:rPr>
          <w:noProof w:val="0"/>
        </w:rPr>
        <w:t xml:space="preserve"> kansen om PVB 5.2 te halen. </w:t>
      </w:r>
      <w:r w:rsidRPr="00647EA2">
        <w:rPr>
          <w:noProof w:val="0"/>
          <w:color w:val="FF0000"/>
        </w:rPr>
        <w:t xml:space="preserve">Hierbij geldt dat er niet langer dan een jaar mag zitten tussen de eerste aanvraag en de laatste herkansing. </w:t>
      </w:r>
    </w:p>
    <w:p w14:paraId="088362A6" w14:textId="77777777" w:rsidR="00B322D4" w:rsidRPr="00647EA2" w:rsidRDefault="00B322D4" w:rsidP="00B322D4">
      <w:pPr>
        <w:pStyle w:val="Standaard1"/>
      </w:pPr>
    </w:p>
    <w:p w14:paraId="336C2337" w14:textId="77777777" w:rsidR="00B322D4" w:rsidRPr="00647EA2" w:rsidRDefault="00B322D4" w:rsidP="00B322D4">
      <w:pPr>
        <w:pStyle w:val="Kop5"/>
        <w:numPr>
          <w:ilvl w:val="0"/>
          <w:numId w:val="0"/>
        </w:numPr>
        <w:rPr>
          <w:noProof w:val="0"/>
        </w:rPr>
      </w:pPr>
      <w:r w:rsidRPr="00647EA2">
        <w:rPr>
          <w:noProof w:val="0"/>
        </w:rPr>
        <w:t>6.9</w:t>
      </w:r>
      <w:r w:rsidRPr="00647EA2">
        <w:rPr>
          <w:noProof w:val="0"/>
        </w:rPr>
        <w:tab/>
        <w:t xml:space="preserve">Bezwaar of beroep </w:t>
      </w:r>
    </w:p>
    <w:p w14:paraId="568FD590" w14:textId="77777777" w:rsidR="00B322D4" w:rsidRPr="00647EA2" w:rsidRDefault="00B322D4" w:rsidP="00B322D4">
      <w:pPr>
        <w:rPr>
          <w:noProof w:val="0"/>
        </w:rPr>
      </w:pPr>
    </w:p>
    <w:p w14:paraId="6700D452" w14:textId="77777777" w:rsidR="00B322D4" w:rsidRPr="00647EA2" w:rsidRDefault="00B322D4" w:rsidP="00B322D4">
      <w:pPr>
        <w:rPr>
          <w:noProof w:val="0"/>
        </w:rPr>
      </w:pPr>
      <w:r w:rsidRPr="00647EA2">
        <w:rPr>
          <w:noProof w:val="0"/>
        </w:rPr>
        <w:t xml:space="preserve">Je kunt bij de toetsingscommissie bezwaar maken tegen de gang van zaken voorafgaand aan, tijdens en na de PVB-afname en/of de uitslag van de PVB. </w:t>
      </w:r>
    </w:p>
    <w:p w14:paraId="25DE33EB" w14:textId="77777777" w:rsidR="00B322D4" w:rsidRPr="00647EA2" w:rsidRDefault="00B322D4" w:rsidP="00B322D4">
      <w:pPr>
        <w:rPr>
          <w:rFonts w:ascii="Arial Narrow" w:eastAsia="Times New Roman" w:hAnsi="Arial Narrow"/>
          <w:b/>
          <w:noProof w:val="0"/>
          <w:color w:val="000080"/>
          <w:sz w:val="32"/>
        </w:rPr>
      </w:pPr>
      <w:r w:rsidRPr="00647EA2">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587A87F3" w14:textId="77777777" w:rsidR="00B322D4" w:rsidRPr="00647EA2" w:rsidRDefault="00B322D4" w:rsidP="00B322D4">
      <w:pPr>
        <w:spacing w:after="200"/>
        <w:rPr>
          <w:rFonts w:ascii="Arial Narrow" w:eastAsia="Times New Roman" w:hAnsi="Arial Narrow"/>
          <w:b/>
          <w:noProof w:val="0"/>
          <w:color w:val="000080"/>
          <w:sz w:val="32"/>
        </w:rPr>
      </w:pPr>
      <w:r w:rsidRPr="00647EA2">
        <w:rPr>
          <w:rFonts w:ascii="Arial Narrow" w:eastAsia="Times New Roman" w:hAnsi="Arial Narrow"/>
          <w:b/>
          <w:noProof w:val="0"/>
          <w:color w:val="000080"/>
          <w:sz w:val="32"/>
        </w:rPr>
        <w:br w:type="page"/>
      </w:r>
    </w:p>
    <w:p w14:paraId="6FBE5D5A" w14:textId="77777777" w:rsidR="00B322D4" w:rsidRPr="00647EA2" w:rsidRDefault="00B322D4" w:rsidP="00B322D4">
      <w:pPr>
        <w:pStyle w:val="Kop2"/>
        <w:ind w:left="567" w:hanging="567"/>
        <w:rPr>
          <w:i/>
          <w:noProof w:val="0"/>
        </w:rPr>
      </w:pPr>
      <w:bookmarkStart w:id="172" w:name="_Toc342840293"/>
      <w:bookmarkStart w:id="173" w:name="_Toc344645070"/>
      <w:bookmarkStart w:id="174" w:name="_Toc350414020"/>
      <w:bookmarkStart w:id="175" w:name="_Toc354670071"/>
      <w:r w:rsidRPr="00647EA2">
        <w:rPr>
          <w:noProof w:val="0"/>
        </w:rPr>
        <w:lastRenderedPageBreak/>
        <w:t xml:space="preserve">Protocol PVB 5.2 Coachen bij wedstrijden – </w:t>
      </w:r>
      <w:r w:rsidRPr="00647EA2">
        <w:rPr>
          <w:i/>
          <w:noProof w:val="0"/>
        </w:rPr>
        <w:t>portfoliobeoordeling</w:t>
      </w:r>
      <w:bookmarkEnd w:id="172"/>
      <w:bookmarkEnd w:id="173"/>
      <w:bookmarkEnd w:id="174"/>
      <w:bookmarkEnd w:id="175"/>
    </w:p>
    <w:p w14:paraId="75102AFF" w14:textId="77777777" w:rsidR="00B322D4" w:rsidRPr="00647EA2" w:rsidRDefault="00B322D4" w:rsidP="00B322D4">
      <w:pPr>
        <w:rPr>
          <w:noProof w:val="0"/>
        </w:rPr>
      </w:pPr>
    </w:p>
    <w:tbl>
      <w:tblPr>
        <w:tblStyle w:val="NOCNSF"/>
        <w:tblW w:w="9639" w:type="dxa"/>
        <w:tblLayout w:type="fixed"/>
        <w:tblLook w:val="0480" w:firstRow="0" w:lastRow="0" w:firstColumn="1" w:lastColumn="0" w:noHBand="0" w:noVBand="1"/>
      </w:tblPr>
      <w:tblGrid>
        <w:gridCol w:w="616"/>
        <w:gridCol w:w="3867"/>
        <w:gridCol w:w="387"/>
        <w:gridCol w:w="36"/>
        <w:gridCol w:w="388"/>
        <w:gridCol w:w="424"/>
        <w:gridCol w:w="3921"/>
      </w:tblGrid>
      <w:tr w:rsidR="00B322D4" w:rsidRPr="00647EA2" w14:paraId="1AAAB02C" w14:textId="77777777" w:rsidTr="00956421">
        <w:tc>
          <w:tcPr>
            <w:cnfStyle w:val="001000000000" w:firstRow="0" w:lastRow="0" w:firstColumn="1" w:lastColumn="0" w:oddVBand="0" w:evenVBand="0" w:oddHBand="0" w:evenHBand="0" w:firstRowFirstColumn="0" w:firstRowLastColumn="0" w:lastRowFirstColumn="0" w:lastRowLastColumn="0"/>
            <w:tcW w:w="4962" w:type="dxa"/>
            <w:gridSpan w:val="4"/>
            <w:vMerge w:val="restart"/>
            <w:tcBorders>
              <w:top w:val="nil"/>
              <w:bottom w:val="single" w:sz="48" w:space="0" w:color="FFFFFF"/>
            </w:tcBorders>
          </w:tcPr>
          <w:p w14:paraId="084E68A9" w14:textId="77777777" w:rsidR="00B322D4" w:rsidRPr="00647EA2" w:rsidRDefault="00B322D4" w:rsidP="002D6683">
            <w:pPr>
              <w:rPr>
                <w:noProof w:val="0"/>
              </w:rPr>
            </w:pPr>
            <w:r w:rsidRPr="00647EA2">
              <w:rPr>
                <w:noProof w:val="0"/>
              </w:rPr>
              <w:t>Naam kandidaat:</w:t>
            </w:r>
          </w:p>
        </w:tc>
        <w:tc>
          <w:tcPr>
            <w:tcW w:w="4785" w:type="dxa"/>
            <w:gridSpan w:val="3"/>
          </w:tcPr>
          <w:p w14:paraId="4311BDC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Datum:</w:t>
            </w:r>
          </w:p>
        </w:tc>
      </w:tr>
      <w:tr w:rsidR="00B322D4" w:rsidRPr="00647EA2" w14:paraId="583A1BA0" w14:textId="77777777" w:rsidTr="00956421">
        <w:tc>
          <w:tcPr>
            <w:cnfStyle w:val="001000000000" w:firstRow="0" w:lastRow="0" w:firstColumn="1" w:lastColumn="0" w:oddVBand="0" w:evenVBand="0" w:oddHBand="0" w:evenHBand="0" w:firstRowFirstColumn="0" w:firstRowLastColumn="0" w:lastRowFirstColumn="0" w:lastRowLastColumn="0"/>
            <w:tcW w:w="4962" w:type="dxa"/>
            <w:gridSpan w:val="4"/>
            <w:vMerge/>
            <w:tcBorders>
              <w:top w:val="single" w:sz="48" w:space="0" w:color="FFFFFF" w:themeColor="background1"/>
              <w:bottom w:val="single" w:sz="4" w:space="0" w:color="FFFFFF" w:themeColor="background1"/>
            </w:tcBorders>
          </w:tcPr>
          <w:p w14:paraId="21354DE5" w14:textId="77777777" w:rsidR="00B322D4" w:rsidRPr="00647EA2" w:rsidRDefault="00B322D4" w:rsidP="002D6683">
            <w:pPr>
              <w:rPr>
                <w:noProof w:val="0"/>
              </w:rPr>
            </w:pPr>
          </w:p>
        </w:tc>
        <w:tc>
          <w:tcPr>
            <w:tcW w:w="4785" w:type="dxa"/>
            <w:gridSpan w:val="3"/>
            <w:tcBorders>
              <w:bottom w:val="single" w:sz="4" w:space="0" w:color="FFFFFF" w:themeColor="background1"/>
            </w:tcBorders>
          </w:tcPr>
          <w:p w14:paraId="14FA0FB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PVB-beoordelaar:</w:t>
            </w:r>
          </w:p>
        </w:tc>
      </w:tr>
      <w:tr w:rsidR="00B322D4" w:rsidRPr="00647EA2" w14:paraId="25C6F43C" w14:textId="77777777" w:rsidTr="00956421">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4" w:space="0" w:color="FFFFFF" w:themeColor="background1"/>
              <w:bottom w:val="single" w:sz="8" w:space="0" w:color="FFFFFF" w:themeColor="background1"/>
            </w:tcBorders>
          </w:tcPr>
          <w:p w14:paraId="4842A6C9" w14:textId="77777777" w:rsidR="00B322D4" w:rsidRPr="00647EA2" w:rsidRDefault="00B322D4" w:rsidP="002D6683">
            <w:pPr>
              <w:rPr>
                <w:noProof w:val="0"/>
              </w:rPr>
            </w:pPr>
            <w:r w:rsidRPr="00647EA2">
              <w:rPr>
                <w:noProof w:val="0"/>
              </w:rPr>
              <w:t>Voldaan aan de afnamecondities: ja / nee*</w:t>
            </w:r>
          </w:p>
          <w:p w14:paraId="400548CF" w14:textId="77777777" w:rsidR="00B322D4" w:rsidRPr="00647EA2" w:rsidRDefault="00B322D4" w:rsidP="002D6683">
            <w:pPr>
              <w:rPr>
                <w:noProof w:val="0"/>
                <w:color w:val="FF0000"/>
              </w:rPr>
            </w:pPr>
            <w:r w:rsidRPr="00647EA2">
              <w:rPr>
                <w:noProof w:val="0"/>
                <w:color w:val="FF0000"/>
              </w:rPr>
              <w:t>Portfolio bestaat uit … Het portfolio is compleet: ja / nee*</w:t>
            </w:r>
          </w:p>
        </w:tc>
      </w:tr>
      <w:tr w:rsidR="00B322D4" w:rsidRPr="00647EA2" w14:paraId="42B7A32B" w14:textId="77777777" w:rsidTr="00956421">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8" w:space="0" w:color="FFFFFF" w:themeColor="background1"/>
            </w:tcBorders>
          </w:tcPr>
          <w:p w14:paraId="5C945CC4" w14:textId="77777777" w:rsidR="00B322D4" w:rsidRPr="00647EA2" w:rsidRDefault="00B322D4" w:rsidP="002D6683">
            <w:pPr>
              <w:rPr>
                <w:noProof w:val="0"/>
              </w:rPr>
            </w:pPr>
            <w:r w:rsidRPr="00647EA2">
              <w:rPr>
                <w:noProof w:val="0"/>
              </w:rPr>
              <w:t>*Bij nee gaat de PVB niet door. De PVB-beoordelaar motiveert dit bij de toelichting.</w:t>
            </w:r>
          </w:p>
        </w:tc>
      </w:tr>
      <w:tr w:rsidR="00B322D4" w:rsidRPr="00647EA2" w14:paraId="6232EA3E"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7"/>
          </w:tcPr>
          <w:p w14:paraId="19FB8BE7" w14:textId="77777777" w:rsidR="00B322D4" w:rsidRPr="00647EA2" w:rsidRDefault="00B322D4" w:rsidP="002D6683">
            <w:pPr>
              <w:rPr>
                <w:noProof w:val="0"/>
              </w:rPr>
            </w:pPr>
            <w:r w:rsidRPr="00647EA2">
              <w:rPr>
                <w:noProof w:val="0"/>
              </w:rPr>
              <w:t>Toelichting</w:t>
            </w:r>
          </w:p>
        </w:tc>
      </w:tr>
      <w:tr w:rsidR="00B322D4" w:rsidRPr="00647EA2" w14:paraId="398471CA" w14:textId="77777777" w:rsidTr="00956421">
        <w:trPr>
          <w:trHeight w:val="1154"/>
        </w:trPr>
        <w:tc>
          <w:tcPr>
            <w:cnfStyle w:val="001000000000" w:firstRow="0" w:lastRow="0" w:firstColumn="1" w:lastColumn="0" w:oddVBand="0" w:evenVBand="0" w:oddHBand="0" w:evenHBand="0" w:firstRowFirstColumn="0" w:firstRowLastColumn="0" w:lastRowFirstColumn="0" w:lastRowLastColumn="0"/>
            <w:tcW w:w="4537" w:type="dxa"/>
            <w:gridSpan w:val="2"/>
            <w:tcBorders>
              <w:top w:val="nil"/>
              <w:bottom w:val="single" w:sz="4" w:space="0" w:color="FFFFFF" w:themeColor="background1"/>
            </w:tcBorders>
          </w:tcPr>
          <w:p w14:paraId="565137BF" w14:textId="77777777" w:rsidR="00B322D4" w:rsidRPr="00647EA2" w:rsidRDefault="00B322D4" w:rsidP="002D6683">
            <w:pPr>
              <w:rPr>
                <w:noProof w:val="0"/>
              </w:rPr>
            </w:pPr>
            <w:r w:rsidRPr="00647EA2">
              <w:rPr>
                <w:noProof w:val="0"/>
              </w:rPr>
              <w:t>Beoordelingscriteria</w:t>
            </w:r>
          </w:p>
          <w:p w14:paraId="04D47175" w14:textId="77777777" w:rsidR="00B322D4" w:rsidRPr="00647EA2" w:rsidRDefault="00B322D4" w:rsidP="002D6683">
            <w:pPr>
              <w:rPr>
                <w:noProof w:val="0"/>
              </w:rPr>
            </w:pPr>
          </w:p>
        </w:tc>
        <w:tc>
          <w:tcPr>
            <w:tcW w:w="389" w:type="dxa"/>
            <w:tcBorders>
              <w:bottom w:val="single" w:sz="4" w:space="0" w:color="FFFFFF" w:themeColor="background1"/>
            </w:tcBorders>
            <w:textDirection w:val="btLr"/>
          </w:tcPr>
          <w:p w14:paraId="65114B8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647EA2">
              <w:rPr>
                <w:noProof w:val="0"/>
                <w:color w:val="auto"/>
              </w:rPr>
              <w:t>Portfolio</w:t>
            </w:r>
          </w:p>
        </w:tc>
        <w:tc>
          <w:tcPr>
            <w:tcW w:w="426" w:type="dxa"/>
            <w:gridSpan w:val="2"/>
            <w:tcBorders>
              <w:bottom w:val="single" w:sz="4" w:space="0" w:color="FFFFFF" w:themeColor="background1"/>
            </w:tcBorders>
            <w:textDirection w:val="btLr"/>
          </w:tcPr>
          <w:p w14:paraId="638B527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color w:val="FF0000"/>
              </w:rPr>
            </w:pPr>
            <w:r w:rsidRPr="00647EA2">
              <w:rPr>
                <w:noProof w:val="0"/>
                <w:color w:val="FF0000"/>
              </w:rPr>
              <w:t>Reflectie</w:t>
            </w:r>
          </w:p>
        </w:tc>
        <w:tc>
          <w:tcPr>
            <w:tcW w:w="426" w:type="dxa"/>
            <w:tcBorders>
              <w:bottom w:val="single" w:sz="4" w:space="0" w:color="FFFFFF" w:themeColor="background1"/>
            </w:tcBorders>
            <w:textDirection w:val="btLr"/>
          </w:tcPr>
          <w:p w14:paraId="72E7393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Voldaan</w:t>
            </w:r>
          </w:p>
        </w:tc>
        <w:tc>
          <w:tcPr>
            <w:tcW w:w="3969" w:type="dxa"/>
            <w:tcBorders>
              <w:bottom w:val="single" w:sz="4" w:space="0" w:color="FFFFFF" w:themeColor="background1"/>
            </w:tcBorders>
          </w:tcPr>
          <w:p w14:paraId="2B8B676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Bewijzen (of het </w:t>
            </w:r>
            <w:r>
              <w:rPr>
                <w:noProof w:val="0"/>
              </w:rPr>
              <w:t>ontbreken daarvan</w:t>
            </w:r>
            <w:r w:rsidRPr="00647EA2">
              <w:rPr>
                <w:noProof w:val="0"/>
              </w:rPr>
              <w:t xml:space="preserve">) waarop score is gebaseerd </w:t>
            </w:r>
          </w:p>
          <w:p w14:paraId="1E0A7B5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Toelichting</w:t>
            </w:r>
          </w:p>
          <w:p w14:paraId="13297BF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158A625" w14:textId="77777777" w:rsidTr="00956421">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4" w:space="0" w:color="FFFFFF" w:themeColor="background1"/>
              <w:bottom w:val="single" w:sz="8" w:space="0" w:color="FFFFFF" w:themeColor="background1"/>
            </w:tcBorders>
            <w:shd w:val="clear" w:color="auto" w:fill="FAD7B6"/>
          </w:tcPr>
          <w:p w14:paraId="290E36CA" w14:textId="77777777" w:rsidR="00B322D4" w:rsidRPr="00647EA2" w:rsidRDefault="00B322D4" w:rsidP="002D6683">
            <w:pPr>
              <w:rPr>
                <w:noProof w:val="0"/>
              </w:rPr>
            </w:pPr>
            <w:r w:rsidRPr="00647EA2">
              <w:rPr>
                <w:noProof w:val="0"/>
              </w:rPr>
              <w:t xml:space="preserve">Werkproces 5.2.1 Formuleert doelen wedstrijd op basis van topsportvisie, -beleid en analyse </w:t>
            </w:r>
          </w:p>
        </w:tc>
      </w:tr>
      <w:tr w:rsidR="00B322D4" w:rsidRPr="00647EA2" w14:paraId="30059B95"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8" w:space="0" w:color="FFFFFF" w:themeColor="background1"/>
            </w:tcBorders>
          </w:tcPr>
          <w:p w14:paraId="60EAAD36" w14:textId="77777777" w:rsidR="00B322D4" w:rsidRPr="00403936" w:rsidRDefault="00B322D4" w:rsidP="002D6683">
            <w:pPr>
              <w:rPr>
                <w:b w:val="0"/>
                <w:noProof w:val="0"/>
              </w:rPr>
            </w:pPr>
            <w:r w:rsidRPr="00403936">
              <w:rPr>
                <w:b w:val="0"/>
                <w:noProof w:val="0"/>
              </w:rPr>
              <w:t>Het resultaat van dit werkproces is:</w:t>
            </w:r>
          </w:p>
          <w:p w14:paraId="2603CD4E" w14:textId="0F5E7034" w:rsidR="00B322D4" w:rsidRPr="00403936" w:rsidRDefault="00B322D4" w:rsidP="00403936">
            <w:pPr>
              <w:pStyle w:val="Opsomming"/>
              <w:rPr>
                <w:b w:val="0"/>
              </w:rPr>
            </w:pPr>
            <w:r w:rsidRPr="00403936">
              <w:rPr>
                <w:b w:val="0"/>
              </w:rPr>
              <w:t xml:space="preserve">De wedstrijddoelen zijn geformuleerd op basis van de analyses. </w:t>
            </w:r>
          </w:p>
          <w:p w14:paraId="6D5BCDA2" w14:textId="77777777" w:rsidR="00403936" w:rsidRPr="00C55B94" w:rsidRDefault="00403936" w:rsidP="00403936">
            <w:pPr>
              <w:rPr>
                <w:rFonts w:cs="Arial"/>
                <w:color w:val="FF0000"/>
              </w:rPr>
            </w:pPr>
          </w:p>
          <w:p w14:paraId="7AE7F742" w14:textId="53A79776" w:rsidR="00B322D4" w:rsidRPr="0095543D" w:rsidRDefault="00403936" w:rsidP="00403936">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63A9C206"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622E7FAA" w14:textId="77777777" w:rsidR="00B322D4" w:rsidRPr="001523EF" w:rsidRDefault="00B322D4" w:rsidP="002D6683">
            <w:pPr>
              <w:rPr>
                <w:b w:val="0"/>
                <w:noProof w:val="0"/>
              </w:rPr>
            </w:pPr>
            <w:r w:rsidRPr="001523EF">
              <w:rPr>
                <w:b w:val="0"/>
                <w:noProof w:val="0"/>
              </w:rPr>
              <w:t>1</w:t>
            </w:r>
          </w:p>
        </w:tc>
        <w:tc>
          <w:tcPr>
            <w:tcW w:w="3915" w:type="dxa"/>
          </w:tcPr>
          <w:p w14:paraId="2CE4831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Handelt op basis van een visie op coachen van </w:t>
            </w:r>
            <w:r w:rsidRPr="00647EA2">
              <w:rPr>
                <w:noProof w:val="0"/>
                <w:color w:val="FF0000"/>
              </w:rPr>
              <w:t>sporters</w:t>
            </w:r>
            <w:r w:rsidRPr="00647EA2">
              <w:rPr>
                <w:noProof w:val="0"/>
              </w:rPr>
              <w:t xml:space="preserve"> in de internationale topsport</w:t>
            </w:r>
          </w:p>
        </w:tc>
        <w:tc>
          <w:tcPr>
            <w:tcW w:w="389" w:type="dxa"/>
          </w:tcPr>
          <w:p w14:paraId="5586A7A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29DAB3B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62E667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7D1D2F3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AA40427"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0285470F" w14:textId="77777777" w:rsidR="00B322D4" w:rsidRPr="001523EF" w:rsidRDefault="00B322D4" w:rsidP="002D6683">
            <w:pPr>
              <w:rPr>
                <w:b w:val="0"/>
                <w:noProof w:val="0"/>
              </w:rPr>
            </w:pPr>
            <w:r w:rsidRPr="001523EF">
              <w:rPr>
                <w:b w:val="0"/>
                <w:noProof w:val="0"/>
              </w:rPr>
              <w:t>2</w:t>
            </w:r>
          </w:p>
        </w:tc>
        <w:tc>
          <w:tcPr>
            <w:tcW w:w="3915" w:type="dxa"/>
          </w:tcPr>
          <w:p w14:paraId="4E03CCF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Brengt het krachtenveld en de actoren rondom een wedstrijd in beeld</w:t>
            </w:r>
          </w:p>
        </w:tc>
        <w:tc>
          <w:tcPr>
            <w:tcW w:w="389" w:type="dxa"/>
          </w:tcPr>
          <w:p w14:paraId="02DBC4C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4418DFF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09558A4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31A6E4C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2C860B4"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1404627" w14:textId="77777777" w:rsidR="00B322D4" w:rsidRPr="001523EF" w:rsidRDefault="00B322D4" w:rsidP="002D6683">
            <w:pPr>
              <w:rPr>
                <w:b w:val="0"/>
                <w:noProof w:val="0"/>
              </w:rPr>
            </w:pPr>
            <w:r w:rsidRPr="001523EF">
              <w:rPr>
                <w:b w:val="0"/>
                <w:noProof w:val="0"/>
              </w:rPr>
              <w:t>3</w:t>
            </w:r>
          </w:p>
        </w:tc>
        <w:tc>
          <w:tcPr>
            <w:tcW w:w="3915" w:type="dxa"/>
          </w:tcPr>
          <w:p w14:paraId="09D014E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Analyseert tegenstanders</w:t>
            </w:r>
          </w:p>
        </w:tc>
        <w:tc>
          <w:tcPr>
            <w:tcW w:w="389" w:type="dxa"/>
          </w:tcPr>
          <w:p w14:paraId="0EBF518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5CA7F0A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1C70DA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3C62BBB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8D1C964"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4C32B195" w14:textId="77777777" w:rsidR="00B322D4" w:rsidRPr="001523EF" w:rsidRDefault="00B322D4" w:rsidP="002D6683">
            <w:pPr>
              <w:rPr>
                <w:b w:val="0"/>
                <w:noProof w:val="0"/>
              </w:rPr>
            </w:pPr>
            <w:r w:rsidRPr="001523EF">
              <w:rPr>
                <w:b w:val="0"/>
                <w:noProof w:val="0"/>
              </w:rPr>
              <w:t>4</w:t>
            </w:r>
          </w:p>
        </w:tc>
        <w:tc>
          <w:tcPr>
            <w:tcW w:w="3915" w:type="dxa"/>
          </w:tcPr>
          <w:p w14:paraId="4FD372F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Bepaalt strategie samen met sporter/team</w:t>
            </w:r>
          </w:p>
        </w:tc>
        <w:tc>
          <w:tcPr>
            <w:tcW w:w="389" w:type="dxa"/>
          </w:tcPr>
          <w:p w14:paraId="7DEDBB9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2442EF4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6E2DCE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3841366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143D1DC0"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6327DA57" w14:textId="77777777" w:rsidR="00B322D4" w:rsidRPr="001523EF" w:rsidRDefault="00B322D4" w:rsidP="002D6683">
            <w:pPr>
              <w:rPr>
                <w:b w:val="0"/>
                <w:noProof w:val="0"/>
              </w:rPr>
            </w:pPr>
            <w:r w:rsidRPr="001523EF">
              <w:rPr>
                <w:b w:val="0"/>
                <w:noProof w:val="0"/>
              </w:rPr>
              <w:t>5</w:t>
            </w:r>
          </w:p>
        </w:tc>
        <w:tc>
          <w:tcPr>
            <w:tcW w:w="3915" w:type="dxa"/>
          </w:tcPr>
          <w:p w14:paraId="0AF033B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Stelt wedstrijddoelen samen met sporter/team vast</w:t>
            </w:r>
          </w:p>
        </w:tc>
        <w:tc>
          <w:tcPr>
            <w:tcW w:w="389" w:type="dxa"/>
          </w:tcPr>
          <w:p w14:paraId="3BFCD3D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6D57A93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570348B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340A8FD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5FD02B1"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7"/>
            <w:shd w:val="clear" w:color="auto" w:fill="FAD7B6"/>
          </w:tcPr>
          <w:p w14:paraId="07AAFEC8" w14:textId="77777777" w:rsidR="00B322D4" w:rsidRPr="00647EA2" w:rsidRDefault="00B322D4" w:rsidP="002D6683">
            <w:pPr>
              <w:rPr>
                <w:noProof w:val="0"/>
              </w:rPr>
            </w:pPr>
            <w:r w:rsidRPr="00647EA2">
              <w:rPr>
                <w:noProof w:val="0"/>
              </w:rPr>
              <w:t xml:space="preserve">Werkproces 5.2.3 Evalueert wedstrijden </w:t>
            </w:r>
          </w:p>
        </w:tc>
      </w:tr>
      <w:tr w:rsidR="00B322D4" w:rsidRPr="00647EA2" w14:paraId="475B9701"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Pr>
          <w:p w14:paraId="165D1772" w14:textId="77777777" w:rsidR="00B322D4" w:rsidRPr="001523EF" w:rsidRDefault="00B322D4" w:rsidP="001523EF">
            <w:pPr>
              <w:rPr>
                <w:b w:val="0"/>
              </w:rPr>
            </w:pPr>
            <w:r w:rsidRPr="001523EF">
              <w:rPr>
                <w:b w:val="0"/>
              </w:rPr>
              <w:t>Het resultaat van dit werkproces is:</w:t>
            </w:r>
          </w:p>
          <w:p w14:paraId="0C592D69" w14:textId="77777777" w:rsidR="00B322D4" w:rsidRPr="001523EF" w:rsidRDefault="00B322D4" w:rsidP="001523EF">
            <w:pPr>
              <w:pStyle w:val="Opsomming"/>
              <w:rPr>
                <w:b w:val="0"/>
              </w:rPr>
            </w:pPr>
            <w:r w:rsidRPr="001523EF">
              <w:rPr>
                <w:b w:val="0"/>
              </w:rPr>
              <w:t xml:space="preserve">De evaluatie geeft een concreet beeld van de wedstrijden en eventuele verbeterpunten. </w:t>
            </w:r>
          </w:p>
          <w:p w14:paraId="3FB3BBC2" w14:textId="77777777" w:rsidR="001523EF" w:rsidRPr="00C55B94" w:rsidRDefault="001523EF" w:rsidP="001523EF">
            <w:pPr>
              <w:rPr>
                <w:rFonts w:cs="Arial"/>
                <w:color w:val="FF0000"/>
              </w:rPr>
            </w:pPr>
          </w:p>
          <w:p w14:paraId="542FC313" w14:textId="169042D8" w:rsidR="00B322D4" w:rsidRPr="0095543D" w:rsidRDefault="001523EF" w:rsidP="001523EF">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26CAAB62"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1FBCD8CF" w14:textId="77777777" w:rsidR="00B322D4" w:rsidRPr="00726CEA" w:rsidRDefault="00B322D4" w:rsidP="002D6683">
            <w:pPr>
              <w:rPr>
                <w:b w:val="0"/>
                <w:noProof w:val="0"/>
              </w:rPr>
            </w:pPr>
            <w:r w:rsidRPr="00726CEA">
              <w:rPr>
                <w:b w:val="0"/>
                <w:noProof w:val="0"/>
              </w:rPr>
              <w:t>6</w:t>
            </w:r>
          </w:p>
        </w:tc>
        <w:tc>
          <w:tcPr>
            <w:tcW w:w="3915" w:type="dxa"/>
          </w:tcPr>
          <w:p w14:paraId="2AD62FB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eastAsia="Calibri" w:cs="Arial"/>
                <w:noProof w:val="0"/>
              </w:rPr>
              <w:t>R</w:t>
            </w:r>
            <w:r w:rsidRPr="00647EA2">
              <w:rPr>
                <w:noProof w:val="0"/>
              </w:rPr>
              <w:t>egelt de registratie van wedstrijd en evaluatiegegevens</w:t>
            </w:r>
          </w:p>
        </w:tc>
        <w:tc>
          <w:tcPr>
            <w:tcW w:w="389" w:type="dxa"/>
          </w:tcPr>
          <w:p w14:paraId="75F0D03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32701D2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121A445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14BCB72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E8FE79A"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481D9722" w14:textId="77777777" w:rsidR="00B322D4" w:rsidRPr="00726CEA" w:rsidRDefault="00B322D4" w:rsidP="002D6683">
            <w:pPr>
              <w:rPr>
                <w:b w:val="0"/>
                <w:noProof w:val="0"/>
              </w:rPr>
            </w:pPr>
            <w:r w:rsidRPr="00726CEA">
              <w:rPr>
                <w:b w:val="0"/>
                <w:noProof w:val="0"/>
              </w:rPr>
              <w:t>7</w:t>
            </w:r>
          </w:p>
        </w:tc>
        <w:tc>
          <w:tcPr>
            <w:tcW w:w="3915" w:type="dxa"/>
          </w:tcPr>
          <w:p w14:paraId="323BC69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Vertaalt conclusies uit wedstrijdevaluaties naar programmering en begeleiding</w:t>
            </w:r>
          </w:p>
        </w:tc>
        <w:tc>
          <w:tcPr>
            <w:tcW w:w="389" w:type="dxa"/>
          </w:tcPr>
          <w:p w14:paraId="3A3EADD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11A06EF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52CDF3B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420B823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4DD402C"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01B4D471" w14:textId="77777777" w:rsidR="00B322D4" w:rsidRPr="00726CEA" w:rsidRDefault="00B322D4" w:rsidP="002D6683">
            <w:pPr>
              <w:spacing w:line="276" w:lineRule="auto"/>
              <w:rPr>
                <w:b w:val="0"/>
                <w:noProof w:val="0"/>
                <w:color w:val="1F497D" w:themeColor="text2"/>
              </w:rPr>
            </w:pPr>
            <w:r w:rsidRPr="00726CEA">
              <w:rPr>
                <w:b w:val="0"/>
                <w:noProof w:val="0"/>
                <w:color w:val="1F497D" w:themeColor="text2"/>
              </w:rPr>
              <w:t>8</w:t>
            </w:r>
          </w:p>
        </w:tc>
        <w:tc>
          <w:tcPr>
            <w:tcW w:w="3915" w:type="dxa"/>
          </w:tcPr>
          <w:p w14:paraId="1146B032"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Reflecteert op het eigen handelen</w:t>
            </w:r>
          </w:p>
        </w:tc>
        <w:tc>
          <w:tcPr>
            <w:tcW w:w="389" w:type="dxa"/>
          </w:tcPr>
          <w:p w14:paraId="5FE22A0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02736AC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0D3D6B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79E016F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FFB0C05"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56F38E02" w14:textId="77777777" w:rsidR="00B322D4" w:rsidRPr="00726CEA" w:rsidRDefault="00B322D4" w:rsidP="002D6683">
            <w:pPr>
              <w:spacing w:line="276" w:lineRule="auto"/>
              <w:rPr>
                <w:b w:val="0"/>
                <w:noProof w:val="0"/>
                <w:color w:val="1F497D" w:themeColor="text2"/>
              </w:rPr>
            </w:pPr>
            <w:r w:rsidRPr="00726CEA">
              <w:rPr>
                <w:b w:val="0"/>
                <w:noProof w:val="0"/>
                <w:color w:val="1F497D" w:themeColor="text2"/>
              </w:rPr>
              <w:t>9</w:t>
            </w:r>
          </w:p>
        </w:tc>
        <w:tc>
          <w:tcPr>
            <w:tcW w:w="3915" w:type="dxa"/>
          </w:tcPr>
          <w:p w14:paraId="589BBB24"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Vraagt feedback</w:t>
            </w:r>
          </w:p>
        </w:tc>
        <w:tc>
          <w:tcPr>
            <w:tcW w:w="389" w:type="dxa"/>
          </w:tcPr>
          <w:p w14:paraId="69673AC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3847CBC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5623E9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15079C1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531D9E2"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D08FF79" w14:textId="77777777" w:rsidR="00B322D4" w:rsidRPr="00726CEA" w:rsidRDefault="00B322D4" w:rsidP="002D6683">
            <w:pPr>
              <w:spacing w:line="276" w:lineRule="auto"/>
              <w:rPr>
                <w:b w:val="0"/>
                <w:noProof w:val="0"/>
                <w:color w:val="1F497D" w:themeColor="text2"/>
              </w:rPr>
            </w:pPr>
            <w:r w:rsidRPr="00726CEA">
              <w:rPr>
                <w:b w:val="0"/>
                <w:noProof w:val="0"/>
                <w:color w:val="1F497D" w:themeColor="text2"/>
              </w:rPr>
              <w:t>10</w:t>
            </w:r>
          </w:p>
        </w:tc>
        <w:tc>
          <w:tcPr>
            <w:tcW w:w="3915" w:type="dxa"/>
          </w:tcPr>
          <w:p w14:paraId="1D3D8EC4"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Verwoordt eigen leerbehoeften</w:t>
            </w:r>
          </w:p>
        </w:tc>
        <w:tc>
          <w:tcPr>
            <w:tcW w:w="389" w:type="dxa"/>
          </w:tcPr>
          <w:p w14:paraId="5D9AA57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10CA527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CC9AA3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1F92FE4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A93D5D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4480A91D" w14:textId="77777777" w:rsidR="00B322D4" w:rsidRPr="00726CEA" w:rsidRDefault="00B322D4" w:rsidP="002D6683">
            <w:pPr>
              <w:spacing w:line="276" w:lineRule="auto"/>
              <w:rPr>
                <w:b w:val="0"/>
                <w:noProof w:val="0"/>
                <w:color w:val="1F497D" w:themeColor="text2"/>
              </w:rPr>
            </w:pPr>
            <w:r w:rsidRPr="00726CEA">
              <w:rPr>
                <w:b w:val="0"/>
                <w:noProof w:val="0"/>
                <w:color w:val="1F497D" w:themeColor="text2"/>
              </w:rPr>
              <w:t>11</w:t>
            </w:r>
          </w:p>
        </w:tc>
        <w:tc>
          <w:tcPr>
            <w:tcW w:w="3915" w:type="dxa"/>
          </w:tcPr>
          <w:p w14:paraId="16E49A99"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 xml:space="preserve">Raadpleegt kennisbronnen/deskundigen </w:t>
            </w:r>
          </w:p>
        </w:tc>
        <w:tc>
          <w:tcPr>
            <w:tcW w:w="389" w:type="dxa"/>
          </w:tcPr>
          <w:p w14:paraId="5B0BA9F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6985108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30D8A93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02DFB0F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9562FD2"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74801743" w14:textId="77777777" w:rsidR="00B322D4" w:rsidRPr="00726CEA" w:rsidRDefault="00B322D4" w:rsidP="002D6683">
            <w:pPr>
              <w:spacing w:line="276" w:lineRule="auto"/>
              <w:rPr>
                <w:b w:val="0"/>
                <w:noProof w:val="0"/>
                <w:color w:val="1F497D" w:themeColor="text2"/>
              </w:rPr>
            </w:pPr>
            <w:r w:rsidRPr="00726CEA">
              <w:rPr>
                <w:b w:val="0"/>
                <w:noProof w:val="0"/>
                <w:color w:val="1F497D" w:themeColor="text2"/>
              </w:rPr>
              <w:t>12</w:t>
            </w:r>
          </w:p>
        </w:tc>
        <w:tc>
          <w:tcPr>
            <w:tcW w:w="3915" w:type="dxa"/>
          </w:tcPr>
          <w:p w14:paraId="71095AF9"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Legt leermomenten vast</w:t>
            </w:r>
          </w:p>
        </w:tc>
        <w:tc>
          <w:tcPr>
            <w:tcW w:w="389" w:type="dxa"/>
          </w:tcPr>
          <w:p w14:paraId="0EF4098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431F533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3C9566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7E038D7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578EBDD"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7"/>
            <w:shd w:val="clear" w:color="auto" w:fill="FAD7B6"/>
          </w:tcPr>
          <w:p w14:paraId="2A756A3A" w14:textId="77777777" w:rsidR="00B322D4" w:rsidRPr="00647EA2" w:rsidRDefault="00B322D4" w:rsidP="002D6683">
            <w:pPr>
              <w:rPr>
                <w:noProof w:val="0"/>
              </w:rPr>
            </w:pPr>
            <w:r w:rsidRPr="00647EA2">
              <w:rPr>
                <w:noProof w:val="0"/>
              </w:rPr>
              <w:t xml:space="preserve">Werkproces 5.2.4 Onderhoudt contacten met derden </w:t>
            </w:r>
          </w:p>
        </w:tc>
      </w:tr>
      <w:tr w:rsidR="00B322D4" w:rsidRPr="00647EA2" w14:paraId="292D0016" w14:textId="77777777" w:rsidTr="00956421">
        <w:trPr>
          <w:trHeight w:val="254"/>
        </w:trPr>
        <w:tc>
          <w:tcPr>
            <w:cnfStyle w:val="001000000000" w:firstRow="0" w:lastRow="0" w:firstColumn="1" w:lastColumn="0" w:oddVBand="0" w:evenVBand="0" w:oddHBand="0" w:evenHBand="0" w:firstRowFirstColumn="0" w:firstRowLastColumn="0" w:lastRowFirstColumn="0" w:lastRowLastColumn="0"/>
            <w:tcW w:w="9747" w:type="dxa"/>
            <w:gridSpan w:val="7"/>
          </w:tcPr>
          <w:p w14:paraId="3AFD715A" w14:textId="77777777" w:rsidR="00B322D4" w:rsidRPr="00726CEA" w:rsidRDefault="00B322D4" w:rsidP="00726CEA">
            <w:pPr>
              <w:rPr>
                <w:b w:val="0"/>
              </w:rPr>
            </w:pPr>
            <w:r w:rsidRPr="00726CEA">
              <w:rPr>
                <w:b w:val="0"/>
              </w:rPr>
              <w:t>Het resultaat van dit werkproces is:</w:t>
            </w:r>
          </w:p>
          <w:p w14:paraId="27F24B1C" w14:textId="77777777" w:rsidR="00B322D4" w:rsidRPr="00726CEA" w:rsidRDefault="00B322D4" w:rsidP="00726CEA">
            <w:pPr>
              <w:pStyle w:val="Opsomming"/>
              <w:rPr>
                <w:b w:val="0"/>
              </w:rPr>
            </w:pPr>
            <w:r w:rsidRPr="00726CEA">
              <w:rPr>
                <w:b w:val="0"/>
              </w:rPr>
              <w:t>De contacten zijn onderhouden.</w:t>
            </w:r>
          </w:p>
          <w:p w14:paraId="5F221BC6" w14:textId="77777777" w:rsidR="00726CEA" w:rsidRPr="00C55B94" w:rsidRDefault="00726CEA" w:rsidP="00726CEA">
            <w:pPr>
              <w:rPr>
                <w:rFonts w:cs="Arial"/>
                <w:color w:val="FF0000"/>
              </w:rPr>
            </w:pPr>
          </w:p>
          <w:p w14:paraId="15383A9B" w14:textId="0E4B538C" w:rsidR="00B322D4" w:rsidRPr="0095543D" w:rsidRDefault="00726CEA" w:rsidP="00726CEA">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5F4EE396"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3E69132D" w14:textId="77777777" w:rsidR="00B322D4" w:rsidRPr="00ED28CB" w:rsidRDefault="00B322D4" w:rsidP="002D6683">
            <w:pPr>
              <w:rPr>
                <w:b w:val="0"/>
                <w:noProof w:val="0"/>
              </w:rPr>
            </w:pPr>
            <w:r w:rsidRPr="00ED28CB">
              <w:rPr>
                <w:b w:val="0"/>
                <w:noProof w:val="0"/>
              </w:rPr>
              <w:t>13</w:t>
            </w:r>
          </w:p>
        </w:tc>
        <w:tc>
          <w:tcPr>
            <w:tcW w:w="3915" w:type="dxa"/>
          </w:tcPr>
          <w:p w14:paraId="60116E4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Onderhoudt contacten met de media, sponsors, bestuur en </w:t>
            </w:r>
            <w:r w:rsidRPr="009A49B2">
              <w:rPr>
                <w:noProof w:val="0"/>
                <w:color w:val="FF0000"/>
              </w:rPr>
              <w:t>officials</w:t>
            </w:r>
          </w:p>
        </w:tc>
        <w:tc>
          <w:tcPr>
            <w:tcW w:w="389" w:type="dxa"/>
          </w:tcPr>
          <w:p w14:paraId="17BF835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6" w:type="dxa"/>
            <w:gridSpan w:val="2"/>
          </w:tcPr>
          <w:p w14:paraId="291E5E4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0D1369B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3CCB537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0F1DF6" w14:paraId="53E4AE06"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622" w:type="dxa"/>
          </w:tcPr>
          <w:p w14:paraId="707DD106" w14:textId="77777777" w:rsidR="00B322D4" w:rsidRPr="00ED28CB" w:rsidRDefault="00B322D4" w:rsidP="002D6683">
            <w:pPr>
              <w:spacing w:line="276" w:lineRule="auto"/>
              <w:rPr>
                <w:b w:val="0"/>
                <w:noProof w:val="0"/>
                <w:color w:val="1F497D" w:themeColor="text2"/>
              </w:rPr>
            </w:pPr>
            <w:r w:rsidRPr="00ED28CB">
              <w:rPr>
                <w:b w:val="0"/>
                <w:noProof w:val="0"/>
                <w:color w:val="1F497D" w:themeColor="text2"/>
              </w:rPr>
              <w:lastRenderedPageBreak/>
              <w:t>14</w:t>
            </w:r>
          </w:p>
        </w:tc>
        <w:tc>
          <w:tcPr>
            <w:tcW w:w="3915" w:type="dxa"/>
          </w:tcPr>
          <w:p w14:paraId="25C8C3B9"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Gaat vertrouwelijk om met persoonlijke informatie</w:t>
            </w:r>
          </w:p>
        </w:tc>
        <w:tc>
          <w:tcPr>
            <w:tcW w:w="389" w:type="dxa"/>
          </w:tcPr>
          <w:p w14:paraId="22096374" w14:textId="77777777" w:rsidR="00B322D4" w:rsidRPr="000F1DF6" w:rsidRDefault="00B322D4" w:rsidP="002D6683">
            <w:pPr>
              <w:pStyle w:val="Rodetekst"/>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26" w:type="dxa"/>
            <w:gridSpan w:val="2"/>
          </w:tcPr>
          <w:p w14:paraId="5D392B69"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26" w:type="dxa"/>
          </w:tcPr>
          <w:p w14:paraId="754345EA"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969" w:type="dxa"/>
          </w:tcPr>
          <w:p w14:paraId="30DE1BFE"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B322D4" w:rsidRPr="00647EA2" w14:paraId="53A3F2B3" w14:textId="77777777" w:rsidTr="00956421">
        <w:trPr>
          <w:trHeight w:val="454"/>
        </w:trPr>
        <w:tc>
          <w:tcPr>
            <w:cnfStyle w:val="001000000000" w:firstRow="0" w:lastRow="0" w:firstColumn="1" w:lastColumn="0" w:oddVBand="0" w:evenVBand="0" w:oddHBand="0" w:evenHBand="0" w:firstRowFirstColumn="0" w:firstRowLastColumn="0" w:lastRowFirstColumn="0" w:lastRowLastColumn="0"/>
            <w:tcW w:w="4537" w:type="dxa"/>
            <w:gridSpan w:val="2"/>
          </w:tcPr>
          <w:p w14:paraId="06F4F25A" w14:textId="77777777" w:rsidR="00B322D4" w:rsidRPr="00647EA2" w:rsidRDefault="00B322D4" w:rsidP="002D6683">
            <w:pPr>
              <w:rPr>
                <w:noProof w:val="0"/>
              </w:rPr>
            </w:pPr>
            <w:r w:rsidRPr="00647EA2">
              <w:rPr>
                <w:noProof w:val="0"/>
              </w:rPr>
              <w:t>Resultaat van de portfoliobeoordeling</w:t>
            </w:r>
          </w:p>
        </w:tc>
        <w:tc>
          <w:tcPr>
            <w:tcW w:w="1241" w:type="dxa"/>
            <w:gridSpan w:val="4"/>
          </w:tcPr>
          <w:p w14:paraId="7E0215D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vMerge w:val="restart"/>
          </w:tcPr>
          <w:p w14:paraId="310C2329" w14:textId="77777777" w:rsidR="00B322D4" w:rsidRPr="00A474AA" w:rsidRDefault="00B322D4" w:rsidP="002D6683">
            <w:pPr>
              <w:cnfStyle w:val="000000000000" w:firstRow="0" w:lastRow="0" w:firstColumn="0" w:lastColumn="0" w:oddVBand="0" w:evenVBand="0" w:oddHBand="0" w:evenHBand="0" w:firstRowFirstColumn="0" w:firstRowLastColumn="0" w:lastRowFirstColumn="0" w:lastRowLastColumn="0"/>
              <w:rPr>
                <w:b/>
                <w:noProof w:val="0"/>
              </w:rPr>
            </w:pPr>
            <w:r w:rsidRPr="00A474AA">
              <w:rPr>
                <w:b/>
                <w:noProof w:val="0"/>
              </w:rPr>
              <w:t>Toelichting</w:t>
            </w:r>
          </w:p>
          <w:p w14:paraId="39AD97C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1CCA867"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5778" w:type="dxa"/>
            <w:gridSpan w:val="6"/>
          </w:tcPr>
          <w:p w14:paraId="53A29538" w14:textId="77777777" w:rsidR="00B322D4" w:rsidRPr="00647EA2" w:rsidRDefault="00B322D4" w:rsidP="002D6683">
            <w:pPr>
              <w:rPr>
                <w:noProof w:val="0"/>
              </w:rPr>
            </w:pPr>
            <w:r w:rsidRPr="00647EA2">
              <w:rPr>
                <w:noProof w:val="0"/>
              </w:rPr>
              <w:t>Handtekening PVB-beoordelaar:</w:t>
            </w:r>
          </w:p>
          <w:p w14:paraId="1F43572B" w14:textId="77777777" w:rsidR="00B322D4" w:rsidRPr="00647EA2" w:rsidRDefault="00B322D4" w:rsidP="002D6683">
            <w:pPr>
              <w:rPr>
                <w:noProof w:val="0"/>
              </w:rPr>
            </w:pPr>
          </w:p>
          <w:p w14:paraId="7573CD95" w14:textId="77777777" w:rsidR="00B322D4" w:rsidRPr="00647EA2" w:rsidRDefault="00B322D4" w:rsidP="002D6683">
            <w:pPr>
              <w:rPr>
                <w:noProof w:val="0"/>
              </w:rPr>
            </w:pPr>
          </w:p>
          <w:p w14:paraId="76A2B979" w14:textId="77777777" w:rsidR="00B322D4" w:rsidRPr="00647EA2" w:rsidRDefault="00B322D4" w:rsidP="002D6683">
            <w:pPr>
              <w:rPr>
                <w:noProof w:val="0"/>
              </w:rPr>
            </w:pPr>
          </w:p>
        </w:tc>
        <w:tc>
          <w:tcPr>
            <w:tcW w:w="3969" w:type="dxa"/>
            <w:vMerge/>
          </w:tcPr>
          <w:p w14:paraId="5BB249F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457356F"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5778" w:type="dxa"/>
            <w:gridSpan w:val="6"/>
          </w:tcPr>
          <w:p w14:paraId="0365542F" w14:textId="77777777" w:rsidR="00B322D4" w:rsidRPr="00647EA2" w:rsidRDefault="00B322D4" w:rsidP="002D6683">
            <w:pPr>
              <w:pStyle w:val="Rodetekst"/>
              <w:rPr>
                <w:noProof w:val="0"/>
              </w:rPr>
            </w:pPr>
            <w:r w:rsidRPr="00647EA2">
              <w:rPr>
                <w:noProof w:val="0"/>
              </w:rPr>
              <w:t>Akkoord toetsingscommissie</w:t>
            </w:r>
          </w:p>
        </w:tc>
        <w:tc>
          <w:tcPr>
            <w:tcW w:w="3969" w:type="dxa"/>
          </w:tcPr>
          <w:p w14:paraId="615B3D9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bl>
    <w:p w14:paraId="20A999CD" w14:textId="77777777" w:rsidR="00B322D4" w:rsidRPr="00647EA2" w:rsidRDefault="00B322D4" w:rsidP="00B322D4">
      <w:pPr>
        <w:pStyle w:val="Standaard1"/>
      </w:pPr>
    </w:p>
    <w:p w14:paraId="257E02F9" w14:textId="77777777" w:rsidR="00B322D4" w:rsidRPr="00647EA2" w:rsidRDefault="00B322D4" w:rsidP="00B322D4">
      <w:pPr>
        <w:spacing w:after="200"/>
        <w:rPr>
          <w:noProof w:val="0"/>
        </w:rPr>
      </w:pPr>
      <w:r w:rsidRPr="00647EA2">
        <w:rPr>
          <w:noProof w:val="0"/>
        </w:rPr>
        <w:br w:type="page"/>
      </w:r>
    </w:p>
    <w:p w14:paraId="6E44D874" w14:textId="77777777" w:rsidR="00B322D4" w:rsidRPr="00647EA2" w:rsidRDefault="00B322D4" w:rsidP="00B322D4">
      <w:pPr>
        <w:pStyle w:val="Kop2"/>
        <w:ind w:left="567" w:hanging="567"/>
        <w:rPr>
          <w:i/>
          <w:noProof w:val="0"/>
        </w:rPr>
      </w:pPr>
      <w:bookmarkStart w:id="176" w:name="_Toc342403633"/>
      <w:bookmarkStart w:id="177" w:name="_Toc342425942"/>
      <w:bookmarkStart w:id="178" w:name="_Toc342840294"/>
      <w:bookmarkStart w:id="179" w:name="_Toc344645071"/>
      <w:bookmarkStart w:id="180" w:name="_Toc350414021"/>
      <w:bookmarkStart w:id="181" w:name="_Toc354670072"/>
      <w:r w:rsidRPr="00647EA2">
        <w:rPr>
          <w:noProof w:val="0"/>
        </w:rPr>
        <w:lastRenderedPageBreak/>
        <w:t xml:space="preserve">Protocol PVB 5.2 Coachen bij wedstrijden – </w:t>
      </w:r>
      <w:r w:rsidRPr="00647EA2">
        <w:rPr>
          <w:i/>
          <w:noProof w:val="0"/>
        </w:rPr>
        <w:t>praktijkbeoordeling</w:t>
      </w:r>
      <w:bookmarkEnd w:id="176"/>
      <w:bookmarkEnd w:id="177"/>
      <w:bookmarkEnd w:id="178"/>
      <w:bookmarkEnd w:id="179"/>
      <w:bookmarkEnd w:id="180"/>
      <w:bookmarkEnd w:id="181"/>
    </w:p>
    <w:p w14:paraId="6230DDB7" w14:textId="77777777" w:rsidR="00B322D4" w:rsidRPr="00647EA2" w:rsidRDefault="00B322D4" w:rsidP="00B322D4">
      <w:pPr>
        <w:rPr>
          <w:noProof w:val="0"/>
        </w:rPr>
      </w:pPr>
    </w:p>
    <w:tbl>
      <w:tblPr>
        <w:tblStyle w:val="NOCNSF"/>
        <w:tblW w:w="9639" w:type="dxa"/>
        <w:tblLayout w:type="fixed"/>
        <w:tblLook w:val="0480" w:firstRow="0" w:lastRow="0" w:firstColumn="1" w:lastColumn="0" w:noHBand="0" w:noVBand="1"/>
      </w:tblPr>
      <w:tblGrid>
        <w:gridCol w:w="494"/>
        <w:gridCol w:w="3989"/>
        <w:gridCol w:w="390"/>
        <w:gridCol w:w="34"/>
        <w:gridCol w:w="388"/>
        <w:gridCol w:w="422"/>
        <w:gridCol w:w="423"/>
        <w:gridCol w:w="3499"/>
      </w:tblGrid>
      <w:tr w:rsidR="00B322D4" w:rsidRPr="00647EA2" w14:paraId="16A85872" w14:textId="77777777" w:rsidTr="00956421">
        <w:tc>
          <w:tcPr>
            <w:cnfStyle w:val="001000000000" w:firstRow="0" w:lastRow="0" w:firstColumn="1" w:lastColumn="0" w:oddVBand="0" w:evenVBand="0" w:oddHBand="0" w:evenHBand="0" w:firstRowFirstColumn="0" w:firstRowLastColumn="0" w:lastRowFirstColumn="0" w:lastRowLastColumn="0"/>
            <w:tcW w:w="4962" w:type="dxa"/>
            <w:gridSpan w:val="4"/>
            <w:vMerge w:val="restart"/>
            <w:tcBorders>
              <w:top w:val="nil"/>
              <w:bottom w:val="single" w:sz="48" w:space="0" w:color="FFFFFF"/>
            </w:tcBorders>
          </w:tcPr>
          <w:p w14:paraId="07B68DD3" w14:textId="77777777" w:rsidR="00B322D4" w:rsidRPr="00647EA2" w:rsidRDefault="00B322D4" w:rsidP="002D6683">
            <w:pPr>
              <w:rPr>
                <w:noProof w:val="0"/>
              </w:rPr>
            </w:pPr>
            <w:r w:rsidRPr="00647EA2">
              <w:rPr>
                <w:noProof w:val="0"/>
              </w:rPr>
              <w:t>Naam kandidaat:</w:t>
            </w:r>
          </w:p>
        </w:tc>
        <w:tc>
          <w:tcPr>
            <w:tcW w:w="4785" w:type="dxa"/>
            <w:gridSpan w:val="4"/>
          </w:tcPr>
          <w:p w14:paraId="016B910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Datum:</w:t>
            </w:r>
          </w:p>
        </w:tc>
      </w:tr>
      <w:tr w:rsidR="00B322D4" w:rsidRPr="00647EA2" w14:paraId="2816DDFA" w14:textId="77777777" w:rsidTr="00956421">
        <w:trPr>
          <w:trHeight w:val="438"/>
        </w:trPr>
        <w:tc>
          <w:tcPr>
            <w:cnfStyle w:val="001000000000" w:firstRow="0" w:lastRow="0" w:firstColumn="1" w:lastColumn="0" w:oddVBand="0" w:evenVBand="0" w:oddHBand="0" w:evenHBand="0" w:firstRowFirstColumn="0" w:firstRowLastColumn="0" w:lastRowFirstColumn="0" w:lastRowLastColumn="0"/>
            <w:tcW w:w="4962" w:type="dxa"/>
            <w:gridSpan w:val="4"/>
            <w:vMerge/>
            <w:tcBorders>
              <w:top w:val="single" w:sz="48" w:space="0" w:color="FFFFFF" w:themeColor="background1"/>
              <w:bottom w:val="single" w:sz="4" w:space="0" w:color="FFFFFF" w:themeColor="background1"/>
            </w:tcBorders>
          </w:tcPr>
          <w:p w14:paraId="5355D426" w14:textId="77777777" w:rsidR="00B322D4" w:rsidRPr="00647EA2" w:rsidRDefault="00B322D4" w:rsidP="002D6683">
            <w:pPr>
              <w:rPr>
                <w:noProof w:val="0"/>
              </w:rPr>
            </w:pPr>
          </w:p>
        </w:tc>
        <w:tc>
          <w:tcPr>
            <w:tcW w:w="4785" w:type="dxa"/>
            <w:gridSpan w:val="4"/>
            <w:tcBorders>
              <w:bottom w:val="single" w:sz="4" w:space="0" w:color="FFFFFF" w:themeColor="background1"/>
            </w:tcBorders>
          </w:tcPr>
          <w:p w14:paraId="1EB886C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PVB-beoordelaar:</w:t>
            </w:r>
          </w:p>
        </w:tc>
      </w:tr>
      <w:tr w:rsidR="00B322D4" w:rsidRPr="00647EA2" w14:paraId="315006BE" w14:textId="77777777" w:rsidTr="00956421">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tcPr>
          <w:p w14:paraId="104E9252" w14:textId="77777777" w:rsidR="00B322D4" w:rsidRPr="00647EA2" w:rsidRDefault="00B322D4" w:rsidP="002D6683">
            <w:pPr>
              <w:rPr>
                <w:noProof w:val="0"/>
              </w:rPr>
            </w:pPr>
            <w:r w:rsidRPr="00647EA2">
              <w:rPr>
                <w:noProof w:val="0"/>
              </w:rPr>
              <w:t>Voldaan aan de afnamecondities, locatie en voorbereiding kandidaat: ja / nee*</w:t>
            </w:r>
          </w:p>
        </w:tc>
      </w:tr>
      <w:tr w:rsidR="00B322D4" w:rsidRPr="00647EA2" w14:paraId="5ED69007" w14:textId="77777777" w:rsidTr="00956421">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661F6E47" w14:textId="77777777" w:rsidR="00B322D4" w:rsidRPr="00647EA2" w:rsidRDefault="00B322D4" w:rsidP="002D6683">
            <w:pPr>
              <w:rPr>
                <w:noProof w:val="0"/>
              </w:rPr>
            </w:pPr>
            <w:r w:rsidRPr="00647EA2">
              <w:rPr>
                <w:noProof w:val="0"/>
              </w:rPr>
              <w:t>*Bij nee gaat de PVB niet door. De PVB-beoordelaar motiveert dit bij de toelichting.</w:t>
            </w:r>
          </w:p>
        </w:tc>
      </w:tr>
      <w:tr w:rsidR="00B322D4" w:rsidRPr="00647EA2" w14:paraId="51B0B5A1"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8"/>
          </w:tcPr>
          <w:p w14:paraId="68604E82" w14:textId="77777777" w:rsidR="00B322D4" w:rsidRPr="00647EA2" w:rsidRDefault="00B322D4" w:rsidP="002D6683">
            <w:pPr>
              <w:rPr>
                <w:noProof w:val="0"/>
              </w:rPr>
            </w:pPr>
            <w:r w:rsidRPr="00647EA2">
              <w:rPr>
                <w:noProof w:val="0"/>
              </w:rPr>
              <w:t>Toelichting</w:t>
            </w:r>
          </w:p>
        </w:tc>
      </w:tr>
      <w:tr w:rsidR="00B322D4" w:rsidRPr="00647EA2" w14:paraId="7920CF49" w14:textId="77777777" w:rsidTr="00956421">
        <w:trPr>
          <w:trHeight w:val="1344"/>
        </w:trPr>
        <w:tc>
          <w:tcPr>
            <w:cnfStyle w:val="001000000000" w:firstRow="0" w:lastRow="0" w:firstColumn="1" w:lastColumn="0" w:oddVBand="0" w:evenVBand="0" w:oddHBand="0" w:evenHBand="0" w:firstRowFirstColumn="0" w:firstRowLastColumn="0" w:lastRowFirstColumn="0" w:lastRowLastColumn="0"/>
            <w:tcW w:w="4536" w:type="dxa"/>
            <w:gridSpan w:val="2"/>
            <w:tcBorders>
              <w:top w:val="nil"/>
              <w:bottom w:val="single" w:sz="4" w:space="0" w:color="FFFFFF" w:themeColor="background1"/>
            </w:tcBorders>
          </w:tcPr>
          <w:p w14:paraId="1B4DBCCF" w14:textId="77777777" w:rsidR="00B322D4" w:rsidRPr="00647EA2" w:rsidRDefault="00B322D4" w:rsidP="002D6683">
            <w:pPr>
              <w:rPr>
                <w:noProof w:val="0"/>
              </w:rPr>
            </w:pPr>
            <w:r w:rsidRPr="00647EA2">
              <w:rPr>
                <w:noProof w:val="0"/>
              </w:rPr>
              <w:t>Beoordelingscriteria</w:t>
            </w:r>
          </w:p>
        </w:tc>
        <w:tc>
          <w:tcPr>
            <w:tcW w:w="392" w:type="dxa"/>
            <w:tcBorders>
              <w:bottom w:val="single" w:sz="4" w:space="0" w:color="FFFFFF" w:themeColor="background1"/>
            </w:tcBorders>
            <w:textDirection w:val="btLr"/>
          </w:tcPr>
          <w:p w14:paraId="1051078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647EA2">
              <w:rPr>
                <w:noProof w:val="0"/>
                <w:color w:val="auto"/>
              </w:rPr>
              <w:t>Planning</w:t>
            </w:r>
          </w:p>
        </w:tc>
        <w:tc>
          <w:tcPr>
            <w:tcW w:w="425" w:type="dxa"/>
            <w:gridSpan w:val="2"/>
            <w:tcBorders>
              <w:bottom w:val="single" w:sz="4" w:space="0" w:color="FFFFFF" w:themeColor="background1"/>
            </w:tcBorders>
            <w:textDirection w:val="btLr"/>
          </w:tcPr>
          <w:p w14:paraId="0F9A849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Praktijk </w:t>
            </w:r>
          </w:p>
        </w:tc>
        <w:tc>
          <w:tcPr>
            <w:tcW w:w="425" w:type="dxa"/>
            <w:tcBorders>
              <w:bottom w:val="single" w:sz="4" w:space="0" w:color="FFFFFF" w:themeColor="background1"/>
            </w:tcBorders>
            <w:textDirection w:val="btLr"/>
          </w:tcPr>
          <w:p w14:paraId="35DE21D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Reflectie</w:t>
            </w:r>
          </w:p>
        </w:tc>
        <w:tc>
          <w:tcPr>
            <w:tcW w:w="426" w:type="dxa"/>
            <w:tcBorders>
              <w:bottom w:val="single" w:sz="4" w:space="0" w:color="FFFFFF" w:themeColor="background1"/>
            </w:tcBorders>
            <w:textDirection w:val="btLr"/>
          </w:tcPr>
          <w:p w14:paraId="25C55F1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Voldaan</w:t>
            </w:r>
          </w:p>
        </w:tc>
        <w:tc>
          <w:tcPr>
            <w:tcW w:w="3543" w:type="dxa"/>
            <w:tcBorders>
              <w:bottom w:val="single" w:sz="4" w:space="0" w:color="FFFFFF" w:themeColor="background1"/>
            </w:tcBorders>
          </w:tcPr>
          <w:p w14:paraId="1FDEE13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Waargenomen gedrag en/of uitspraken (of nalaten daarvan) waarop score is gebaseerd</w:t>
            </w:r>
          </w:p>
          <w:p w14:paraId="447289E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color w:val="FF0000"/>
              </w:rPr>
              <w:t>Toelichting</w:t>
            </w:r>
          </w:p>
        </w:tc>
      </w:tr>
      <w:tr w:rsidR="00B322D4" w:rsidRPr="00647EA2" w14:paraId="41AC2903" w14:textId="77777777" w:rsidTr="00956421">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4" w:space="0" w:color="FFFFFF" w:themeColor="background1"/>
              <w:bottom w:val="single" w:sz="8" w:space="0" w:color="FFFFFF" w:themeColor="background1"/>
            </w:tcBorders>
            <w:shd w:val="clear" w:color="auto" w:fill="FAD7B6"/>
          </w:tcPr>
          <w:p w14:paraId="7ABD0D17" w14:textId="77777777" w:rsidR="00B322D4" w:rsidRPr="00647EA2" w:rsidRDefault="00B322D4" w:rsidP="002D6683">
            <w:pPr>
              <w:rPr>
                <w:noProof w:val="0"/>
              </w:rPr>
            </w:pPr>
            <w:r w:rsidRPr="00647EA2">
              <w:rPr>
                <w:noProof w:val="0"/>
              </w:rPr>
              <w:t>Werkproces 5.2.1 Formuleert doelen wedstrijd op basis van topspor</w:t>
            </w:r>
            <w:r>
              <w:rPr>
                <w:noProof w:val="0"/>
              </w:rPr>
              <w:t>t</w:t>
            </w:r>
            <w:r w:rsidRPr="00647EA2">
              <w:rPr>
                <w:noProof w:val="0"/>
              </w:rPr>
              <w:t xml:space="preserve">visie, -beleid en analyse </w:t>
            </w:r>
          </w:p>
        </w:tc>
      </w:tr>
      <w:tr w:rsidR="00B322D4" w:rsidRPr="00647EA2" w14:paraId="46BA1D1A"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Borders>
              <w:top w:val="single" w:sz="8" w:space="0" w:color="FFFFFF" w:themeColor="background1"/>
            </w:tcBorders>
          </w:tcPr>
          <w:p w14:paraId="04AE2319" w14:textId="77777777" w:rsidR="00B322D4" w:rsidRPr="00A474AA" w:rsidRDefault="00B322D4" w:rsidP="002D6683">
            <w:pPr>
              <w:rPr>
                <w:b w:val="0"/>
                <w:noProof w:val="0"/>
              </w:rPr>
            </w:pPr>
            <w:r w:rsidRPr="00A474AA">
              <w:rPr>
                <w:b w:val="0"/>
                <w:noProof w:val="0"/>
              </w:rPr>
              <w:t>Het resultaat van dit werkproces is:</w:t>
            </w:r>
          </w:p>
          <w:p w14:paraId="278522BE" w14:textId="3DF64851" w:rsidR="00B322D4" w:rsidRPr="00A474AA" w:rsidRDefault="00B322D4" w:rsidP="00A474AA">
            <w:pPr>
              <w:pStyle w:val="Opsomming"/>
              <w:rPr>
                <w:b w:val="0"/>
              </w:rPr>
            </w:pPr>
            <w:r w:rsidRPr="00A474AA">
              <w:rPr>
                <w:b w:val="0"/>
              </w:rPr>
              <w:t>De wedstrijddoelen zijn geformuleerd op basis van de analyses</w:t>
            </w:r>
          </w:p>
          <w:p w14:paraId="0E519C3D" w14:textId="77777777" w:rsidR="00A474AA" w:rsidRPr="00C55B94" w:rsidRDefault="00A474AA" w:rsidP="00A474AA">
            <w:pPr>
              <w:rPr>
                <w:rFonts w:cs="Arial"/>
                <w:color w:val="FF0000"/>
              </w:rPr>
            </w:pPr>
          </w:p>
          <w:p w14:paraId="39929064" w14:textId="774E951E" w:rsidR="00B322D4" w:rsidRDefault="00A474AA" w:rsidP="00A474AA">
            <w:pPr>
              <w:pStyle w:val="Opsomming"/>
              <w:numPr>
                <w:ilvl w:val="0"/>
                <w:numId w:val="0"/>
              </w:numPr>
              <w:ind w:left="284" w:hanging="284"/>
              <w:rPr>
                <w:rFonts w:cs="Segoe UI"/>
                <w:b w:val="0"/>
                <w:noProof w:val="0"/>
                <w:szCs w:val="17"/>
                <w:lang w:eastAsia="nl-NL"/>
              </w:rPr>
            </w:pPr>
            <w:r w:rsidRPr="00C55B94">
              <w:rPr>
                <w:rFonts w:cs="Arial"/>
                <w:color w:val="FF0000"/>
                <w:szCs w:val="17"/>
              </w:rPr>
              <w:t>De kandidaat heeft laten zien dat hij dit werkproces beheerst:</w:t>
            </w:r>
            <w:r w:rsidR="00A66784">
              <w:rPr>
                <w:rFonts w:cs="Arial"/>
                <w:color w:val="FF0000"/>
                <w:szCs w:val="17"/>
              </w:rPr>
              <w:t xml:space="preserve">    </w:t>
            </w:r>
            <w:r w:rsidRPr="00C55B94">
              <w:rPr>
                <w:rFonts w:ascii="Symbol" w:hAnsi="Symbol"/>
                <w:bCs/>
                <w:color w:val="FF0000"/>
                <w:szCs w:val="17"/>
              </w:rPr>
              <w:t></w:t>
            </w:r>
            <w:r w:rsidRPr="00C55B94">
              <w:rPr>
                <w:rFonts w:cs="Arial"/>
                <w:bCs/>
                <w:color w:val="FF0000"/>
                <w:szCs w:val="17"/>
              </w:rPr>
              <w:t xml:space="preserve"> ja</w:t>
            </w:r>
            <w:r w:rsidR="00A66784">
              <w:rPr>
                <w:rFonts w:cs="Arial"/>
                <w:bCs/>
                <w:color w:val="FF0000"/>
                <w:szCs w:val="17"/>
              </w:rPr>
              <w:t xml:space="preserve"> </w:t>
            </w:r>
            <w:r w:rsidRPr="00C55B94">
              <w:rPr>
                <w:rFonts w:ascii="Symbol" w:hAnsi="Symbol"/>
                <w:bCs/>
                <w:color w:val="FF0000"/>
                <w:szCs w:val="17"/>
              </w:rPr>
              <w:t></w:t>
            </w:r>
            <w:r w:rsidRPr="00C55B94">
              <w:rPr>
                <w:rFonts w:cs="Arial"/>
                <w:bCs/>
                <w:color w:val="FF0000"/>
                <w:szCs w:val="17"/>
              </w:rPr>
              <w:t xml:space="preserve"> nee</w:t>
            </w:r>
          </w:p>
        </w:tc>
      </w:tr>
      <w:tr w:rsidR="00B322D4" w:rsidRPr="00647EA2" w14:paraId="75FC474C"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CFB40F0" w14:textId="77777777" w:rsidR="00B322D4" w:rsidRPr="003F1FF6" w:rsidRDefault="00B322D4" w:rsidP="002D6683">
            <w:pPr>
              <w:rPr>
                <w:b w:val="0"/>
                <w:noProof w:val="0"/>
              </w:rPr>
            </w:pPr>
            <w:r w:rsidRPr="003F1FF6">
              <w:rPr>
                <w:b w:val="0"/>
                <w:noProof w:val="0"/>
              </w:rPr>
              <w:t>1</w:t>
            </w:r>
          </w:p>
        </w:tc>
        <w:tc>
          <w:tcPr>
            <w:tcW w:w="4040" w:type="dxa"/>
          </w:tcPr>
          <w:p w14:paraId="7DF736D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Handelt op basis van een visie op coachen van </w:t>
            </w:r>
            <w:r w:rsidRPr="00647EA2">
              <w:rPr>
                <w:noProof w:val="0"/>
                <w:color w:val="FF0000"/>
              </w:rPr>
              <w:t>sporters</w:t>
            </w:r>
            <w:r w:rsidRPr="00647EA2">
              <w:rPr>
                <w:noProof w:val="0"/>
              </w:rPr>
              <w:t xml:space="preserve"> in de internationale topsport</w:t>
            </w:r>
          </w:p>
        </w:tc>
        <w:tc>
          <w:tcPr>
            <w:tcW w:w="392" w:type="dxa"/>
          </w:tcPr>
          <w:p w14:paraId="1000A9E9"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0482F93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FA01F0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CD249A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43" w:type="dxa"/>
          </w:tcPr>
          <w:p w14:paraId="1A60287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B8F7208"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6A481D0D" w14:textId="77777777" w:rsidR="00B322D4" w:rsidRPr="00647EA2" w:rsidRDefault="00B322D4" w:rsidP="002D6683">
            <w:pPr>
              <w:rPr>
                <w:noProof w:val="0"/>
              </w:rPr>
            </w:pPr>
            <w:r w:rsidRPr="00647EA2">
              <w:rPr>
                <w:noProof w:val="0"/>
              </w:rPr>
              <w:t xml:space="preserve">Werkproces 5.2.2 Beïnvloedt </w:t>
            </w:r>
            <w:r w:rsidRPr="00A351DE">
              <w:rPr>
                <w:noProof w:val="0"/>
                <w:color w:val="FF0000"/>
              </w:rPr>
              <w:t>top</w:t>
            </w:r>
            <w:r w:rsidRPr="009A49B2">
              <w:rPr>
                <w:noProof w:val="0"/>
                <w:color w:val="FF0000"/>
              </w:rPr>
              <w:t xml:space="preserve">sporters </w:t>
            </w:r>
            <w:r w:rsidRPr="00647EA2">
              <w:rPr>
                <w:noProof w:val="0"/>
              </w:rPr>
              <w:t>en begeleiders in relatie tot wedstrijd</w:t>
            </w:r>
          </w:p>
        </w:tc>
      </w:tr>
      <w:tr w:rsidR="00B322D4" w:rsidRPr="00647EA2" w14:paraId="07C906D6"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791695D6" w14:textId="77777777" w:rsidR="00B322D4" w:rsidRPr="00711B01" w:rsidRDefault="00B322D4" w:rsidP="002D6683">
            <w:pPr>
              <w:rPr>
                <w:b w:val="0"/>
                <w:noProof w:val="0"/>
              </w:rPr>
            </w:pPr>
            <w:r w:rsidRPr="00711B01">
              <w:rPr>
                <w:b w:val="0"/>
                <w:noProof w:val="0"/>
              </w:rPr>
              <w:t>De resultaten van dit werkproces zijn:</w:t>
            </w:r>
          </w:p>
          <w:p w14:paraId="727F3989" w14:textId="201D93F1" w:rsidR="00B322D4" w:rsidRPr="00711B01" w:rsidRDefault="00B322D4" w:rsidP="00711B01">
            <w:pPr>
              <w:pStyle w:val="Opsomming"/>
              <w:rPr>
                <w:b w:val="0"/>
              </w:rPr>
            </w:pPr>
            <w:r w:rsidRPr="00711B01">
              <w:rPr>
                <w:b w:val="0"/>
              </w:rPr>
              <w:t xml:space="preserve">De </w:t>
            </w:r>
            <w:r w:rsidRPr="00711B01">
              <w:rPr>
                <w:b w:val="0"/>
                <w:color w:val="FF0000"/>
              </w:rPr>
              <w:t>topsporters</w:t>
            </w:r>
            <w:r w:rsidR="00711B01">
              <w:rPr>
                <w:b w:val="0"/>
              </w:rPr>
              <w:t xml:space="preserve"> zijn gefocust op de wedstrijd;</w:t>
            </w:r>
          </w:p>
          <w:p w14:paraId="15CF3448" w14:textId="0B8A3D61" w:rsidR="00B322D4" w:rsidRPr="00711B01" w:rsidRDefault="00B322D4" w:rsidP="00711B01">
            <w:pPr>
              <w:pStyle w:val="Opsomming"/>
              <w:rPr>
                <w:b w:val="0"/>
              </w:rPr>
            </w:pPr>
            <w:r w:rsidRPr="00711B01">
              <w:rPr>
                <w:b w:val="0"/>
              </w:rPr>
              <w:t xml:space="preserve">De </w:t>
            </w:r>
            <w:r w:rsidRPr="00711B01">
              <w:rPr>
                <w:b w:val="0"/>
                <w:color w:val="FF0000"/>
              </w:rPr>
              <w:t>topsporters</w:t>
            </w:r>
            <w:r w:rsidRPr="00711B01">
              <w:rPr>
                <w:b w:val="0"/>
              </w:rPr>
              <w:t xml:space="preserve"> zijn actief betrokken bij d</w:t>
            </w:r>
            <w:r w:rsidR="00711B01">
              <w:rPr>
                <w:b w:val="0"/>
              </w:rPr>
              <w:t>e voorbereiding en de evaluatie;</w:t>
            </w:r>
          </w:p>
          <w:p w14:paraId="49157D35" w14:textId="0C79A101" w:rsidR="00B322D4" w:rsidRPr="00711B01" w:rsidRDefault="00B322D4" w:rsidP="00711B01">
            <w:pPr>
              <w:pStyle w:val="Opsomming"/>
              <w:rPr>
                <w:b w:val="0"/>
              </w:rPr>
            </w:pPr>
            <w:r w:rsidRPr="00711B01">
              <w:rPr>
                <w:b w:val="0"/>
              </w:rPr>
              <w:t>Het wedstrijdresultaat is conform vooraf gestelde doelen.</w:t>
            </w:r>
          </w:p>
          <w:p w14:paraId="1913BD18" w14:textId="77777777" w:rsidR="00711B01" w:rsidRPr="00711B01" w:rsidRDefault="00711B01" w:rsidP="00711B01">
            <w:pPr>
              <w:rPr>
                <w:rFonts w:cs="Arial"/>
                <w:b w:val="0"/>
                <w:color w:val="FF0000"/>
              </w:rPr>
            </w:pPr>
          </w:p>
          <w:p w14:paraId="587125EE" w14:textId="1A76FBF7" w:rsidR="00B322D4" w:rsidRPr="0095543D" w:rsidRDefault="00711B01" w:rsidP="00711B01">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42150E8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4617FE62" w14:textId="77777777" w:rsidR="00B322D4" w:rsidRPr="00711B01" w:rsidRDefault="00B322D4" w:rsidP="002D6683">
            <w:pPr>
              <w:rPr>
                <w:b w:val="0"/>
                <w:noProof w:val="0"/>
              </w:rPr>
            </w:pPr>
            <w:r w:rsidRPr="00711B01">
              <w:rPr>
                <w:b w:val="0"/>
                <w:noProof w:val="0"/>
              </w:rPr>
              <w:t>2</w:t>
            </w:r>
          </w:p>
        </w:tc>
        <w:tc>
          <w:tcPr>
            <w:tcW w:w="4040" w:type="dxa"/>
          </w:tcPr>
          <w:p w14:paraId="2186C9C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Houdt voor- en nabesprekingen</w:t>
            </w:r>
          </w:p>
        </w:tc>
        <w:tc>
          <w:tcPr>
            <w:tcW w:w="392" w:type="dxa"/>
          </w:tcPr>
          <w:p w14:paraId="4AF67D8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6D3B69E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B5AC16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03BA30E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43" w:type="dxa"/>
          </w:tcPr>
          <w:p w14:paraId="18F31FB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1885589"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3CDBBA85" w14:textId="77777777" w:rsidR="00B322D4" w:rsidRPr="00711B01" w:rsidRDefault="00B322D4" w:rsidP="002D6683">
            <w:pPr>
              <w:rPr>
                <w:b w:val="0"/>
                <w:noProof w:val="0"/>
              </w:rPr>
            </w:pPr>
            <w:r w:rsidRPr="00711B01">
              <w:rPr>
                <w:b w:val="0"/>
                <w:noProof w:val="0"/>
              </w:rPr>
              <w:t>3</w:t>
            </w:r>
          </w:p>
        </w:tc>
        <w:tc>
          <w:tcPr>
            <w:tcW w:w="4040" w:type="dxa"/>
          </w:tcPr>
          <w:p w14:paraId="548F59D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Intervenieert tijdens wedstrijd op juiste manier en moment</w:t>
            </w:r>
          </w:p>
        </w:tc>
        <w:tc>
          <w:tcPr>
            <w:tcW w:w="392" w:type="dxa"/>
          </w:tcPr>
          <w:p w14:paraId="1A7702B9"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62B036B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D2FFD9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551FA3E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43" w:type="dxa"/>
          </w:tcPr>
          <w:p w14:paraId="39DEC06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7106552"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64636FE" w14:textId="77777777" w:rsidR="00B322D4" w:rsidRPr="00711B01" w:rsidRDefault="00B322D4" w:rsidP="002D6683">
            <w:pPr>
              <w:rPr>
                <w:b w:val="0"/>
                <w:noProof w:val="0"/>
              </w:rPr>
            </w:pPr>
            <w:r w:rsidRPr="00711B01">
              <w:rPr>
                <w:b w:val="0"/>
                <w:noProof w:val="0"/>
              </w:rPr>
              <w:t>4</w:t>
            </w:r>
          </w:p>
        </w:tc>
        <w:tc>
          <w:tcPr>
            <w:tcW w:w="4040" w:type="dxa"/>
          </w:tcPr>
          <w:p w14:paraId="5EB8A06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Organiseert en bewaakt de gang van zaken op de wedstrijddag</w:t>
            </w:r>
          </w:p>
        </w:tc>
        <w:tc>
          <w:tcPr>
            <w:tcW w:w="392" w:type="dxa"/>
          </w:tcPr>
          <w:p w14:paraId="6BEDE84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20F5D93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29B0DF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1728CC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43" w:type="dxa"/>
          </w:tcPr>
          <w:p w14:paraId="02905B6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718D95A"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4B0BFD3E" w14:textId="77777777" w:rsidR="00B322D4" w:rsidRPr="00711B01" w:rsidRDefault="00B322D4" w:rsidP="002D6683">
            <w:pPr>
              <w:rPr>
                <w:b w:val="0"/>
                <w:noProof w:val="0"/>
              </w:rPr>
            </w:pPr>
            <w:r w:rsidRPr="00711B01">
              <w:rPr>
                <w:b w:val="0"/>
                <w:noProof w:val="0"/>
              </w:rPr>
              <w:t>5</w:t>
            </w:r>
          </w:p>
        </w:tc>
        <w:tc>
          <w:tcPr>
            <w:tcW w:w="4040" w:type="dxa"/>
          </w:tcPr>
          <w:p w14:paraId="25FF071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Past alle ter zake doende reglementen toe</w:t>
            </w:r>
          </w:p>
        </w:tc>
        <w:tc>
          <w:tcPr>
            <w:tcW w:w="392" w:type="dxa"/>
          </w:tcPr>
          <w:p w14:paraId="43BF0552"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123BF51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135D56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2947F7A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43" w:type="dxa"/>
          </w:tcPr>
          <w:p w14:paraId="48F3ABF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9529602"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1F573B7F" w14:textId="77777777" w:rsidR="00B322D4" w:rsidRPr="00711B01" w:rsidRDefault="00B322D4" w:rsidP="002D6683">
            <w:pPr>
              <w:rPr>
                <w:b w:val="0"/>
                <w:noProof w:val="0"/>
              </w:rPr>
            </w:pPr>
            <w:r w:rsidRPr="00711B01">
              <w:rPr>
                <w:b w:val="0"/>
                <w:noProof w:val="0"/>
              </w:rPr>
              <w:t>6</w:t>
            </w:r>
          </w:p>
        </w:tc>
        <w:tc>
          <w:tcPr>
            <w:tcW w:w="4040" w:type="dxa"/>
          </w:tcPr>
          <w:p w14:paraId="70923CE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Geeft leiding aan het begeleidingsteam tijdens de wedstrijd</w:t>
            </w:r>
          </w:p>
        </w:tc>
        <w:tc>
          <w:tcPr>
            <w:tcW w:w="392" w:type="dxa"/>
          </w:tcPr>
          <w:p w14:paraId="3536FB2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194DD89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A7BE9E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5EC85DB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43" w:type="dxa"/>
          </w:tcPr>
          <w:p w14:paraId="47BF19E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0F1DF6" w14:paraId="6E75B6B0"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40517656" w14:textId="77777777" w:rsidR="00B322D4" w:rsidRPr="00711B01" w:rsidRDefault="00B322D4" w:rsidP="002D6683">
            <w:pPr>
              <w:spacing w:line="276" w:lineRule="auto"/>
              <w:rPr>
                <w:b w:val="0"/>
                <w:noProof w:val="0"/>
                <w:color w:val="1F497D" w:themeColor="text2"/>
              </w:rPr>
            </w:pPr>
            <w:r w:rsidRPr="00711B01">
              <w:rPr>
                <w:b w:val="0"/>
                <w:noProof w:val="0"/>
                <w:color w:val="1F497D" w:themeColor="text2"/>
              </w:rPr>
              <w:t>7</w:t>
            </w:r>
          </w:p>
        </w:tc>
        <w:tc>
          <w:tcPr>
            <w:tcW w:w="4040" w:type="dxa"/>
          </w:tcPr>
          <w:p w14:paraId="10359025"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szCs w:val="20"/>
              </w:rPr>
              <w:t>Vertoont voorbeeldgedrag op en rond de sportlocatie</w:t>
            </w:r>
          </w:p>
        </w:tc>
        <w:tc>
          <w:tcPr>
            <w:tcW w:w="392" w:type="dxa"/>
          </w:tcPr>
          <w:p w14:paraId="71E7992E" w14:textId="77777777" w:rsidR="00B322D4" w:rsidRPr="000F1DF6" w:rsidRDefault="00B322D4" w:rsidP="002D6683">
            <w:pPr>
              <w:pStyle w:val="Rodetekst"/>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25" w:type="dxa"/>
            <w:gridSpan w:val="2"/>
          </w:tcPr>
          <w:p w14:paraId="5CEC6D53"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25" w:type="dxa"/>
          </w:tcPr>
          <w:p w14:paraId="752AED7A"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26" w:type="dxa"/>
          </w:tcPr>
          <w:p w14:paraId="0AE569D8"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543" w:type="dxa"/>
          </w:tcPr>
          <w:p w14:paraId="1E1A3526"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B322D4" w:rsidRPr="000F1DF6" w14:paraId="6077415D"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34EE6D82" w14:textId="77777777" w:rsidR="00B322D4" w:rsidRPr="00711B01" w:rsidRDefault="00B322D4" w:rsidP="002D6683">
            <w:pPr>
              <w:spacing w:line="276" w:lineRule="auto"/>
              <w:rPr>
                <w:b w:val="0"/>
                <w:noProof w:val="0"/>
                <w:color w:val="1F497D" w:themeColor="text2"/>
              </w:rPr>
            </w:pPr>
            <w:r w:rsidRPr="00711B01">
              <w:rPr>
                <w:b w:val="0"/>
                <w:noProof w:val="0"/>
                <w:color w:val="1F497D" w:themeColor="text2"/>
              </w:rPr>
              <w:t>8</w:t>
            </w:r>
          </w:p>
        </w:tc>
        <w:tc>
          <w:tcPr>
            <w:tcW w:w="4040" w:type="dxa"/>
          </w:tcPr>
          <w:p w14:paraId="39EBD989"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Gaat sportief en respectvol om met alle betrokkenen</w:t>
            </w:r>
          </w:p>
        </w:tc>
        <w:tc>
          <w:tcPr>
            <w:tcW w:w="392" w:type="dxa"/>
          </w:tcPr>
          <w:p w14:paraId="28053749" w14:textId="77777777" w:rsidR="00B322D4" w:rsidRPr="000F1DF6" w:rsidRDefault="00B322D4" w:rsidP="002D6683">
            <w:pPr>
              <w:pStyle w:val="Rodetekst"/>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25" w:type="dxa"/>
            <w:gridSpan w:val="2"/>
          </w:tcPr>
          <w:p w14:paraId="6B26AF2D"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25" w:type="dxa"/>
          </w:tcPr>
          <w:p w14:paraId="461B5260"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26" w:type="dxa"/>
          </w:tcPr>
          <w:p w14:paraId="2133FEA0"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543" w:type="dxa"/>
          </w:tcPr>
          <w:p w14:paraId="62BBFA1E"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B322D4" w:rsidRPr="000F1DF6" w14:paraId="21583462"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A137F46" w14:textId="77777777" w:rsidR="00B322D4" w:rsidRPr="00711B01" w:rsidRDefault="00B322D4" w:rsidP="002D6683">
            <w:pPr>
              <w:spacing w:line="276" w:lineRule="auto"/>
              <w:rPr>
                <w:b w:val="0"/>
                <w:noProof w:val="0"/>
                <w:color w:val="1F497D" w:themeColor="text2"/>
              </w:rPr>
            </w:pPr>
            <w:r w:rsidRPr="00711B01">
              <w:rPr>
                <w:b w:val="0"/>
                <w:noProof w:val="0"/>
                <w:color w:val="1F497D" w:themeColor="text2"/>
              </w:rPr>
              <w:t>9</w:t>
            </w:r>
          </w:p>
        </w:tc>
        <w:tc>
          <w:tcPr>
            <w:tcW w:w="4040" w:type="dxa"/>
          </w:tcPr>
          <w:p w14:paraId="39068F40"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Komt afspraken na</w:t>
            </w:r>
          </w:p>
        </w:tc>
        <w:tc>
          <w:tcPr>
            <w:tcW w:w="392" w:type="dxa"/>
          </w:tcPr>
          <w:p w14:paraId="4BB25687" w14:textId="77777777" w:rsidR="00B322D4" w:rsidRPr="000F1DF6" w:rsidRDefault="00B322D4" w:rsidP="002D6683">
            <w:pPr>
              <w:pStyle w:val="Rodetekst"/>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25" w:type="dxa"/>
            <w:gridSpan w:val="2"/>
          </w:tcPr>
          <w:p w14:paraId="13AE4F70"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25" w:type="dxa"/>
          </w:tcPr>
          <w:p w14:paraId="212A3FB9"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26" w:type="dxa"/>
          </w:tcPr>
          <w:p w14:paraId="6CDB7359"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543" w:type="dxa"/>
          </w:tcPr>
          <w:p w14:paraId="39E500B0"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r w:rsidR="00B322D4" w:rsidRPr="00647EA2" w14:paraId="216D0CFF"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8"/>
            <w:shd w:val="clear" w:color="auto" w:fill="FAD7B6"/>
          </w:tcPr>
          <w:p w14:paraId="4FDE6247" w14:textId="77777777" w:rsidR="00B322D4" w:rsidRPr="00647EA2" w:rsidRDefault="00B322D4" w:rsidP="002D6683">
            <w:pPr>
              <w:rPr>
                <w:noProof w:val="0"/>
              </w:rPr>
            </w:pPr>
            <w:r w:rsidRPr="00647EA2">
              <w:rPr>
                <w:noProof w:val="0"/>
              </w:rPr>
              <w:t>Werkproces 5.2.3 Evalueert wedstrijden</w:t>
            </w:r>
          </w:p>
        </w:tc>
      </w:tr>
      <w:tr w:rsidR="00B322D4" w:rsidRPr="00647EA2" w14:paraId="16F2316F"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8"/>
          </w:tcPr>
          <w:p w14:paraId="6F9845E3" w14:textId="77777777" w:rsidR="00B322D4" w:rsidRPr="00E55DD3" w:rsidRDefault="00B322D4" w:rsidP="00E55DD3">
            <w:pPr>
              <w:rPr>
                <w:b w:val="0"/>
              </w:rPr>
            </w:pPr>
            <w:r w:rsidRPr="00E55DD3">
              <w:rPr>
                <w:b w:val="0"/>
              </w:rPr>
              <w:t>Het resultaat van dit werkproces is:</w:t>
            </w:r>
          </w:p>
          <w:p w14:paraId="3FBDF898" w14:textId="77777777" w:rsidR="00B322D4" w:rsidRPr="00E55DD3" w:rsidRDefault="00B322D4" w:rsidP="00E55DD3">
            <w:pPr>
              <w:pStyle w:val="Opsomming"/>
              <w:rPr>
                <w:b w:val="0"/>
              </w:rPr>
            </w:pPr>
            <w:r w:rsidRPr="00E55DD3">
              <w:rPr>
                <w:b w:val="0"/>
              </w:rPr>
              <w:t>De evaluatie geeft concreet beeld van de wedstrijden en eventuele verbeterpunten.</w:t>
            </w:r>
          </w:p>
          <w:p w14:paraId="4319D40B" w14:textId="77777777" w:rsidR="00E55DD3" w:rsidRPr="00C55B94" w:rsidRDefault="00E55DD3" w:rsidP="00E55DD3">
            <w:pPr>
              <w:rPr>
                <w:rFonts w:cs="Arial"/>
                <w:color w:val="FF0000"/>
              </w:rPr>
            </w:pPr>
          </w:p>
          <w:p w14:paraId="75F6C50B" w14:textId="30490DAE" w:rsidR="00B322D4" w:rsidRPr="0095543D" w:rsidRDefault="00E55DD3" w:rsidP="00E55DD3">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5ADBBEE9"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45F1B4E" w14:textId="77777777" w:rsidR="00B322D4" w:rsidRPr="00E55DD3" w:rsidRDefault="00B322D4" w:rsidP="002D6683">
            <w:pPr>
              <w:rPr>
                <w:b w:val="0"/>
                <w:noProof w:val="0"/>
              </w:rPr>
            </w:pPr>
            <w:r w:rsidRPr="00E55DD3">
              <w:rPr>
                <w:b w:val="0"/>
                <w:noProof w:val="0"/>
              </w:rPr>
              <w:t>10</w:t>
            </w:r>
          </w:p>
        </w:tc>
        <w:tc>
          <w:tcPr>
            <w:tcW w:w="4040" w:type="dxa"/>
          </w:tcPr>
          <w:p w14:paraId="2FA7711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eastAsia="Calibri" w:cs="Arial"/>
                <w:noProof w:val="0"/>
              </w:rPr>
              <w:t>R</w:t>
            </w:r>
            <w:r w:rsidRPr="00647EA2">
              <w:rPr>
                <w:noProof w:val="0"/>
              </w:rPr>
              <w:t>egelt de registratie van wedstrijd en evaluatiegegevens</w:t>
            </w:r>
          </w:p>
        </w:tc>
        <w:tc>
          <w:tcPr>
            <w:tcW w:w="392" w:type="dxa"/>
          </w:tcPr>
          <w:p w14:paraId="45A9DBC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2060BD5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A4C122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1361962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43" w:type="dxa"/>
          </w:tcPr>
          <w:p w14:paraId="21C9EED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0F61DA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3B37DB91" w14:textId="77777777" w:rsidR="00B322D4" w:rsidRPr="00E55DD3" w:rsidRDefault="00B322D4" w:rsidP="002D6683">
            <w:pPr>
              <w:rPr>
                <w:b w:val="0"/>
                <w:noProof w:val="0"/>
              </w:rPr>
            </w:pPr>
            <w:r w:rsidRPr="00E55DD3">
              <w:rPr>
                <w:b w:val="0"/>
                <w:noProof w:val="0"/>
              </w:rPr>
              <w:t>11</w:t>
            </w:r>
          </w:p>
        </w:tc>
        <w:tc>
          <w:tcPr>
            <w:tcW w:w="4040" w:type="dxa"/>
          </w:tcPr>
          <w:p w14:paraId="68EF2B3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Vertaalt conclusies uit wedstrijdevaluaties naar programmering en begeleiding</w:t>
            </w:r>
          </w:p>
        </w:tc>
        <w:tc>
          <w:tcPr>
            <w:tcW w:w="392" w:type="dxa"/>
          </w:tcPr>
          <w:p w14:paraId="3A5A634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gridSpan w:val="2"/>
          </w:tcPr>
          <w:p w14:paraId="38A07E4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018521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4011107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43" w:type="dxa"/>
          </w:tcPr>
          <w:p w14:paraId="69B1B19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0F1DF6" w14:paraId="2D3DC819" w14:textId="77777777" w:rsidTr="00956421">
        <w:trPr>
          <w:trHeight w:val="248"/>
        </w:trPr>
        <w:tc>
          <w:tcPr>
            <w:cnfStyle w:val="001000000000" w:firstRow="0" w:lastRow="0" w:firstColumn="1" w:lastColumn="0" w:oddVBand="0" w:evenVBand="0" w:oddHBand="0" w:evenHBand="0" w:firstRowFirstColumn="0" w:firstRowLastColumn="0" w:lastRowFirstColumn="0" w:lastRowLastColumn="0"/>
            <w:tcW w:w="496" w:type="dxa"/>
          </w:tcPr>
          <w:p w14:paraId="5CDD8EC6" w14:textId="77777777" w:rsidR="00B322D4" w:rsidRPr="00E55DD3" w:rsidRDefault="00B322D4" w:rsidP="002D6683">
            <w:pPr>
              <w:spacing w:line="276" w:lineRule="auto"/>
              <w:rPr>
                <w:b w:val="0"/>
                <w:noProof w:val="0"/>
                <w:color w:val="1F497D" w:themeColor="text2"/>
              </w:rPr>
            </w:pPr>
            <w:r w:rsidRPr="00E55DD3">
              <w:rPr>
                <w:b w:val="0"/>
                <w:noProof w:val="0"/>
                <w:color w:val="1F497D" w:themeColor="text2"/>
              </w:rPr>
              <w:t>12</w:t>
            </w:r>
          </w:p>
        </w:tc>
        <w:tc>
          <w:tcPr>
            <w:tcW w:w="4040" w:type="dxa"/>
          </w:tcPr>
          <w:p w14:paraId="3ABB37B8"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Reflecteert op het eigen handelen</w:t>
            </w:r>
          </w:p>
        </w:tc>
        <w:tc>
          <w:tcPr>
            <w:tcW w:w="392" w:type="dxa"/>
          </w:tcPr>
          <w:p w14:paraId="3B555600" w14:textId="77777777" w:rsidR="00B322D4" w:rsidRPr="000F1DF6" w:rsidRDefault="00B322D4" w:rsidP="002D6683">
            <w:pPr>
              <w:pStyle w:val="Rodetekst"/>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25" w:type="dxa"/>
            <w:gridSpan w:val="2"/>
          </w:tcPr>
          <w:p w14:paraId="53D114C4"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25" w:type="dxa"/>
          </w:tcPr>
          <w:p w14:paraId="17168A15"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426" w:type="dxa"/>
          </w:tcPr>
          <w:p w14:paraId="56BC0A2A"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c>
          <w:tcPr>
            <w:tcW w:w="3543" w:type="dxa"/>
          </w:tcPr>
          <w:p w14:paraId="06DED27D"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p>
        </w:tc>
      </w:tr>
    </w:tbl>
    <w:p w14:paraId="197D857B" w14:textId="77777777" w:rsidR="00532A12" w:rsidRDefault="00532A12">
      <w:r>
        <w:rPr>
          <w:b/>
        </w:rPr>
        <w:br w:type="page"/>
      </w:r>
    </w:p>
    <w:tbl>
      <w:tblPr>
        <w:tblStyle w:val="NOCNSF"/>
        <w:tblW w:w="9747" w:type="dxa"/>
        <w:tblLayout w:type="fixed"/>
        <w:tblLook w:val="0480" w:firstRow="0" w:lastRow="0" w:firstColumn="1" w:lastColumn="0" w:noHBand="0" w:noVBand="1"/>
      </w:tblPr>
      <w:tblGrid>
        <w:gridCol w:w="496"/>
        <w:gridCol w:w="4040"/>
        <w:gridCol w:w="392"/>
        <w:gridCol w:w="425"/>
        <w:gridCol w:w="425"/>
        <w:gridCol w:w="426"/>
        <w:gridCol w:w="3543"/>
      </w:tblGrid>
      <w:tr w:rsidR="00B322D4" w:rsidRPr="00647EA2" w14:paraId="3EFD45E9" w14:textId="77777777" w:rsidTr="00532A12">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7"/>
            <w:shd w:val="clear" w:color="auto" w:fill="FAD7B6"/>
          </w:tcPr>
          <w:p w14:paraId="363233E2" w14:textId="2EAF6334" w:rsidR="00B322D4" w:rsidRPr="00647EA2" w:rsidRDefault="00B322D4" w:rsidP="002D6683">
            <w:pPr>
              <w:rPr>
                <w:noProof w:val="0"/>
              </w:rPr>
            </w:pPr>
            <w:r w:rsidRPr="00647EA2">
              <w:rPr>
                <w:noProof w:val="0"/>
              </w:rPr>
              <w:lastRenderedPageBreak/>
              <w:t xml:space="preserve">Werkproces 5.2.4 Onderhoudt contacten met derden </w:t>
            </w:r>
          </w:p>
        </w:tc>
      </w:tr>
      <w:tr w:rsidR="00B322D4" w:rsidRPr="00647EA2" w14:paraId="4875E5D8" w14:textId="77777777" w:rsidTr="00A474AA">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Pr>
          <w:p w14:paraId="156FC933" w14:textId="77777777" w:rsidR="00B322D4" w:rsidRPr="00532A12" w:rsidRDefault="00B322D4" w:rsidP="00532A12">
            <w:pPr>
              <w:rPr>
                <w:b w:val="0"/>
              </w:rPr>
            </w:pPr>
            <w:r w:rsidRPr="00532A12">
              <w:rPr>
                <w:b w:val="0"/>
              </w:rPr>
              <w:t>Het resultaat van dit werkproces is:</w:t>
            </w:r>
          </w:p>
          <w:p w14:paraId="7C865CED" w14:textId="77777777" w:rsidR="00B322D4" w:rsidRPr="00532A12" w:rsidRDefault="00B322D4" w:rsidP="00532A12">
            <w:pPr>
              <w:pStyle w:val="Opsomming"/>
              <w:rPr>
                <w:b w:val="0"/>
              </w:rPr>
            </w:pPr>
            <w:r w:rsidRPr="00532A12">
              <w:rPr>
                <w:b w:val="0"/>
              </w:rPr>
              <w:t>De contacten zijn onderhouden.</w:t>
            </w:r>
          </w:p>
          <w:p w14:paraId="7D41082B" w14:textId="77777777" w:rsidR="00532A12" w:rsidRPr="00C55B94" w:rsidRDefault="00532A12" w:rsidP="00532A12">
            <w:pPr>
              <w:rPr>
                <w:rFonts w:cs="Arial"/>
                <w:color w:val="FF0000"/>
              </w:rPr>
            </w:pPr>
          </w:p>
          <w:p w14:paraId="49A7E12A" w14:textId="51473676" w:rsidR="00B322D4" w:rsidRPr="0095543D" w:rsidRDefault="00532A12" w:rsidP="00532A12">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29D00A51" w14:textId="77777777" w:rsidTr="00A474AA">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DFF6449" w14:textId="77777777" w:rsidR="00B322D4" w:rsidRPr="00F972E8" w:rsidRDefault="00B322D4" w:rsidP="002D6683">
            <w:pPr>
              <w:spacing w:line="276" w:lineRule="auto"/>
              <w:rPr>
                <w:b w:val="0"/>
                <w:noProof w:val="0"/>
                <w:color w:val="1F497D" w:themeColor="text2"/>
              </w:rPr>
            </w:pPr>
            <w:r w:rsidRPr="00F972E8">
              <w:rPr>
                <w:b w:val="0"/>
                <w:noProof w:val="0"/>
                <w:color w:val="1F497D" w:themeColor="text2"/>
              </w:rPr>
              <w:t>13</w:t>
            </w:r>
          </w:p>
        </w:tc>
        <w:tc>
          <w:tcPr>
            <w:tcW w:w="4040" w:type="dxa"/>
          </w:tcPr>
          <w:p w14:paraId="79B73608" w14:textId="77777777" w:rsidR="00B322D4" w:rsidRPr="000F1DF6"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Houdt zich aan de beroepscode</w:t>
            </w:r>
          </w:p>
        </w:tc>
        <w:tc>
          <w:tcPr>
            <w:tcW w:w="392" w:type="dxa"/>
          </w:tcPr>
          <w:p w14:paraId="04A0D84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996E48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CC8FD3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26" w:type="dxa"/>
          </w:tcPr>
          <w:p w14:paraId="65A7AE8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43" w:type="dxa"/>
          </w:tcPr>
          <w:p w14:paraId="6CDE5E2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374A7C1" w14:textId="77777777" w:rsidTr="00A474AA">
        <w:trPr>
          <w:trHeight w:val="293"/>
        </w:trPr>
        <w:tc>
          <w:tcPr>
            <w:cnfStyle w:val="001000000000" w:firstRow="0" w:lastRow="0" w:firstColumn="1" w:lastColumn="0" w:oddVBand="0" w:evenVBand="0" w:oddHBand="0" w:evenHBand="0" w:firstRowFirstColumn="0" w:firstRowLastColumn="0" w:lastRowFirstColumn="0" w:lastRowLastColumn="0"/>
            <w:tcW w:w="4536" w:type="dxa"/>
            <w:gridSpan w:val="2"/>
          </w:tcPr>
          <w:p w14:paraId="2D2885CA" w14:textId="77777777" w:rsidR="00B322D4" w:rsidRPr="00647EA2" w:rsidRDefault="00B322D4" w:rsidP="002D6683">
            <w:pPr>
              <w:rPr>
                <w:noProof w:val="0"/>
              </w:rPr>
            </w:pPr>
            <w:r w:rsidRPr="00647EA2">
              <w:rPr>
                <w:noProof w:val="0"/>
              </w:rPr>
              <w:t>Resultaat van de praktijkbeoordeling</w:t>
            </w:r>
          </w:p>
        </w:tc>
        <w:tc>
          <w:tcPr>
            <w:tcW w:w="1668" w:type="dxa"/>
            <w:gridSpan w:val="4"/>
          </w:tcPr>
          <w:p w14:paraId="06A1715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543" w:type="dxa"/>
            <w:vMerge w:val="restart"/>
          </w:tcPr>
          <w:p w14:paraId="7A862A70" w14:textId="77777777" w:rsidR="00B322D4" w:rsidRPr="00F972E8" w:rsidRDefault="00B322D4" w:rsidP="002D6683">
            <w:pPr>
              <w:cnfStyle w:val="000000000000" w:firstRow="0" w:lastRow="0" w:firstColumn="0" w:lastColumn="0" w:oddVBand="0" w:evenVBand="0" w:oddHBand="0" w:evenHBand="0" w:firstRowFirstColumn="0" w:firstRowLastColumn="0" w:lastRowFirstColumn="0" w:lastRowLastColumn="0"/>
              <w:rPr>
                <w:b/>
                <w:noProof w:val="0"/>
              </w:rPr>
            </w:pPr>
            <w:r w:rsidRPr="00F972E8">
              <w:rPr>
                <w:b/>
                <w:noProof w:val="0"/>
              </w:rPr>
              <w:t>Toelichting</w:t>
            </w:r>
          </w:p>
          <w:p w14:paraId="0816F2F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1AEC8240" w14:textId="77777777" w:rsidTr="00A474AA">
        <w:trPr>
          <w:trHeight w:val="234"/>
        </w:trPr>
        <w:tc>
          <w:tcPr>
            <w:cnfStyle w:val="001000000000" w:firstRow="0" w:lastRow="0" w:firstColumn="1" w:lastColumn="0" w:oddVBand="0" w:evenVBand="0" w:oddHBand="0" w:evenHBand="0" w:firstRowFirstColumn="0" w:firstRowLastColumn="0" w:lastRowFirstColumn="0" w:lastRowLastColumn="0"/>
            <w:tcW w:w="6204" w:type="dxa"/>
            <w:gridSpan w:val="6"/>
          </w:tcPr>
          <w:p w14:paraId="5D547AC4" w14:textId="77777777" w:rsidR="00B322D4" w:rsidRPr="00647EA2" w:rsidRDefault="00B322D4" w:rsidP="002D6683">
            <w:pPr>
              <w:rPr>
                <w:noProof w:val="0"/>
              </w:rPr>
            </w:pPr>
            <w:r w:rsidRPr="00647EA2">
              <w:rPr>
                <w:noProof w:val="0"/>
              </w:rPr>
              <w:t>Handtekening PVB-beoordelaar:</w:t>
            </w:r>
          </w:p>
          <w:p w14:paraId="0CF6A186" w14:textId="77777777" w:rsidR="00B322D4" w:rsidRPr="00647EA2" w:rsidRDefault="00B322D4" w:rsidP="002D6683">
            <w:pPr>
              <w:rPr>
                <w:noProof w:val="0"/>
              </w:rPr>
            </w:pPr>
          </w:p>
          <w:p w14:paraId="6C9F4FDE" w14:textId="77777777" w:rsidR="00B322D4" w:rsidRPr="00647EA2" w:rsidRDefault="00B322D4" w:rsidP="002D6683">
            <w:pPr>
              <w:rPr>
                <w:noProof w:val="0"/>
              </w:rPr>
            </w:pPr>
          </w:p>
          <w:p w14:paraId="36C7EEB6" w14:textId="77777777" w:rsidR="00B322D4" w:rsidRPr="00647EA2" w:rsidRDefault="00B322D4" w:rsidP="002D6683">
            <w:pPr>
              <w:rPr>
                <w:noProof w:val="0"/>
              </w:rPr>
            </w:pPr>
          </w:p>
        </w:tc>
        <w:tc>
          <w:tcPr>
            <w:tcW w:w="3543" w:type="dxa"/>
            <w:vMerge/>
          </w:tcPr>
          <w:p w14:paraId="2F1D87B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49176C2" w14:textId="77777777" w:rsidTr="00A474AA">
        <w:trPr>
          <w:trHeight w:val="567"/>
        </w:trPr>
        <w:tc>
          <w:tcPr>
            <w:cnfStyle w:val="001000000000" w:firstRow="0" w:lastRow="0" w:firstColumn="1" w:lastColumn="0" w:oddVBand="0" w:evenVBand="0" w:oddHBand="0" w:evenHBand="0" w:firstRowFirstColumn="0" w:firstRowLastColumn="0" w:lastRowFirstColumn="0" w:lastRowLastColumn="0"/>
            <w:tcW w:w="6204" w:type="dxa"/>
            <w:gridSpan w:val="6"/>
          </w:tcPr>
          <w:p w14:paraId="7E4D9402" w14:textId="77777777" w:rsidR="00B322D4" w:rsidRPr="00647EA2" w:rsidRDefault="00B322D4" w:rsidP="002D6683">
            <w:pPr>
              <w:pStyle w:val="Rodetekst"/>
              <w:rPr>
                <w:noProof w:val="0"/>
              </w:rPr>
            </w:pPr>
            <w:r w:rsidRPr="00647EA2">
              <w:rPr>
                <w:noProof w:val="0"/>
              </w:rPr>
              <w:t>Akkoord toetsingscommissie</w:t>
            </w:r>
          </w:p>
        </w:tc>
        <w:tc>
          <w:tcPr>
            <w:tcW w:w="3543" w:type="dxa"/>
          </w:tcPr>
          <w:p w14:paraId="01340AD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bl>
    <w:p w14:paraId="1B85CC58" w14:textId="77777777" w:rsidR="00B322D4" w:rsidRPr="00647EA2" w:rsidRDefault="00B322D4" w:rsidP="00B322D4">
      <w:pPr>
        <w:spacing w:after="200"/>
        <w:rPr>
          <w:rFonts w:ascii="Arial Narrow" w:eastAsia="Times New Roman" w:hAnsi="Arial Narrow"/>
          <w:b/>
          <w:noProof w:val="0"/>
          <w:color w:val="000080"/>
          <w:sz w:val="32"/>
        </w:rPr>
        <w:sectPr w:rsidR="00B322D4" w:rsidRPr="00647EA2" w:rsidSect="001721D0">
          <w:footerReference w:type="default" r:id="rId15"/>
          <w:pgSz w:w="11906" w:h="16838"/>
          <w:pgMar w:top="1134" w:right="1418" w:bottom="1134" w:left="1418" w:header="709" w:footer="709" w:gutter="0"/>
          <w:cols w:space="708"/>
        </w:sectPr>
      </w:pPr>
    </w:p>
    <w:p w14:paraId="76FCFF11" w14:textId="77777777" w:rsidR="00B322D4" w:rsidRPr="000F1DF6" w:rsidRDefault="00B322D4" w:rsidP="00B322D4">
      <w:pPr>
        <w:pStyle w:val="Kop1"/>
        <w:rPr>
          <w:noProof w:val="0"/>
          <w:color w:val="1F497D" w:themeColor="text2"/>
        </w:rPr>
      </w:pPr>
      <w:bookmarkStart w:id="182" w:name="_Toc342403643"/>
      <w:bookmarkStart w:id="183" w:name="_Toc342425952"/>
      <w:bookmarkStart w:id="184" w:name="_Toc342840295"/>
      <w:bookmarkStart w:id="185" w:name="_Toc344645072"/>
      <w:bookmarkStart w:id="186" w:name="_Toc350414022"/>
      <w:bookmarkStart w:id="187" w:name="_Toc354670073"/>
      <w:r w:rsidRPr="009A49B2">
        <w:rPr>
          <w:noProof w:val="0"/>
          <w:color w:val="1F497D" w:themeColor="text2"/>
        </w:rPr>
        <w:lastRenderedPageBreak/>
        <w:t>PVB 5.3 Ondersteunen van meerjarentopsportbeleid</w:t>
      </w:r>
      <w:bookmarkEnd w:id="182"/>
      <w:bookmarkEnd w:id="183"/>
      <w:bookmarkEnd w:id="184"/>
      <w:bookmarkEnd w:id="185"/>
      <w:bookmarkEnd w:id="186"/>
      <w:bookmarkEnd w:id="187"/>
      <w:r w:rsidRPr="009A49B2">
        <w:rPr>
          <w:noProof w:val="0"/>
          <w:color w:val="1F497D" w:themeColor="text2"/>
        </w:rPr>
        <w:t xml:space="preserve"> </w:t>
      </w:r>
    </w:p>
    <w:p w14:paraId="62D22ABB" w14:textId="77777777" w:rsidR="00B322D4" w:rsidRPr="00E274A8" w:rsidRDefault="00B322D4" w:rsidP="00B322D4">
      <w:pPr>
        <w:pStyle w:val="KopOngenummerd"/>
        <w:rPr>
          <w:noProof w:val="0"/>
          <w:color w:val="1F497D" w:themeColor="text2"/>
        </w:rPr>
      </w:pPr>
      <w:r w:rsidRPr="00E274A8">
        <w:rPr>
          <w:noProof w:val="0"/>
          <w:color w:val="1F497D" w:themeColor="text2"/>
        </w:rPr>
        <w:t xml:space="preserve">Deelkwalificatie van trainer-coach 5 </w:t>
      </w:r>
    </w:p>
    <w:p w14:paraId="33BE3601" w14:textId="77777777" w:rsidR="00B322D4" w:rsidRPr="00647EA2" w:rsidRDefault="00B322D4" w:rsidP="00B322D4">
      <w:pPr>
        <w:pStyle w:val="Kop2"/>
        <w:ind w:left="567" w:hanging="567"/>
        <w:rPr>
          <w:rFonts w:eastAsia="Times New Roman"/>
          <w:noProof w:val="0"/>
        </w:rPr>
      </w:pPr>
      <w:bookmarkStart w:id="188" w:name="_Toc342403644"/>
      <w:bookmarkStart w:id="189" w:name="_Toc342425953"/>
      <w:bookmarkStart w:id="190" w:name="_Toc342840296"/>
      <w:bookmarkStart w:id="191" w:name="_Toc344645073"/>
      <w:bookmarkStart w:id="192" w:name="_Toc350414023"/>
      <w:bookmarkStart w:id="193" w:name="_Toc354670074"/>
      <w:r w:rsidRPr="00647EA2">
        <w:rPr>
          <w:rFonts w:eastAsia="Times New Roman"/>
          <w:noProof w:val="0"/>
        </w:rPr>
        <w:t>Inleiding</w:t>
      </w:r>
      <w:bookmarkEnd w:id="188"/>
      <w:bookmarkEnd w:id="189"/>
      <w:bookmarkEnd w:id="190"/>
      <w:bookmarkEnd w:id="191"/>
      <w:bookmarkEnd w:id="192"/>
      <w:bookmarkEnd w:id="193"/>
      <w:r w:rsidRPr="00647EA2">
        <w:rPr>
          <w:rFonts w:eastAsia="Times New Roman"/>
          <w:noProof w:val="0"/>
        </w:rPr>
        <w:t xml:space="preserve"> </w:t>
      </w:r>
    </w:p>
    <w:p w14:paraId="232A97B0" w14:textId="77777777" w:rsidR="00B322D4" w:rsidRPr="00647EA2" w:rsidRDefault="00B322D4" w:rsidP="00B322D4">
      <w:pPr>
        <w:rPr>
          <w:noProof w:val="0"/>
        </w:rPr>
      </w:pPr>
    </w:p>
    <w:p w14:paraId="3409EDD1" w14:textId="77777777" w:rsidR="00B322D4" w:rsidRPr="00647EA2" w:rsidRDefault="00B322D4" w:rsidP="00B322D4">
      <w:pPr>
        <w:rPr>
          <w:noProof w:val="0"/>
        </w:rPr>
      </w:pPr>
      <w:r w:rsidRPr="00647EA2">
        <w:rPr>
          <w:noProof w:val="0"/>
        </w:rPr>
        <w:t xml:space="preserve">Om het door </w:t>
      </w:r>
      <w:r w:rsidRPr="00647EA2">
        <w:rPr>
          <w:noProof w:val="0"/>
          <w:color w:val="FF0000"/>
        </w:rPr>
        <w:t>de eigen sportbond</w:t>
      </w:r>
      <w:r w:rsidRPr="00647EA2">
        <w:rPr>
          <w:noProof w:val="0"/>
        </w:rPr>
        <w:t xml:space="preserve"> </w:t>
      </w:r>
      <w:r w:rsidRPr="00647EA2">
        <w:rPr>
          <w:noProof w:val="0"/>
          <w:color w:val="FF0000"/>
        </w:rPr>
        <w:t>en</w:t>
      </w:r>
      <w:r w:rsidRPr="00647EA2">
        <w:rPr>
          <w:noProof w:val="0"/>
        </w:rPr>
        <w:t xml:space="preserve"> NOC*NSF erkende diploma </w:t>
      </w:r>
      <w:r w:rsidRPr="00647EA2">
        <w:rPr>
          <w:noProof w:val="0"/>
          <w:color w:val="FF0000"/>
        </w:rPr>
        <w:t xml:space="preserve">trainer-coach </w:t>
      </w:r>
      <w:r w:rsidRPr="00647EA2">
        <w:rPr>
          <w:noProof w:val="0"/>
        </w:rPr>
        <w:t xml:space="preserve">5 te behalen, moet je </w:t>
      </w:r>
      <w:r w:rsidRPr="0095543D">
        <w:rPr>
          <w:noProof w:val="0"/>
          <w:color w:val="FF0000"/>
        </w:rPr>
        <w:t>zes</w:t>
      </w:r>
      <w:r w:rsidRPr="00647EA2">
        <w:rPr>
          <w:noProof w:val="0"/>
        </w:rPr>
        <w:t xml:space="preserve"> kerntaken op niveau 5 beheersen. Door met succes een proeve van bekwaamheid (PVB) af te leggen, toon je aan dat je een kerntaak beheerst. </w:t>
      </w:r>
    </w:p>
    <w:p w14:paraId="7BF52B36" w14:textId="77777777" w:rsidR="00B322D4" w:rsidRPr="00647EA2" w:rsidRDefault="00B322D4" w:rsidP="00B322D4">
      <w:pPr>
        <w:pStyle w:val="Kop2"/>
        <w:numPr>
          <w:ilvl w:val="0"/>
          <w:numId w:val="42"/>
        </w:numPr>
        <w:rPr>
          <w:noProof w:val="0"/>
        </w:rPr>
      </w:pPr>
      <w:bookmarkStart w:id="194" w:name="_Toc342403645"/>
      <w:bookmarkStart w:id="195" w:name="_Toc342425954"/>
      <w:bookmarkStart w:id="196" w:name="_Toc342840297"/>
      <w:bookmarkStart w:id="197" w:name="_Toc344645074"/>
      <w:bookmarkStart w:id="198" w:name="_Toc350414024"/>
      <w:bookmarkStart w:id="199" w:name="_Toc354670075"/>
      <w:r w:rsidRPr="00647EA2">
        <w:rPr>
          <w:noProof w:val="0"/>
        </w:rPr>
        <w:t>Doelstelling</w:t>
      </w:r>
      <w:bookmarkEnd w:id="194"/>
      <w:bookmarkEnd w:id="195"/>
      <w:bookmarkEnd w:id="196"/>
      <w:bookmarkEnd w:id="197"/>
      <w:bookmarkEnd w:id="198"/>
      <w:bookmarkEnd w:id="199"/>
      <w:r w:rsidRPr="00647EA2">
        <w:rPr>
          <w:noProof w:val="0"/>
        </w:rPr>
        <w:t xml:space="preserve"> </w:t>
      </w:r>
    </w:p>
    <w:p w14:paraId="0787B0FB" w14:textId="77777777" w:rsidR="00B322D4" w:rsidRPr="00647EA2" w:rsidRDefault="00B322D4" w:rsidP="00B322D4">
      <w:pPr>
        <w:rPr>
          <w:noProof w:val="0"/>
        </w:rPr>
      </w:pPr>
    </w:p>
    <w:p w14:paraId="7B9D321F" w14:textId="77777777" w:rsidR="00B322D4" w:rsidRPr="00647EA2" w:rsidRDefault="00B322D4" w:rsidP="00B322D4">
      <w:pPr>
        <w:rPr>
          <w:noProof w:val="0"/>
        </w:rPr>
      </w:pPr>
      <w:r w:rsidRPr="00647EA2">
        <w:rPr>
          <w:noProof w:val="0"/>
        </w:rPr>
        <w:t xml:space="preserve">Deze PVB heeft betrekking op kerntaak 5.3, het ondersteunen van meerjarentopsportbeleid. Met deze PVB toon je aan dat je: </w:t>
      </w:r>
    </w:p>
    <w:p w14:paraId="5898BE28" w14:textId="055B36DE" w:rsidR="00B322D4" w:rsidRPr="00876DC6" w:rsidRDefault="00876DC6" w:rsidP="00B322D4">
      <w:pPr>
        <w:pStyle w:val="Opsomming"/>
        <w:ind w:left="426"/>
        <w:rPr>
          <w:b/>
          <w:noProof w:val="0"/>
        </w:rPr>
      </w:pPr>
      <w:r w:rsidRPr="00876DC6">
        <w:rPr>
          <w:b/>
          <w:noProof w:val="0"/>
        </w:rPr>
        <w:t xml:space="preserve">Meerjarenbeleid </w:t>
      </w:r>
      <w:r w:rsidR="00B322D4" w:rsidRPr="00876DC6">
        <w:rPr>
          <w:b/>
          <w:noProof w:val="0"/>
        </w:rPr>
        <w:t>kunt initiëren en over kunt adviseren;</w:t>
      </w:r>
    </w:p>
    <w:p w14:paraId="76C3D7C6" w14:textId="22721968" w:rsidR="00B322D4" w:rsidRPr="00876DC6" w:rsidRDefault="00876DC6" w:rsidP="00B322D4">
      <w:pPr>
        <w:pStyle w:val="Opsomming"/>
        <w:ind w:left="426"/>
        <w:rPr>
          <w:b/>
          <w:noProof w:val="0"/>
        </w:rPr>
      </w:pPr>
      <w:r w:rsidRPr="00876DC6">
        <w:rPr>
          <w:b/>
          <w:noProof w:val="0"/>
        </w:rPr>
        <w:t xml:space="preserve">Meerjarenbeleid </w:t>
      </w:r>
      <w:r w:rsidR="00B322D4" w:rsidRPr="00876DC6">
        <w:rPr>
          <w:b/>
          <w:noProof w:val="0"/>
        </w:rPr>
        <w:t>gericht op talentherkenning kunt ontwikkelen;</w:t>
      </w:r>
    </w:p>
    <w:p w14:paraId="5239BF90" w14:textId="17C07A42" w:rsidR="00B322D4" w:rsidRPr="00876DC6" w:rsidRDefault="00876DC6" w:rsidP="00B322D4">
      <w:pPr>
        <w:pStyle w:val="Opsomming"/>
        <w:ind w:left="426"/>
        <w:rPr>
          <w:b/>
          <w:noProof w:val="0"/>
        </w:rPr>
      </w:pPr>
      <w:r w:rsidRPr="00876DC6">
        <w:rPr>
          <w:b/>
          <w:noProof w:val="0"/>
        </w:rPr>
        <w:t xml:space="preserve">Topsportbeleid </w:t>
      </w:r>
      <w:r w:rsidR="00B322D4" w:rsidRPr="00876DC6">
        <w:rPr>
          <w:b/>
          <w:noProof w:val="0"/>
        </w:rPr>
        <w:t xml:space="preserve">kunt uitvoeren en uitdragen. </w:t>
      </w:r>
    </w:p>
    <w:p w14:paraId="0C76E23D" w14:textId="77777777" w:rsidR="00B322D4" w:rsidRPr="00647EA2" w:rsidRDefault="00B322D4" w:rsidP="00B322D4">
      <w:pPr>
        <w:pStyle w:val="Kop2"/>
        <w:numPr>
          <w:ilvl w:val="0"/>
          <w:numId w:val="42"/>
        </w:numPr>
        <w:rPr>
          <w:noProof w:val="0"/>
        </w:rPr>
      </w:pPr>
      <w:bookmarkStart w:id="200" w:name="_Toc342403646"/>
      <w:bookmarkStart w:id="201" w:name="_Toc342425955"/>
      <w:bookmarkStart w:id="202" w:name="_Toc342840298"/>
      <w:bookmarkStart w:id="203" w:name="_Toc344645075"/>
      <w:bookmarkStart w:id="204" w:name="_Toc350414025"/>
      <w:bookmarkStart w:id="205" w:name="_Toc354670076"/>
      <w:r w:rsidRPr="00647EA2">
        <w:rPr>
          <w:noProof w:val="0"/>
        </w:rPr>
        <w:t>Opdracht</w:t>
      </w:r>
      <w:bookmarkEnd w:id="200"/>
      <w:bookmarkEnd w:id="201"/>
      <w:bookmarkEnd w:id="202"/>
      <w:bookmarkEnd w:id="203"/>
      <w:bookmarkEnd w:id="204"/>
      <w:bookmarkEnd w:id="205"/>
    </w:p>
    <w:p w14:paraId="47D1F95A" w14:textId="77777777" w:rsidR="00B322D4" w:rsidRPr="00647EA2" w:rsidRDefault="00B322D4" w:rsidP="00B322D4">
      <w:pPr>
        <w:rPr>
          <w:noProof w:val="0"/>
        </w:rPr>
      </w:pPr>
    </w:p>
    <w:p w14:paraId="5D57DE91" w14:textId="77777777" w:rsidR="00B322D4" w:rsidRPr="00647EA2" w:rsidRDefault="00B322D4" w:rsidP="00B322D4">
      <w:pPr>
        <w:rPr>
          <w:noProof w:val="0"/>
        </w:rPr>
      </w:pPr>
      <w:r w:rsidRPr="00647EA2">
        <w:rPr>
          <w:noProof w:val="0"/>
        </w:rPr>
        <w:t xml:space="preserve">De algemene opdracht voor deze PVB is: ‘Ondersteun meerjarentopsportbeleid’. Deze opdracht voer je uit aan de hand van drie deelopdrachten. </w:t>
      </w:r>
    </w:p>
    <w:p w14:paraId="0F023799" w14:textId="77777777" w:rsidR="00B322D4" w:rsidRPr="00647EA2" w:rsidRDefault="00B322D4" w:rsidP="00B322D4">
      <w:pPr>
        <w:rPr>
          <w:noProof w:val="0"/>
        </w:rPr>
      </w:pPr>
    </w:p>
    <w:p w14:paraId="631B90AB" w14:textId="77777777" w:rsidR="00B322D4" w:rsidRPr="00647EA2" w:rsidRDefault="00B322D4" w:rsidP="00B322D4">
      <w:pPr>
        <w:rPr>
          <w:noProof w:val="0"/>
        </w:rPr>
      </w:pPr>
      <w:r w:rsidRPr="00647EA2">
        <w:rPr>
          <w:noProof w:val="0"/>
        </w:rPr>
        <w:t>De drie deelopdrachten hebben betrekking op de werkprocessen:</w:t>
      </w:r>
    </w:p>
    <w:p w14:paraId="3389D0C8" w14:textId="77777777" w:rsidR="00B322D4" w:rsidRPr="00A36163" w:rsidRDefault="00B322D4" w:rsidP="00B322D4">
      <w:pPr>
        <w:pStyle w:val="Opsomming"/>
        <w:ind w:left="426"/>
        <w:rPr>
          <w:b/>
          <w:noProof w:val="0"/>
        </w:rPr>
      </w:pPr>
      <w:r w:rsidRPr="00A36163">
        <w:rPr>
          <w:b/>
          <w:noProof w:val="0"/>
        </w:rPr>
        <w:t xml:space="preserve">5.3.1 Initieert en adviseert over meerjarenbeleid; </w:t>
      </w:r>
    </w:p>
    <w:p w14:paraId="491B4845" w14:textId="77777777" w:rsidR="00B322D4" w:rsidRPr="00A36163" w:rsidRDefault="00B322D4" w:rsidP="00B322D4">
      <w:pPr>
        <w:pStyle w:val="Opsomming"/>
        <w:ind w:left="426"/>
        <w:rPr>
          <w:b/>
          <w:noProof w:val="0"/>
        </w:rPr>
      </w:pPr>
      <w:r w:rsidRPr="00A36163">
        <w:rPr>
          <w:b/>
          <w:noProof w:val="0"/>
        </w:rPr>
        <w:t xml:space="preserve">5.3.2 Ontwikkelt meerjarenbeleid gericht op talentherkenning; </w:t>
      </w:r>
    </w:p>
    <w:p w14:paraId="36B06113" w14:textId="77777777" w:rsidR="00B322D4" w:rsidRPr="00A36163" w:rsidRDefault="00B322D4" w:rsidP="00B322D4">
      <w:pPr>
        <w:pStyle w:val="Opsomming"/>
        <w:ind w:left="426"/>
        <w:rPr>
          <w:b/>
          <w:noProof w:val="0"/>
        </w:rPr>
      </w:pPr>
      <w:r w:rsidRPr="00A36163">
        <w:rPr>
          <w:b/>
          <w:noProof w:val="0"/>
        </w:rPr>
        <w:t>5.3.3 Voert en draagt topsportbeleid uit.</w:t>
      </w:r>
    </w:p>
    <w:p w14:paraId="2788DFDC" w14:textId="77777777" w:rsidR="00B322D4" w:rsidRPr="00647EA2" w:rsidRDefault="00B322D4" w:rsidP="00B322D4">
      <w:pPr>
        <w:pStyle w:val="Kop2"/>
        <w:numPr>
          <w:ilvl w:val="0"/>
          <w:numId w:val="42"/>
        </w:numPr>
        <w:rPr>
          <w:noProof w:val="0"/>
        </w:rPr>
      </w:pPr>
      <w:bookmarkStart w:id="206" w:name="_Toc342403647"/>
      <w:bookmarkStart w:id="207" w:name="_Toc342425956"/>
      <w:bookmarkStart w:id="208" w:name="_Toc342840299"/>
      <w:bookmarkStart w:id="209" w:name="_Toc344645076"/>
      <w:bookmarkStart w:id="210" w:name="_Toc350414026"/>
      <w:bookmarkStart w:id="211" w:name="_Toc354670077"/>
      <w:r w:rsidRPr="00647EA2">
        <w:rPr>
          <w:noProof w:val="0"/>
        </w:rPr>
        <w:t>Eisen voor toelating PVB</w:t>
      </w:r>
      <w:bookmarkEnd w:id="206"/>
      <w:bookmarkEnd w:id="207"/>
      <w:bookmarkEnd w:id="208"/>
      <w:bookmarkEnd w:id="209"/>
      <w:bookmarkEnd w:id="210"/>
      <w:bookmarkEnd w:id="211"/>
      <w:r w:rsidRPr="00647EA2">
        <w:rPr>
          <w:noProof w:val="0"/>
        </w:rPr>
        <w:t xml:space="preserve"> </w:t>
      </w:r>
    </w:p>
    <w:p w14:paraId="4900B91D" w14:textId="77777777" w:rsidR="00B322D4" w:rsidRPr="00647EA2" w:rsidRDefault="00B322D4" w:rsidP="00B322D4">
      <w:pPr>
        <w:rPr>
          <w:noProof w:val="0"/>
        </w:rPr>
      </w:pPr>
    </w:p>
    <w:p w14:paraId="3BCA5E3C" w14:textId="77777777" w:rsidR="00B322D4" w:rsidRPr="00647EA2" w:rsidRDefault="00B322D4" w:rsidP="00B322D4">
      <w:pPr>
        <w:rPr>
          <w:noProof w:val="0"/>
        </w:rPr>
      </w:pPr>
      <w:r w:rsidRPr="00647EA2">
        <w:rPr>
          <w:noProof w:val="0"/>
        </w:rPr>
        <w:t xml:space="preserve">Je kan je portfolio ter beoordeling aanbieden als je voldoet aan de volgende eisen: </w:t>
      </w:r>
    </w:p>
    <w:p w14:paraId="5D8DEF53" w14:textId="1219C915" w:rsidR="00B322D4" w:rsidRPr="00A36163" w:rsidRDefault="00A36163" w:rsidP="00B322D4">
      <w:pPr>
        <w:pStyle w:val="Opsomming"/>
        <w:ind w:left="426"/>
        <w:rPr>
          <w:b/>
          <w:noProof w:val="0"/>
        </w:rPr>
      </w:pPr>
      <w:r w:rsidRPr="00A36163">
        <w:rPr>
          <w:b/>
          <w:noProof w:val="0"/>
        </w:rPr>
        <w:t xml:space="preserve">Je </w:t>
      </w:r>
      <w:r w:rsidR="00B322D4" w:rsidRPr="00A36163">
        <w:rPr>
          <w:b/>
          <w:noProof w:val="0"/>
        </w:rPr>
        <w:t xml:space="preserve">bent minstens </w:t>
      </w:r>
      <w:r w:rsidR="00B322D4" w:rsidRPr="00A36163">
        <w:rPr>
          <w:b/>
          <w:noProof w:val="0"/>
          <w:color w:val="FF0000"/>
        </w:rPr>
        <w:t>18</w:t>
      </w:r>
      <w:r w:rsidR="00B322D4" w:rsidRPr="00A36163">
        <w:rPr>
          <w:b/>
          <w:noProof w:val="0"/>
        </w:rPr>
        <w:t xml:space="preserve"> jaar oud;</w:t>
      </w:r>
    </w:p>
    <w:p w14:paraId="29232097" w14:textId="01789A4D" w:rsidR="00B322D4" w:rsidRPr="00A36163" w:rsidRDefault="00A36163" w:rsidP="00B322D4">
      <w:pPr>
        <w:pStyle w:val="Opsomming"/>
        <w:ind w:left="426"/>
        <w:rPr>
          <w:b/>
          <w:noProof w:val="0"/>
          <w:color w:val="FF0000"/>
        </w:rPr>
      </w:pPr>
      <w:r w:rsidRPr="00A36163">
        <w:rPr>
          <w:b/>
          <w:noProof w:val="0"/>
          <w:color w:val="FF0000"/>
        </w:rPr>
        <w:t xml:space="preserve">Je </w:t>
      </w:r>
      <w:r w:rsidR="00B322D4" w:rsidRPr="00A36163">
        <w:rPr>
          <w:b/>
          <w:noProof w:val="0"/>
          <w:color w:val="FF0000"/>
        </w:rPr>
        <w:t>hebt het diploma trainer-coach 4;</w:t>
      </w:r>
    </w:p>
    <w:p w14:paraId="43A607BD" w14:textId="68D67E09" w:rsidR="00B322D4" w:rsidRPr="00A36163" w:rsidRDefault="00A36163" w:rsidP="00B322D4">
      <w:pPr>
        <w:pStyle w:val="Opsomming"/>
        <w:ind w:left="426"/>
        <w:rPr>
          <w:b/>
          <w:noProof w:val="0"/>
          <w:color w:val="FF0000"/>
        </w:rPr>
      </w:pPr>
      <w:r w:rsidRPr="00A36163">
        <w:rPr>
          <w:b/>
          <w:noProof w:val="0"/>
          <w:color w:val="FF0000"/>
        </w:rPr>
        <w:t xml:space="preserve">Je </w:t>
      </w:r>
      <w:r w:rsidR="00B322D4" w:rsidRPr="00A36163">
        <w:rPr>
          <w:b/>
          <w:noProof w:val="0"/>
          <w:color w:val="FF0000"/>
        </w:rPr>
        <w:t>bent lid van de bond;</w:t>
      </w:r>
    </w:p>
    <w:p w14:paraId="5383B10E" w14:textId="614FB1CE" w:rsidR="00B322D4" w:rsidRPr="00A36163" w:rsidRDefault="00A36163" w:rsidP="00B322D4">
      <w:pPr>
        <w:pStyle w:val="Opsomming"/>
        <w:ind w:left="426"/>
        <w:rPr>
          <w:b/>
          <w:noProof w:val="0"/>
          <w:color w:val="FF0000"/>
        </w:rPr>
      </w:pPr>
      <w:r w:rsidRPr="00A36163">
        <w:rPr>
          <w:b/>
          <w:noProof w:val="0"/>
          <w:color w:val="FF0000"/>
        </w:rPr>
        <w:t xml:space="preserve">Je </w:t>
      </w:r>
      <w:r w:rsidR="009C5B09">
        <w:rPr>
          <w:b/>
          <w:noProof w:val="0"/>
          <w:color w:val="FF0000"/>
        </w:rPr>
        <w:t>beschikt over kwalificatie …</w:t>
      </w:r>
      <w:r w:rsidR="00B322D4" w:rsidRPr="00A36163">
        <w:rPr>
          <w:b/>
          <w:noProof w:val="0"/>
          <w:color w:val="FF0000"/>
        </w:rPr>
        <w:t xml:space="preserve"> deelkwalificat</w:t>
      </w:r>
      <w:r w:rsidR="009C5B09">
        <w:rPr>
          <w:b/>
          <w:noProof w:val="0"/>
          <w:color w:val="FF0000"/>
        </w:rPr>
        <w:t>ies en/of eigen vaardigheden …</w:t>
      </w:r>
      <w:r w:rsidR="00B322D4" w:rsidRPr="00A36163">
        <w:rPr>
          <w:b/>
          <w:noProof w:val="0"/>
          <w:color w:val="FF0000"/>
        </w:rPr>
        <w:t>;</w:t>
      </w:r>
    </w:p>
    <w:p w14:paraId="7E2C464A" w14:textId="38E6F116" w:rsidR="00B322D4" w:rsidRPr="00A36163" w:rsidRDefault="00A36163" w:rsidP="00B322D4">
      <w:pPr>
        <w:pStyle w:val="Opsomming"/>
        <w:ind w:left="426"/>
        <w:rPr>
          <w:b/>
          <w:noProof w:val="0"/>
          <w:color w:val="FF0000"/>
        </w:rPr>
      </w:pPr>
      <w:r w:rsidRPr="00A36163">
        <w:rPr>
          <w:b/>
          <w:noProof w:val="0"/>
          <w:color w:val="FF0000"/>
        </w:rPr>
        <w:t xml:space="preserve">Je </w:t>
      </w:r>
      <w:r w:rsidR="00B322D4" w:rsidRPr="00A36163">
        <w:rPr>
          <w:b/>
          <w:noProof w:val="0"/>
          <w:color w:val="FF0000"/>
        </w:rPr>
        <w:t>hebt het inschrijfgeld voor de PVB betaald.</w:t>
      </w:r>
    </w:p>
    <w:p w14:paraId="03918DC8" w14:textId="77777777" w:rsidR="00B322D4" w:rsidRPr="00647EA2" w:rsidRDefault="00B322D4" w:rsidP="00B322D4">
      <w:pPr>
        <w:pStyle w:val="Kop2"/>
        <w:numPr>
          <w:ilvl w:val="0"/>
          <w:numId w:val="42"/>
        </w:numPr>
        <w:rPr>
          <w:noProof w:val="0"/>
        </w:rPr>
      </w:pPr>
      <w:bookmarkStart w:id="212" w:name="_Toc342403648"/>
      <w:bookmarkStart w:id="213" w:name="_Toc342425957"/>
      <w:bookmarkStart w:id="214" w:name="_Toc342840300"/>
      <w:bookmarkStart w:id="215" w:name="_Toc344645077"/>
      <w:bookmarkStart w:id="216" w:name="_Toc350414027"/>
      <w:bookmarkStart w:id="217" w:name="_Toc354670078"/>
      <w:r w:rsidRPr="00647EA2">
        <w:rPr>
          <w:noProof w:val="0"/>
        </w:rPr>
        <w:t>Onderdelen PVB</w:t>
      </w:r>
      <w:bookmarkEnd w:id="212"/>
      <w:bookmarkEnd w:id="213"/>
      <w:bookmarkEnd w:id="214"/>
      <w:bookmarkEnd w:id="215"/>
      <w:bookmarkEnd w:id="216"/>
      <w:bookmarkEnd w:id="217"/>
      <w:r w:rsidRPr="00647EA2">
        <w:rPr>
          <w:noProof w:val="0"/>
        </w:rPr>
        <w:t xml:space="preserve"> </w:t>
      </w:r>
    </w:p>
    <w:p w14:paraId="01F8DFBE" w14:textId="77777777" w:rsidR="00B322D4" w:rsidRPr="00647EA2" w:rsidRDefault="00B322D4" w:rsidP="00B322D4">
      <w:pPr>
        <w:rPr>
          <w:noProof w:val="0"/>
        </w:rPr>
      </w:pPr>
    </w:p>
    <w:p w14:paraId="43AC2456" w14:textId="77777777" w:rsidR="00B322D4" w:rsidRPr="00647EA2" w:rsidRDefault="00B322D4" w:rsidP="00B322D4">
      <w:pPr>
        <w:rPr>
          <w:noProof w:val="0"/>
        </w:rPr>
      </w:pPr>
      <w:r w:rsidRPr="00647EA2">
        <w:rPr>
          <w:noProof w:val="0"/>
        </w:rPr>
        <w:t xml:space="preserve">De PVB bestaat uit een portfoliobeoordeling. Een portfoliobeoordeling bestaat uit een beoordeling van het portfolio </w:t>
      </w:r>
      <w:r w:rsidRPr="00647EA2">
        <w:rPr>
          <w:noProof w:val="0"/>
          <w:color w:val="FF0000"/>
        </w:rPr>
        <w:t xml:space="preserve">en een aanvullend reflectie-interview </w:t>
      </w:r>
      <w:r w:rsidRPr="00647EA2">
        <w:rPr>
          <w:noProof w:val="0"/>
        </w:rPr>
        <w:t xml:space="preserve">door de PVB-beoordelaar. </w:t>
      </w:r>
      <w:r w:rsidRPr="00647EA2">
        <w:rPr>
          <w:noProof w:val="0"/>
          <w:color w:val="FF0000"/>
        </w:rPr>
        <w:t>Een reflectie-interview duurt maximaal 45 minuten.</w:t>
      </w:r>
      <w:r w:rsidRPr="00647EA2">
        <w:rPr>
          <w:noProof w:val="0"/>
        </w:rPr>
        <w:t xml:space="preserve"> </w:t>
      </w:r>
    </w:p>
    <w:p w14:paraId="3DFAC672" w14:textId="77777777" w:rsidR="00B322D4" w:rsidRPr="00647EA2" w:rsidRDefault="00B322D4" w:rsidP="00B322D4">
      <w:pPr>
        <w:rPr>
          <w:noProof w:val="0"/>
        </w:rPr>
      </w:pPr>
    </w:p>
    <w:p w14:paraId="589BCDAB" w14:textId="77777777" w:rsidR="00B322D4" w:rsidRPr="00647EA2" w:rsidRDefault="00B322D4" w:rsidP="00B322D4">
      <w:pPr>
        <w:rPr>
          <w:noProof w:val="0"/>
        </w:rPr>
      </w:pPr>
      <w:r w:rsidRPr="00647EA2">
        <w:rPr>
          <w:noProof w:val="0"/>
        </w:rPr>
        <w:t xml:space="preserve">De beoordelingscriteria staan in het protocol van PVB 5.3. </w:t>
      </w:r>
    </w:p>
    <w:p w14:paraId="2B8CFAE3" w14:textId="77777777" w:rsidR="00B322D4" w:rsidRPr="00647EA2" w:rsidRDefault="00B322D4" w:rsidP="00B322D4">
      <w:pPr>
        <w:pStyle w:val="Kop2"/>
        <w:numPr>
          <w:ilvl w:val="0"/>
          <w:numId w:val="42"/>
        </w:numPr>
        <w:rPr>
          <w:noProof w:val="0"/>
        </w:rPr>
      </w:pPr>
      <w:bookmarkStart w:id="218" w:name="_Toc342403649"/>
      <w:bookmarkStart w:id="219" w:name="_Toc342425958"/>
      <w:bookmarkStart w:id="220" w:name="_Toc342840301"/>
      <w:bookmarkStart w:id="221" w:name="_Toc344645078"/>
      <w:bookmarkStart w:id="222" w:name="_Toc350414028"/>
      <w:bookmarkStart w:id="223" w:name="_Toc354670079"/>
      <w:r w:rsidRPr="00647EA2">
        <w:rPr>
          <w:noProof w:val="0"/>
        </w:rPr>
        <w:t>Afnamecondities</w:t>
      </w:r>
      <w:bookmarkEnd w:id="218"/>
      <w:bookmarkEnd w:id="219"/>
      <w:bookmarkEnd w:id="220"/>
      <w:bookmarkEnd w:id="221"/>
      <w:bookmarkEnd w:id="222"/>
      <w:bookmarkEnd w:id="223"/>
      <w:r w:rsidRPr="00647EA2">
        <w:rPr>
          <w:noProof w:val="0"/>
        </w:rPr>
        <w:t xml:space="preserve"> </w:t>
      </w:r>
    </w:p>
    <w:p w14:paraId="5A819388" w14:textId="77777777" w:rsidR="00B322D4" w:rsidRPr="00647EA2" w:rsidRDefault="00B322D4" w:rsidP="00B322D4">
      <w:pPr>
        <w:rPr>
          <w:noProof w:val="0"/>
        </w:rPr>
      </w:pPr>
    </w:p>
    <w:p w14:paraId="3805A3AB" w14:textId="4125EAE7" w:rsidR="00C8215B" w:rsidRDefault="00B322D4" w:rsidP="00B322D4">
      <w:pPr>
        <w:rPr>
          <w:noProof w:val="0"/>
        </w:rPr>
      </w:pPr>
      <w:r w:rsidRPr="00647EA2">
        <w:rPr>
          <w:noProof w:val="0"/>
        </w:rPr>
        <w:t xml:space="preserve">Het beleid heeft betrekking op topsport, dat wil zeggen op topnationaal of internationaal niveau uitkomende vertegenwoordigende selecties en de infrastructuur die daarmee te maken heeft. Dit kunnen zowel regionale als landelijke sportorganisaties zijn. </w:t>
      </w:r>
    </w:p>
    <w:p w14:paraId="66B183DF" w14:textId="77777777" w:rsidR="00C8215B" w:rsidRDefault="00C8215B">
      <w:pPr>
        <w:spacing w:after="200"/>
        <w:rPr>
          <w:noProof w:val="0"/>
        </w:rPr>
      </w:pPr>
      <w:r>
        <w:rPr>
          <w:noProof w:val="0"/>
        </w:rPr>
        <w:br w:type="page"/>
      </w:r>
    </w:p>
    <w:p w14:paraId="4B64BA1A" w14:textId="77777777" w:rsidR="00B322D4" w:rsidRPr="00647EA2" w:rsidRDefault="00B322D4" w:rsidP="00B322D4">
      <w:pPr>
        <w:pStyle w:val="Kop2"/>
        <w:numPr>
          <w:ilvl w:val="0"/>
          <w:numId w:val="42"/>
        </w:numPr>
        <w:rPr>
          <w:noProof w:val="0"/>
        </w:rPr>
      </w:pPr>
      <w:bookmarkStart w:id="224" w:name="_Toc342403650"/>
      <w:bookmarkStart w:id="225" w:name="_Toc342425959"/>
      <w:bookmarkStart w:id="226" w:name="_Toc342840302"/>
      <w:bookmarkStart w:id="227" w:name="_Toc344645079"/>
      <w:bookmarkStart w:id="228" w:name="_Toc350414029"/>
      <w:bookmarkStart w:id="229" w:name="_Toc354670080"/>
      <w:r w:rsidRPr="00647EA2">
        <w:rPr>
          <w:noProof w:val="0"/>
        </w:rPr>
        <w:lastRenderedPageBreak/>
        <w:t>Richtlijnen</w:t>
      </w:r>
      <w:bookmarkEnd w:id="224"/>
      <w:bookmarkEnd w:id="225"/>
      <w:bookmarkEnd w:id="226"/>
      <w:bookmarkEnd w:id="227"/>
      <w:bookmarkEnd w:id="228"/>
      <w:bookmarkEnd w:id="229"/>
      <w:r w:rsidRPr="00647EA2">
        <w:rPr>
          <w:noProof w:val="0"/>
        </w:rPr>
        <w:t xml:space="preserve"> </w:t>
      </w:r>
    </w:p>
    <w:p w14:paraId="72444F42" w14:textId="77777777" w:rsidR="00B322D4" w:rsidRPr="00647EA2" w:rsidRDefault="00B322D4" w:rsidP="00B322D4">
      <w:pPr>
        <w:rPr>
          <w:noProof w:val="0"/>
        </w:rPr>
      </w:pPr>
    </w:p>
    <w:p w14:paraId="41A192AF" w14:textId="77777777" w:rsidR="00B322D4" w:rsidRPr="00647EA2" w:rsidRDefault="00B322D4" w:rsidP="00B322D4">
      <w:pPr>
        <w:pStyle w:val="Kop5"/>
        <w:numPr>
          <w:ilvl w:val="1"/>
          <w:numId w:val="42"/>
        </w:numPr>
        <w:rPr>
          <w:noProof w:val="0"/>
        </w:rPr>
      </w:pPr>
      <w:r w:rsidRPr="00647EA2">
        <w:rPr>
          <w:noProof w:val="0"/>
        </w:rPr>
        <w:t>Informatie</w:t>
      </w:r>
    </w:p>
    <w:p w14:paraId="6E851937" w14:textId="77777777" w:rsidR="00B322D4" w:rsidRPr="00647EA2" w:rsidRDefault="00B322D4" w:rsidP="00B322D4">
      <w:pPr>
        <w:rPr>
          <w:noProof w:val="0"/>
        </w:rPr>
      </w:pPr>
    </w:p>
    <w:p w14:paraId="0325446D" w14:textId="77777777" w:rsidR="00B322D4" w:rsidRPr="00647EA2" w:rsidRDefault="00B322D4" w:rsidP="00B322D4">
      <w:pPr>
        <w:rPr>
          <w:noProof w:val="0"/>
          <w:color w:val="FF0000"/>
        </w:rPr>
      </w:pPr>
      <w:r w:rsidRPr="00647EA2">
        <w:rPr>
          <w:noProof w:val="0"/>
        </w:rPr>
        <w:t xml:space="preserve">Informatie over de PVB staat in deze PVB-beschrijving, het toetsplan voor kwalificatie </w:t>
      </w:r>
      <w:r w:rsidRPr="00647EA2">
        <w:rPr>
          <w:noProof w:val="0"/>
          <w:color w:val="FF0000"/>
        </w:rPr>
        <w:t>trainer-coach</w:t>
      </w:r>
      <w:r w:rsidRPr="00647EA2">
        <w:rPr>
          <w:noProof w:val="0"/>
        </w:rPr>
        <w:t xml:space="preserve"> 5 en het Toetsreglement sport. Deze documenten zijn te vinden op </w:t>
      </w:r>
      <w:r w:rsidRPr="00647EA2">
        <w:rPr>
          <w:rStyle w:val="Standaard1roodChar"/>
          <w:rFonts w:eastAsiaTheme="minorHAnsi"/>
          <w:noProof w:val="0"/>
        </w:rPr>
        <w:t>www. ...</w:t>
      </w:r>
      <w:r>
        <w:rPr>
          <w:rStyle w:val="Standaard1roodChar"/>
          <w:rFonts w:eastAsiaTheme="minorHAnsi"/>
          <w:noProof w:val="0"/>
        </w:rPr>
        <w:t xml:space="preserve"> </w:t>
      </w:r>
      <w:r w:rsidRPr="00647EA2">
        <w:rPr>
          <w:rStyle w:val="Standaard1roodChar"/>
          <w:rFonts w:eastAsiaTheme="minorHAnsi"/>
          <w:noProof w:val="0"/>
        </w:rPr>
        <w:t>.nl</w:t>
      </w:r>
      <w:r w:rsidRPr="00647EA2">
        <w:rPr>
          <w:noProof w:val="0"/>
          <w:color w:val="FF0000"/>
        </w:rPr>
        <w:t xml:space="preserve">. </w:t>
      </w:r>
    </w:p>
    <w:p w14:paraId="47BEBD5F" w14:textId="77777777" w:rsidR="00B322D4" w:rsidRPr="00647EA2" w:rsidRDefault="00B322D4" w:rsidP="00B322D4">
      <w:pPr>
        <w:pStyle w:val="Standaard1"/>
      </w:pPr>
    </w:p>
    <w:p w14:paraId="7B73D30E" w14:textId="77777777" w:rsidR="00B322D4" w:rsidRPr="00647EA2" w:rsidRDefault="00B322D4" w:rsidP="00B322D4">
      <w:pPr>
        <w:pStyle w:val="Kop5"/>
        <w:numPr>
          <w:ilvl w:val="1"/>
          <w:numId w:val="42"/>
        </w:numPr>
        <w:rPr>
          <w:noProof w:val="0"/>
        </w:rPr>
      </w:pPr>
      <w:r w:rsidRPr="00647EA2">
        <w:rPr>
          <w:noProof w:val="0"/>
        </w:rPr>
        <w:t>Inschrijvingsprocedure</w:t>
      </w:r>
    </w:p>
    <w:p w14:paraId="2574C65C" w14:textId="77777777" w:rsidR="00B322D4" w:rsidRPr="00647EA2" w:rsidRDefault="00B322D4" w:rsidP="00B322D4">
      <w:pPr>
        <w:rPr>
          <w:noProof w:val="0"/>
        </w:rPr>
      </w:pPr>
    </w:p>
    <w:p w14:paraId="0BEA7E15" w14:textId="77777777" w:rsidR="00B322D4" w:rsidRPr="00647EA2" w:rsidRDefault="00B322D4" w:rsidP="00B322D4">
      <w:pPr>
        <w:rPr>
          <w:noProof w:val="0"/>
        </w:rPr>
      </w:pPr>
      <w:r w:rsidRPr="00647EA2">
        <w:rPr>
          <w:noProof w:val="0"/>
        </w:rPr>
        <w:t xml:space="preserve">Je schrijft je in voor de PVB door </w:t>
      </w:r>
      <w:r w:rsidRPr="00647EA2">
        <w:rPr>
          <w:noProof w:val="0"/>
          <w:color w:val="FF0000"/>
        </w:rPr>
        <w:t>het portfolio naar het bondsbureau te versturen</w:t>
      </w:r>
      <w:r w:rsidRPr="00647EA2">
        <w:rPr>
          <w:noProof w:val="0"/>
        </w:rPr>
        <w:t xml:space="preserve">. De toetsingscommissie bevestigt schriftelijk </w:t>
      </w:r>
      <w:r w:rsidRPr="00647EA2">
        <w:rPr>
          <w:noProof w:val="0"/>
          <w:color w:val="FF0000"/>
        </w:rPr>
        <w:t>de ontvangst van het portfolio en bevestigt daarmee</w:t>
      </w:r>
      <w:r w:rsidRPr="00647EA2">
        <w:rPr>
          <w:noProof w:val="0"/>
        </w:rPr>
        <w:t xml:space="preserve"> de inschrijving voor de PVB.</w:t>
      </w:r>
    </w:p>
    <w:p w14:paraId="3DF3AA1F" w14:textId="77777777" w:rsidR="00B322D4" w:rsidRPr="00647EA2" w:rsidRDefault="00B322D4" w:rsidP="00B322D4">
      <w:pPr>
        <w:pStyle w:val="Standaard1"/>
      </w:pPr>
    </w:p>
    <w:p w14:paraId="47D22D78" w14:textId="77777777" w:rsidR="00B322D4" w:rsidRPr="00647EA2" w:rsidRDefault="00B322D4" w:rsidP="00B322D4">
      <w:pPr>
        <w:pStyle w:val="Kop5"/>
        <w:numPr>
          <w:ilvl w:val="1"/>
          <w:numId w:val="42"/>
        </w:numPr>
        <w:rPr>
          <w:noProof w:val="0"/>
        </w:rPr>
      </w:pPr>
      <w:r w:rsidRPr="00647EA2">
        <w:rPr>
          <w:noProof w:val="0"/>
        </w:rPr>
        <w:t>Voorbereiding kandidaat</w:t>
      </w:r>
    </w:p>
    <w:p w14:paraId="65273600" w14:textId="77777777" w:rsidR="00B322D4" w:rsidRPr="00647EA2" w:rsidRDefault="00B322D4" w:rsidP="00B322D4">
      <w:pPr>
        <w:rPr>
          <w:noProof w:val="0"/>
        </w:rPr>
      </w:pPr>
    </w:p>
    <w:p w14:paraId="2C4F7CF0" w14:textId="77777777" w:rsidR="00B322D4" w:rsidRPr="00647EA2" w:rsidRDefault="00B322D4" w:rsidP="00B322D4">
      <w:pPr>
        <w:rPr>
          <w:noProof w:val="0"/>
        </w:rPr>
      </w:pPr>
      <w:r w:rsidRPr="00647EA2">
        <w:rPr>
          <w:noProof w:val="0"/>
        </w:rPr>
        <w:t>Voor de portfoliobeoordeling wordt geen voorbereiding van je verwacht.</w:t>
      </w:r>
    </w:p>
    <w:p w14:paraId="0078BBFD" w14:textId="77777777" w:rsidR="00B322D4" w:rsidRPr="00647EA2" w:rsidRDefault="00B322D4" w:rsidP="00B322D4">
      <w:pPr>
        <w:pStyle w:val="Standaard1rood"/>
      </w:pPr>
    </w:p>
    <w:p w14:paraId="32D08040" w14:textId="77777777" w:rsidR="00B322D4" w:rsidRPr="00647EA2" w:rsidRDefault="00B322D4" w:rsidP="00B322D4">
      <w:pPr>
        <w:pStyle w:val="Kop5"/>
        <w:numPr>
          <w:ilvl w:val="1"/>
          <w:numId w:val="42"/>
        </w:numPr>
        <w:rPr>
          <w:noProof w:val="0"/>
        </w:rPr>
      </w:pPr>
      <w:r w:rsidRPr="00647EA2">
        <w:rPr>
          <w:noProof w:val="0"/>
        </w:rPr>
        <w:t>PVB-beoordelaar</w:t>
      </w:r>
    </w:p>
    <w:p w14:paraId="03D4D898" w14:textId="77777777" w:rsidR="00B322D4" w:rsidRPr="00647EA2" w:rsidRDefault="00B322D4" w:rsidP="00B322D4">
      <w:pPr>
        <w:rPr>
          <w:noProof w:val="0"/>
        </w:rPr>
      </w:pPr>
    </w:p>
    <w:p w14:paraId="1785E6D2" w14:textId="77777777" w:rsidR="00B322D4" w:rsidRPr="00647EA2" w:rsidRDefault="00B322D4" w:rsidP="00B322D4">
      <w:pPr>
        <w:rPr>
          <w:noProof w:val="0"/>
        </w:rPr>
      </w:pPr>
      <w:r w:rsidRPr="00647EA2">
        <w:rPr>
          <w:noProof w:val="0"/>
        </w:rPr>
        <w:t xml:space="preserve">De PVB wordt afgenomen door </w:t>
      </w:r>
      <w:r w:rsidRPr="00647EA2">
        <w:rPr>
          <w:noProof w:val="0"/>
          <w:color w:val="FF0000"/>
        </w:rPr>
        <w:t xml:space="preserve">één </w:t>
      </w:r>
      <w:r w:rsidRPr="00647EA2">
        <w:rPr>
          <w:noProof w:val="0"/>
        </w:rPr>
        <w:t xml:space="preserve">PVB-beoordelaar. De PVB-beoordelaar wordt aangewezen door de toetsingscommissie van de </w:t>
      </w:r>
      <w:r w:rsidRPr="0017489B">
        <w:rPr>
          <w:color w:val="FF0000"/>
        </w:rPr>
        <w:t>sportbon</w:t>
      </w:r>
      <w:r>
        <w:rPr>
          <w:color w:val="FF0000"/>
        </w:rPr>
        <w:t>d. Indien voor meerdere PVB-beoordelaars wordt gekozen, dan moeten ze ieder voor zich en zonder overleg tot een beoordeling komen.</w:t>
      </w:r>
    </w:p>
    <w:p w14:paraId="06F4CCD6" w14:textId="77777777" w:rsidR="00B322D4" w:rsidRPr="00647EA2" w:rsidRDefault="00B322D4" w:rsidP="00B322D4">
      <w:pPr>
        <w:pStyle w:val="Standaard1rood"/>
      </w:pPr>
    </w:p>
    <w:p w14:paraId="7862F4F5" w14:textId="77777777" w:rsidR="00B322D4" w:rsidRPr="00647EA2" w:rsidRDefault="00B322D4" w:rsidP="00B322D4">
      <w:pPr>
        <w:pStyle w:val="Kop5"/>
        <w:numPr>
          <w:ilvl w:val="1"/>
          <w:numId w:val="42"/>
        </w:numPr>
        <w:rPr>
          <w:noProof w:val="0"/>
        </w:rPr>
      </w:pPr>
      <w:r w:rsidRPr="00647EA2">
        <w:rPr>
          <w:noProof w:val="0"/>
        </w:rPr>
        <w:t>Beoordelingen</w:t>
      </w:r>
    </w:p>
    <w:p w14:paraId="075C60F1" w14:textId="77777777" w:rsidR="00B322D4" w:rsidRPr="00647EA2" w:rsidRDefault="00B322D4" w:rsidP="00B322D4">
      <w:pPr>
        <w:rPr>
          <w:noProof w:val="0"/>
        </w:rPr>
      </w:pPr>
    </w:p>
    <w:p w14:paraId="7DFFB811" w14:textId="77777777" w:rsidR="00B322D4" w:rsidRPr="00647EA2" w:rsidRDefault="00B322D4" w:rsidP="00B322D4">
      <w:pPr>
        <w:rPr>
          <w:noProof w:val="0"/>
          <w:color w:val="FF0000"/>
        </w:rPr>
      </w:pPr>
      <w:r>
        <w:rPr>
          <w:noProof w:val="0"/>
        </w:rPr>
        <w:t>De b</w:t>
      </w:r>
      <w:r w:rsidRPr="00647EA2">
        <w:rPr>
          <w:noProof w:val="0"/>
        </w:rPr>
        <w:t xml:space="preserve">eoordeling gebeurt aan de hand van de beoordelingscriteria die zijn opgenomen in het protocol. De beoordelingscriteria zijn geclusterd op basis van de werkprocessen. </w:t>
      </w:r>
    </w:p>
    <w:p w14:paraId="56455F0F" w14:textId="77777777" w:rsidR="00B322D4" w:rsidRPr="00647EA2" w:rsidRDefault="00B322D4" w:rsidP="00B322D4">
      <w:pPr>
        <w:pStyle w:val="Standaard1"/>
      </w:pPr>
    </w:p>
    <w:p w14:paraId="3E5C9818" w14:textId="77777777" w:rsidR="00B322D4" w:rsidRPr="00647EA2" w:rsidRDefault="00B322D4" w:rsidP="00B322D4">
      <w:pPr>
        <w:pStyle w:val="Kop5"/>
        <w:numPr>
          <w:ilvl w:val="1"/>
          <w:numId w:val="42"/>
        </w:numPr>
        <w:rPr>
          <w:noProof w:val="0"/>
        </w:rPr>
      </w:pPr>
      <w:r w:rsidRPr="00647EA2">
        <w:rPr>
          <w:noProof w:val="0"/>
        </w:rPr>
        <w:t>Normering</w:t>
      </w:r>
    </w:p>
    <w:p w14:paraId="01439BCD" w14:textId="77777777" w:rsidR="00B322D4" w:rsidRPr="00647EA2" w:rsidRDefault="00B322D4" w:rsidP="00B322D4">
      <w:pPr>
        <w:rPr>
          <w:noProof w:val="0"/>
        </w:rPr>
      </w:pPr>
    </w:p>
    <w:p w14:paraId="19BCBB1A" w14:textId="77777777" w:rsidR="00B322D4" w:rsidRPr="00647EA2" w:rsidRDefault="00B322D4" w:rsidP="00B322D4">
      <w:pPr>
        <w:rPr>
          <w:noProof w:val="0"/>
        </w:rPr>
      </w:pPr>
      <w:r w:rsidRPr="00647EA2">
        <w:rPr>
          <w:noProof w:val="0"/>
        </w:rPr>
        <w:t>Om te slagen moet de portfoliobeoordeling voldoende zijn. Het portfolio is voldoende als</w:t>
      </w:r>
      <w:r w:rsidRPr="00647EA2">
        <w:rPr>
          <w:noProof w:val="0"/>
          <w:color w:val="FF0000"/>
        </w:rPr>
        <w:t xml:space="preserve"> </w:t>
      </w:r>
      <w:r w:rsidRPr="00647EA2">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647EA2">
        <w:rPr>
          <w:noProof w:val="0"/>
        </w:rPr>
        <w:t>is gescoord.</w:t>
      </w:r>
    </w:p>
    <w:p w14:paraId="78628DB0" w14:textId="77777777" w:rsidR="00B322D4" w:rsidRPr="00647EA2" w:rsidRDefault="00B322D4" w:rsidP="00B322D4">
      <w:pPr>
        <w:pStyle w:val="Standaard1"/>
        <w:rPr>
          <w:color w:val="FF0000"/>
        </w:rPr>
      </w:pPr>
    </w:p>
    <w:p w14:paraId="77E29BF2" w14:textId="77777777" w:rsidR="00B322D4" w:rsidRPr="00647EA2" w:rsidRDefault="00B322D4" w:rsidP="00B322D4">
      <w:pPr>
        <w:pStyle w:val="Kop5"/>
        <w:numPr>
          <w:ilvl w:val="1"/>
          <w:numId w:val="42"/>
        </w:numPr>
        <w:rPr>
          <w:noProof w:val="0"/>
        </w:rPr>
      </w:pPr>
      <w:r w:rsidRPr="00647EA2">
        <w:rPr>
          <w:noProof w:val="0"/>
        </w:rPr>
        <w:t>Uitslag</w:t>
      </w:r>
    </w:p>
    <w:p w14:paraId="4B859703" w14:textId="77777777" w:rsidR="00B322D4" w:rsidRPr="00647EA2" w:rsidRDefault="00B322D4" w:rsidP="00B322D4">
      <w:pPr>
        <w:rPr>
          <w:noProof w:val="0"/>
        </w:rPr>
      </w:pPr>
    </w:p>
    <w:p w14:paraId="5EFF30EB" w14:textId="77777777" w:rsidR="00B322D4" w:rsidRPr="00647EA2" w:rsidRDefault="00B322D4" w:rsidP="00B322D4">
      <w:pPr>
        <w:rPr>
          <w:noProof w:val="0"/>
        </w:rPr>
      </w:pPr>
      <w:r w:rsidRPr="00647EA2">
        <w:rPr>
          <w:noProof w:val="0"/>
        </w:rPr>
        <w:t>De toetsingscommissie stelt de uitslag vast en bericht je binnen</w:t>
      </w:r>
      <w:r w:rsidRPr="00647EA2">
        <w:rPr>
          <w:noProof w:val="0"/>
          <w:color w:val="FF0000"/>
        </w:rPr>
        <w:t xml:space="preserve"> 15 </w:t>
      </w:r>
      <w:r w:rsidRPr="00647EA2">
        <w:rPr>
          <w:noProof w:val="0"/>
        </w:rPr>
        <w:t>werk</w:t>
      </w:r>
      <w:r>
        <w:rPr>
          <w:noProof w:val="0"/>
        </w:rPr>
        <w:t>dagen na de dag van bevestiging van de inschrijving van de PVB.</w:t>
      </w:r>
    </w:p>
    <w:p w14:paraId="7F04979C" w14:textId="77777777" w:rsidR="00B322D4" w:rsidRPr="00647EA2" w:rsidRDefault="00B322D4" w:rsidP="00B322D4">
      <w:pPr>
        <w:pStyle w:val="Standaard1"/>
        <w:rPr>
          <w:color w:val="FF0000"/>
        </w:rPr>
      </w:pPr>
    </w:p>
    <w:p w14:paraId="6E393F9E" w14:textId="77777777" w:rsidR="00B322D4" w:rsidRPr="00647EA2" w:rsidRDefault="00B322D4" w:rsidP="00B322D4">
      <w:pPr>
        <w:pStyle w:val="Kop5"/>
        <w:numPr>
          <w:ilvl w:val="1"/>
          <w:numId w:val="42"/>
        </w:numPr>
        <w:rPr>
          <w:noProof w:val="0"/>
        </w:rPr>
      </w:pPr>
      <w:r w:rsidRPr="00647EA2">
        <w:rPr>
          <w:noProof w:val="0"/>
        </w:rPr>
        <w:t xml:space="preserve">Herkansing </w:t>
      </w:r>
    </w:p>
    <w:p w14:paraId="254A8BA8" w14:textId="77777777" w:rsidR="00B322D4" w:rsidRPr="00647EA2" w:rsidRDefault="00B322D4" w:rsidP="00B322D4">
      <w:pPr>
        <w:rPr>
          <w:noProof w:val="0"/>
        </w:rPr>
      </w:pPr>
    </w:p>
    <w:p w14:paraId="37DC7E3A" w14:textId="77777777" w:rsidR="00B322D4" w:rsidRPr="00647EA2" w:rsidRDefault="00B322D4" w:rsidP="00B322D4">
      <w:pPr>
        <w:rPr>
          <w:noProof w:val="0"/>
          <w:color w:val="FF0000"/>
        </w:rPr>
      </w:pPr>
      <w:r w:rsidRPr="00647EA2">
        <w:rPr>
          <w:noProof w:val="0"/>
        </w:rPr>
        <w:t xml:space="preserve">Voorgaande richtlijnen zijn ook van toepassing op een herkansing. Het aantal herkansingen voor de PVB is maximaal </w:t>
      </w:r>
      <w:r w:rsidRPr="00647EA2">
        <w:rPr>
          <w:noProof w:val="0"/>
          <w:color w:val="FF0000"/>
        </w:rPr>
        <w:t>twee</w:t>
      </w:r>
      <w:r w:rsidRPr="00647EA2">
        <w:rPr>
          <w:noProof w:val="0"/>
        </w:rPr>
        <w:t xml:space="preserve">. In totaal heb je dus </w:t>
      </w:r>
      <w:r w:rsidRPr="00647EA2">
        <w:rPr>
          <w:noProof w:val="0"/>
          <w:color w:val="FF0000"/>
        </w:rPr>
        <w:t>drie</w:t>
      </w:r>
      <w:r w:rsidRPr="00647EA2">
        <w:rPr>
          <w:noProof w:val="0"/>
        </w:rPr>
        <w:t xml:space="preserve"> kansen om PVB 5.3 te halen. </w:t>
      </w:r>
      <w:r w:rsidRPr="00647EA2">
        <w:rPr>
          <w:noProof w:val="0"/>
          <w:color w:val="FF0000"/>
        </w:rPr>
        <w:t xml:space="preserve">Hierbij geldt dat er niet langer dan een jaar mag zitten tussen de eerste aanvraag en de laatste herkansing. </w:t>
      </w:r>
    </w:p>
    <w:p w14:paraId="4D221B1E" w14:textId="77777777" w:rsidR="00B322D4" w:rsidRPr="00647EA2" w:rsidRDefault="00B322D4" w:rsidP="00B322D4">
      <w:pPr>
        <w:rPr>
          <w:noProof w:val="0"/>
        </w:rPr>
      </w:pPr>
    </w:p>
    <w:p w14:paraId="30771C46" w14:textId="77777777" w:rsidR="00B322D4" w:rsidRPr="00647EA2" w:rsidRDefault="00B322D4" w:rsidP="00B322D4">
      <w:pPr>
        <w:pStyle w:val="Kop5"/>
        <w:numPr>
          <w:ilvl w:val="1"/>
          <w:numId w:val="42"/>
        </w:numPr>
        <w:rPr>
          <w:noProof w:val="0"/>
        </w:rPr>
      </w:pPr>
      <w:r w:rsidRPr="00647EA2">
        <w:rPr>
          <w:noProof w:val="0"/>
        </w:rPr>
        <w:t xml:space="preserve">Bezwaar of beroep </w:t>
      </w:r>
    </w:p>
    <w:p w14:paraId="6484831E" w14:textId="77777777" w:rsidR="00B322D4" w:rsidRPr="00647EA2" w:rsidRDefault="00B322D4" w:rsidP="00B322D4">
      <w:pPr>
        <w:rPr>
          <w:noProof w:val="0"/>
        </w:rPr>
      </w:pPr>
    </w:p>
    <w:p w14:paraId="4AA6FFFF" w14:textId="77777777" w:rsidR="00B322D4" w:rsidRPr="00647EA2" w:rsidRDefault="00B322D4" w:rsidP="00B322D4">
      <w:pPr>
        <w:rPr>
          <w:noProof w:val="0"/>
        </w:rPr>
      </w:pPr>
      <w:r w:rsidRPr="00647EA2">
        <w:rPr>
          <w:noProof w:val="0"/>
        </w:rPr>
        <w:t xml:space="preserve">Je kunt bij de toetsingscommissie bezwaar maken tegen de gang van zaken voorafgaand aan, tijdens en na de PVB-afname en/of de uitslag van de PVB. </w:t>
      </w:r>
    </w:p>
    <w:p w14:paraId="03B7BB46" w14:textId="77777777" w:rsidR="00B322D4" w:rsidRPr="00647EA2" w:rsidRDefault="00B322D4" w:rsidP="00B322D4">
      <w:pPr>
        <w:rPr>
          <w:rFonts w:ascii="Arial Narrow" w:eastAsia="Times New Roman" w:hAnsi="Arial Narrow"/>
          <w:b/>
          <w:noProof w:val="0"/>
          <w:color w:val="000080"/>
          <w:sz w:val="32"/>
        </w:rPr>
      </w:pPr>
      <w:r w:rsidRPr="00647EA2">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3A98138B" w14:textId="77777777" w:rsidR="00B322D4" w:rsidRPr="00647EA2" w:rsidRDefault="00B322D4" w:rsidP="00B322D4">
      <w:pPr>
        <w:spacing w:after="200"/>
        <w:rPr>
          <w:noProof w:val="0"/>
        </w:rPr>
      </w:pPr>
      <w:r w:rsidRPr="00647EA2">
        <w:rPr>
          <w:noProof w:val="0"/>
        </w:rPr>
        <w:br w:type="page"/>
      </w:r>
    </w:p>
    <w:p w14:paraId="77328E4A" w14:textId="77777777" w:rsidR="00B322D4" w:rsidRPr="00E274A8" w:rsidRDefault="00B322D4" w:rsidP="00B322D4">
      <w:pPr>
        <w:pStyle w:val="Kop2"/>
        <w:rPr>
          <w:i/>
          <w:noProof w:val="0"/>
          <w:color w:val="1F497D" w:themeColor="text2"/>
        </w:rPr>
      </w:pPr>
      <w:bookmarkStart w:id="230" w:name="_Toc342403651"/>
      <w:bookmarkStart w:id="231" w:name="_Toc342425960"/>
      <w:bookmarkStart w:id="232" w:name="_Toc342840303"/>
      <w:bookmarkStart w:id="233" w:name="_Toc344645080"/>
      <w:bookmarkStart w:id="234" w:name="_Toc350414030"/>
      <w:bookmarkStart w:id="235" w:name="_Toc354670081"/>
      <w:r w:rsidRPr="00E274A8">
        <w:rPr>
          <w:noProof w:val="0"/>
          <w:color w:val="1F497D" w:themeColor="text2"/>
        </w:rPr>
        <w:lastRenderedPageBreak/>
        <w:t xml:space="preserve">Protocol PVB 5.3 Ondersteunen van meerjarentopsportbeleid – </w:t>
      </w:r>
      <w:r w:rsidRPr="00E274A8">
        <w:rPr>
          <w:i/>
          <w:noProof w:val="0"/>
          <w:color w:val="1F497D" w:themeColor="text2"/>
        </w:rPr>
        <w:t>portfoliobeoordeling</w:t>
      </w:r>
      <w:bookmarkEnd w:id="230"/>
      <w:bookmarkEnd w:id="231"/>
      <w:bookmarkEnd w:id="232"/>
      <w:bookmarkEnd w:id="233"/>
      <w:bookmarkEnd w:id="234"/>
      <w:bookmarkEnd w:id="235"/>
    </w:p>
    <w:p w14:paraId="6989A212" w14:textId="77777777" w:rsidR="00B322D4" w:rsidRPr="00647EA2" w:rsidRDefault="00B322D4" w:rsidP="00B322D4">
      <w:pPr>
        <w:rPr>
          <w:noProof w:val="0"/>
        </w:rPr>
      </w:pPr>
    </w:p>
    <w:tbl>
      <w:tblPr>
        <w:tblStyle w:val="NOCNSF"/>
        <w:tblW w:w="9639" w:type="dxa"/>
        <w:tblLayout w:type="fixed"/>
        <w:tblLook w:val="0480" w:firstRow="0" w:lastRow="0" w:firstColumn="1" w:lastColumn="0" w:noHBand="0" w:noVBand="1"/>
      </w:tblPr>
      <w:tblGrid>
        <w:gridCol w:w="490"/>
        <w:gridCol w:w="3990"/>
        <w:gridCol w:w="365"/>
        <w:gridCol w:w="366"/>
        <w:gridCol w:w="369"/>
        <w:gridCol w:w="4059"/>
      </w:tblGrid>
      <w:tr w:rsidR="00B322D4" w:rsidRPr="00647EA2" w14:paraId="4166BF39" w14:textId="77777777" w:rsidTr="00956421">
        <w:tc>
          <w:tcPr>
            <w:cnfStyle w:val="001000000000" w:firstRow="0" w:lastRow="0" w:firstColumn="1" w:lastColumn="0" w:oddVBand="0" w:evenVBand="0" w:oddHBand="0" w:evenHBand="0" w:firstRowFirstColumn="0" w:firstRowLastColumn="0" w:lastRowFirstColumn="0" w:lastRowLastColumn="0"/>
            <w:tcW w:w="4845" w:type="dxa"/>
            <w:gridSpan w:val="3"/>
            <w:vMerge w:val="restart"/>
            <w:tcBorders>
              <w:top w:val="nil"/>
              <w:bottom w:val="single" w:sz="48" w:space="0" w:color="FFFFFF"/>
            </w:tcBorders>
          </w:tcPr>
          <w:p w14:paraId="601B69AC" w14:textId="77777777" w:rsidR="00B322D4" w:rsidRPr="00647EA2" w:rsidRDefault="00B322D4" w:rsidP="002D6683">
            <w:pPr>
              <w:rPr>
                <w:noProof w:val="0"/>
              </w:rPr>
            </w:pPr>
            <w:r w:rsidRPr="00647EA2">
              <w:rPr>
                <w:noProof w:val="0"/>
              </w:rPr>
              <w:t>Naam kandidaat:</w:t>
            </w:r>
          </w:p>
        </w:tc>
        <w:tc>
          <w:tcPr>
            <w:tcW w:w="4794" w:type="dxa"/>
            <w:gridSpan w:val="3"/>
          </w:tcPr>
          <w:p w14:paraId="16B1E33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Datum:</w:t>
            </w:r>
          </w:p>
        </w:tc>
      </w:tr>
      <w:tr w:rsidR="00B322D4" w:rsidRPr="00647EA2" w14:paraId="1E6A78B1" w14:textId="77777777" w:rsidTr="00956421">
        <w:tc>
          <w:tcPr>
            <w:cnfStyle w:val="001000000000" w:firstRow="0" w:lastRow="0" w:firstColumn="1" w:lastColumn="0" w:oddVBand="0" w:evenVBand="0" w:oddHBand="0" w:evenHBand="0" w:firstRowFirstColumn="0" w:firstRowLastColumn="0" w:lastRowFirstColumn="0" w:lastRowLastColumn="0"/>
            <w:tcW w:w="4845" w:type="dxa"/>
            <w:gridSpan w:val="3"/>
            <w:vMerge/>
            <w:tcBorders>
              <w:top w:val="single" w:sz="48" w:space="0" w:color="FFFFFF" w:themeColor="background1"/>
              <w:bottom w:val="single" w:sz="4" w:space="0" w:color="FFFFFF" w:themeColor="background1"/>
            </w:tcBorders>
          </w:tcPr>
          <w:p w14:paraId="1DC2CC6B" w14:textId="77777777" w:rsidR="00B322D4" w:rsidRPr="00647EA2" w:rsidRDefault="00B322D4" w:rsidP="002D6683">
            <w:pPr>
              <w:rPr>
                <w:noProof w:val="0"/>
              </w:rPr>
            </w:pPr>
          </w:p>
        </w:tc>
        <w:tc>
          <w:tcPr>
            <w:tcW w:w="4794" w:type="dxa"/>
            <w:gridSpan w:val="3"/>
            <w:tcBorders>
              <w:bottom w:val="single" w:sz="4" w:space="0" w:color="FFFFFF" w:themeColor="background1"/>
            </w:tcBorders>
          </w:tcPr>
          <w:p w14:paraId="5528EF2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PVB-beoordelaar:</w:t>
            </w:r>
          </w:p>
        </w:tc>
      </w:tr>
      <w:tr w:rsidR="00B322D4" w:rsidRPr="00647EA2" w14:paraId="04587E89"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6"/>
            <w:tcBorders>
              <w:top w:val="single" w:sz="4" w:space="0" w:color="FFFFFF" w:themeColor="background1"/>
              <w:bottom w:val="single" w:sz="8" w:space="0" w:color="FFFFFF" w:themeColor="background1"/>
            </w:tcBorders>
          </w:tcPr>
          <w:p w14:paraId="75A4DE83" w14:textId="77777777" w:rsidR="00B322D4" w:rsidRPr="00647EA2" w:rsidRDefault="00B322D4" w:rsidP="002D6683">
            <w:pPr>
              <w:rPr>
                <w:noProof w:val="0"/>
              </w:rPr>
            </w:pPr>
            <w:r w:rsidRPr="00647EA2">
              <w:rPr>
                <w:noProof w:val="0"/>
              </w:rPr>
              <w:t>Voldaan aan de afnamecondities: ja / nee*</w:t>
            </w:r>
          </w:p>
          <w:p w14:paraId="50F93AFB" w14:textId="77777777" w:rsidR="00B322D4" w:rsidRPr="00647EA2" w:rsidRDefault="00B322D4" w:rsidP="002D6683">
            <w:pPr>
              <w:rPr>
                <w:noProof w:val="0"/>
                <w:color w:val="FF0000"/>
              </w:rPr>
            </w:pPr>
            <w:r w:rsidRPr="00647EA2">
              <w:rPr>
                <w:noProof w:val="0"/>
                <w:color w:val="FF0000"/>
              </w:rPr>
              <w:t>Portfolio bestaat uit … Het portfolio is compleet: ja / nee*</w:t>
            </w:r>
          </w:p>
        </w:tc>
      </w:tr>
      <w:tr w:rsidR="00B322D4" w:rsidRPr="00647EA2" w14:paraId="2779A7E5"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6"/>
            <w:tcBorders>
              <w:top w:val="single" w:sz="8" w:space="0" w:color="FFFFFF" w:themeColor="background1"/>
            </w:tcBorders>
          </w:tcPr>
          <w:p w14:paraId="51FB0EF5" w14:textId="77777777" w:rsidR="00B322D4" w:rsidRPr="00647EA2" w:rsidRDefault="00B322D4" w:rsidP="002D6683">
            <w:pPr>
              <w:rPr>
                <w:noProof w:val="0"/>
              </w:rPr>
            </w:pPr>
            <w:r w:rsidRPr="00647EA2">
              <w:rPr>
                <w:noProof w:val="0"/>
              </w:rPr>
              <w:t>*Bij nee gaat de PVB niet door. De PVB-beoordelaar motiveert dit bij de toelichting.</w:t>
            </w:r>
          </w:p>
        </w:tc>
      </w:tr>
      <w:tr w:rsidR="00B322D4" w:rsidRPr="00647EA2" w14:paraId="5F87CEEF"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639" w:type="dxa"/>
            <w:gridSpan w:val="6"/>
          </w:tcPr>
          <w:p w14:paraId="012ABC56" w14:textId="77777777" w:rsidR="00B322D4" w:rsidRPr="00647EA2" w:rsidRDefault="00B322D4" w:rsidP="002D6683">
            <w:pPr>
              <w:rPr>
                <w:noProof w:val="0"/>
              </w:rPr>
            </w:pPr>
            <w:r w:rsidRPr="00647EA2">
              <w:rPr>
                <w:noProof w:val="0"/>
              </w:rPr>
              <w:t>Toelichting</w:t>
            </w:r>
          </w:p>
        </w:tc>
      </w:tr>
      <w:tr w:rsidR="00B322D4" w:rsidRPr="00647EA2" w14:paraId="4AC29D5E" w14:textId="77777777" w:rsidTr="00956421">
        <w:trPr>
          <w:trHeight w:val="1333"/>
        </w:trPr>
        <w:tc>
          <w:tcPr>
            <w:cnfStyle w:val="001000000000" w:firstRow="0" w:lastRow="0" w:firstColumn="1" w:lastColumn="0" w:oddVBand="0" w:evenVBand="0" w:oddHBand="0" w:evenHBand="0" w:firstRowFirstColumn="0" w:firstRowLastColumn="0" w:lastRowFirstColumn="0" w:lastRowLastColumn="0"/>
            <w:tcW w:w="4480" w:type="dxa"/>
            <w:gridSpan w:val="2"/>
            <w:tcBorders>
              <w:top w:val="nil"/>
              <w:bottom w:val="single" w:sz="4" w:space="0" w:color="FFFFFF" w:themeColor="background1"/>
            </w:tcBorders>
          </w:tcPr>
          <w:p w14:paraId="30923FAC" w14:textId="77777777" w:rsidR="00B322D4" w:rsidRPr="00647EA2" w:rsidRDefault="00B322D4" w:rsidP="002D6683">
            <w:pPr>
              <w:rPr>
                <w:noProof w:val="0"/>
              </w:rPr>
            </w:pPr>
            <w:r w:rsidRPr="00647EA2">
              <w:rPr>
                <w:noProof w:val="0"/>
              </w:rPr>
              <w:t>Beoordelingscriteria</w:t>
            </w:r>
          </w:p>
        </w:tc>
        <w:tc>
          <w:tcPr>
            <w:tcW w:w="365" w:type="dxa"/>
            <w:tcBorders>
              <w:bottom w:val="single" w:sz="4" w:space="0" w:color="FFFFFF" w:themeColor="background1"/>
            </w:tcBorders>
            <w:textDirection w:val="btLr"/>
          </w:tcPr>
          <w:p w14:paraId="75A1800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647EA2">
              <w:rPr>
                <w:noProof w:val="0"/>
                <w:color w:val="auto"/>
              </w:rPr>
              <w:t>Portfolio</w:t>
            </w:r>
          </w:p>
        </w:tc>
        <w:tc>
          <w:tcPr>
            <w:tcW w:w="366" w:type="dxa"/>
            <w:tcBorders>
              <w:bottom w:val="single" w:sz="4" w:space="0" w:color="FFFFFF" w:themeColor="background1"/>
            </w:tcBorders>
            <w:textDirection w:val="btLr"/>
          </w:tcPr>
          <w:p w14:paraId="4FB95E8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Reflectie</w:t>
            </w:r>
          </w:p>
        </w:tc>
        <w:tc>
          <w:tcPr>
            <w:tcW w:w="369" w:type="dxa"/>
            <w:tcBorders>
              <w:bottom w:val="single" w:sz="4" w:space="0" w:color="FFFFFF" w:themeColor="background1"/>
            </w:tcBorders>
            <w:textDirection w:val="btLr"/>
          </w:tcPr>
          <w:p w14:paraId="156BBD0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Voldaan</w:t>
            </w:r>
          </w:p>
        </w:tc>
        <w:tc>
          <w:tcPr>
            <w:tcW w:w="4059" w:type="dxa"/>
            <w:tcBorders>
              <w:bottom w:val="single" w:sz="4" w:space="0" w:color="FFFFFF" w:themeColor="background1"/>
            </w:tcBorders>
          </w:tcPr>
          <w:p w14:paraId="613E9B0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Bewijzen (of het </w:t>
            </w:r>
            <w:r>
              <w:rPr>
                <w:noProof w:val="0"/>
              </w:rPr>
              <w:t>ontbreken daarvan</w:t>
            </w:r>
            <w:r w:rsidRPr="00647EA2">
              <w:rPr>
                <w:noProof w:val="0"/>
              </w:rPr>
              <w:t xml:space="preserve">) waarop score is gebaseerd </w:t>
            </w:r>
          </w:p>
          <w:p w14:paraId="39CEBA0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Toelichting</w:t>
            </w:r>
          </w:p>
        </w:tc>
      </w:tr>
      <w:tr w:rsidR="00B322D4" w:rsidRPr="00647EA2" w14:paraId="76515D68" w14:textId="77777777" w:rsidTr="00956421">
        <w:trPr>
          <w:trHeight w:val="258"/>
        </w:trPr>
        <w:tc>
          <w:tcPr>
            <w:cnfStyle w:val="001000000000" w:firstRow="0" w:lastRow="0" w:firstColumn="1" w:lastColumn="0" w:oddVBand="0" w:evenVBand="0" w:oddHBand="0" w:evenHBand="0" w:firstRowFirstColumn="0" w:firstRowLastColumn="0" w:lastRowFirstColumn="0" w:lastRowLastColumn="0"/>
            <w:tcW w:w="9639" w:type="dxa"/>
            <w:gridSpan w:val="6"/>
            <w:tcBorders>
              <w:top w:val="single" w:sz="4" w:space="0" w:color="FFFFFF" w:themeColor="background1"/>
              <w:bottom w:val="single" w:sz="8" w:space="0" w:color="FFFFFF" w:themeColor="background1"/>
            </w:tcBorders>
            <w:shd w:val="clear" w:color="auto" w:fill="FAD7B6"/>
          </w:tcPr>
          <w:p w14:paraId="271BF34B" w14:textId="77777777" w:rsidR="00B322D4" w:rsidRPr="00647EA2" w:rsidRDefault="00B322D4" w:rsidP="002D6683">
            <w:pPr>
              <w:rPr>
                <w:noProof w:val="0"/>
              </w:rPr>
            </w:pPr>
            <w:r w:rsidRPr="00647EA2">
              <w:rPr>
                <w:noProof w:val="0"/>
              </w:rPr>
              <w:t>Werkproces 5.3.1 Initieert en adviseert over meerjarenbeleid</w:t>
            </w:r>
          </w:p>
        </w:tc>
      </w:tr>
      <w:tr w:rsidR="00B322D4" w:rsidRPr="00647EA2" w14:paraId="28702D6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6"/>
            <w:tcBorders>
              <w:top w:val="single" w:sz="8" w:space="0" w:color="FFFFFF" w:themeColor="background1"/>
            </w:tcBorders>
          </w:tcPr>
          <w:p w14:paraId="2A7964D4" w14:textId="77777777" w:rsidR="00B322D4" w:rsidRPr="00566DD2" w:rsidRDefault="00B322D4" w:rsidP="002D6683">
            <w:pPr>
              <w:rPr>
                <w:b w:val="0"/>
                <w:noProof w:val="0"/>
              </w:rPr>
            </w:pPr>
            <w:r w:rsidRPr="00566DD2">
              <w:rPr>
                <w:b w:val="0"/>
                <w:noProof w:val="0"/>
              </w:rPr>
              <w:t>De resultaten van dit werkproces zijn:</w:t>
            </w:r>
          </w:p>
          <w:p w14:paraId="0E1DF136" w14:textId="46F02151" w:rsidR="00B322D4" w:rsidRPr="00566DD2" w:rsidRDefault="00B322D4" w:rsidP="00566DD2">
            <w:pPr>
              <w:pStyle w:val="Opsomming"/>
              <w:rPr>
                <w:b w:val="0"/>
              </w:rPr>
            </w:pPr>
            <w:r w:rsidRPr="00566DD2">
              <w:rPr>
                <w:b w:val="0"/>
              </w:rPr>
              <w:t xml:space="preserve">De aanbevelingen/adviezen zijn afgeleid van de visie en doelstellingen en vertaald in het topsportbeleid; </w:t>
            </w:r>
          </w:p>
          <w:p w14:paraId="2DBB5014" w14:textId="4089436F" w:rsidR="00B322D4" w:rsidRPr="00566DD2" w:rsidRDefault="00B322D4" w:rsidP="00566DD2">
            <w:pPr>
              <w:pStyle w:val="Opsomming"/>
              <w:rPr>
                <w:b w:val="0"/>
              </w:rPr>
            </w:pPr>
            <w:r w:rsidRPr="00566DD2">
              <w:rPr>
                <w:b w:val="0"/>
              </w:rPr>
              <w:t>Het advies op het topsportbeleid/ meerjarenplan en uitvoeringsprogramma, inclusief financiën is gegeven.</w:t>
            </w:r>
          </w:p>
          <w:p w14:paraId="17455150" w14:textId="77777777" w:rsidR="00566DD2" w:rsidRPr="00566DD2" w:rsidRDefault="00566DD2" w:rsidP="00566DD2">
            <w:pPr>
              <w:rPr>
                <w:rFonts w:cs="Arial"/>
                <w:b w:val="0"/>
                <w:color w:val="FF0000"/>
              </w:rPr>
            </w:pPr>
          </w:p>
          <w:p w14:paraId="05FBD03B" w14:textId="412A2BD5" w:rsidR="00B322D4" w:rsidRPr="0095543D" w:rsidRDefault="00566DD2" w:rsidP="00566DD2">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519CF575"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728B2E5F" w14:textId="77777777" w:rsidR="00B322D4" w:rsidRPr="00533B8F" w:rsidRDefault="00B322D4" w:rsidP="002D6683">
            <w:pPr>
              <w:rPr>
                <w:b w:val="0"/>
                <w:noProof w:val="0"/>
              </w:rPr>
            </w:pPr>
            <w:r w:rsidRPr="00533B8F">
              <w:rPr>
                <w:b w:val="0"/>
                <w:noProof w:val="0"/>
              </w:rPr>
              <w:t>1</w:t>
            </w:r>
          </w:p>
        </w:tc>
        <w:tc>
          <w:tcPr>
            <w:tcW w:w="3990" w:type="dxa"/>
          </w:tcPr>
          <w:p w14:paraId="607EDDC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Vormt zich een beeld van en analyseert de topsportpraktijk en de beleidsplannen, inclusief financiën</w:t>
            </w:r>
          </w:p>
        </w:tc>
        <w:tc>
          <w:tcPr>
            <w:tcW w:w="365" w:type="dxa"/>
          </w:tcPr>
          <w:p w14:paraId="7E102C3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4D7DD21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6EF088C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1CBB1EE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98B775C"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0D81612C" w14:textId="77777777" w:rsidR="00B322D4" w:rsidRPr="00533B8F" w:rsidRDefault="00B322D4" w:rsidP="002D6683">
            <w:pPr>
              <w:rPr>
                <w:b w:val="0"/>
                <w:noProof w:val="0"/>
              </w:rPr>
            </w:pPr>
            <w:r w:rsidRPr="00533B8F">
              <w:rPr>
                <w:b w:val="0"/>
                <w:noProof w:val="0"/>
              </w:rPr>
              <w:t>2</w:t>
            </w:r>
          </w:p>
        </w:tc>
        <w:tc>
          <w:tcPr>
            <w:tcW w:w="3990" w:type="dxa"/>
          </w:tcPr>
          <w:p w14:paraId="37799C6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szCs w:val="22"/>
              </w:rPr>
              <w:t>L</w:t>
            </w:r>
            <w:r w:rsidRPr="00647EA2">
              <w:rPr>
                <w:noProof w:val="0"/>
              </w:rPr>
              <w:t>evert input (aanbevelingen/advies) ten aanzien van de topsportpraktijk en de beleidsplannen, inclusief financiën</w:t>
            </w:r>
          </w:p>
        </w:tc>
        <w:tc>
          <w:tcPr>
            <w:tcW w:w="365" w:type="dxa"/>
          </w:tcPr>
          <w:p w14:paraId="4F71862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5133D67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4CB66BD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0D53F93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D2E3A62"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266EE4DB" w14:textId="77777777" w:rsidR="00B322D4" w:rsidRPr="00533B8F" w:rsidRDefault="00B322D4" w:rsidP="002D6683">
            <w:pPr>
              <w:rPr>
                <w:b w:val="0"/>
                <w:noProof w:val="0"/>
              </w:rPr>
            </w:pPr>
            <w:r w:rsidRPr="00533B8F">
              <w:rPr>
                <w:b w:val="0"/>
                <w:noProof w:val="0"/>
              </w:rPr>
              <w:t>3</w:t>
            </w:r>
          </w:p>
        </w:tc>
        <w:tc>
          <w:tcPr>
            <w:tcW w:w="3990" w:type="dxa"/>
          </w:tcPr>
          <w:p w14:paraId="074E76A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rFonts w:cs="Arial"/>
                <w:noProof w:val="0"/>
              </w:rPr>
            </w:pPr>
            <w:r w:rsidRPr="00647EA2">
              <w:rPr>
                <w:rFonts w:cs="Arial"/>
                <w:noProof w:val="0"/>
              </w:rPr>
              <w:t>Oefent invloed uit op de besluitvormingsprocessen van de beleidscyclus van de topsportorganisatie</w:t>
            </w:r>
          </w:p>
        </w:tc>
        <w:tc>
          <w:tcPr>
            <w:tcW w:w="365" w:type="dxa"/>
          </w:tcPr>
          <w:p w14:paraId="6829ECD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2B707CC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156EC0D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54E9ECC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29D9C6D"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61828722" w14:textId="77777777" w:rsidR="00B322D4" w:rsidRPr="00533B8F" w:rsidRDefault="00B322D4" w:rsidP="002D6683">
            <w:pPr>
              <w:rPr>
                <w:b w:val="0"/>
                <w:noProof w:val="0"/>
              </w:rPr>
            </w:pPr>
            <w:r w:rsidRPr="00533B8F">
              <w:rPr>
                <w:b w:val="0"/>
                <w:noProof w:val="0"/>
              </w:rPr>
              <w:t>4</w:t>
            </w:r>
          </w:p>
        </w:tc>
        <w:tc>
          <w:tcPr>
            <w:tcW w:w="3990" w:type="dxa"/>
          </w:tcPr>
          <w:p w14:paraId="678712C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rFonts w:cs="Arial"/>
                <w:noProof w:val="0"/>
              </w:rPr>
            </w:pPr>
            <w:r w:rsidRPr="00647EA2">
              <w:rPr>
                <w:rFonts w:cs="Arial"/>
                <w:noProof w:val="0"/>
              </w:rPr>
              <w:t>Draagt topsportbeleid uit</w:t>
            </w:r>
          </w:p>
        </w:tc>
        <w:tc>
          <w:tcPr>
            <w:tcW w:w="365" w:type="dxa"/>
          </w:tcPr>
          <w:p w14:paraId="43E7ED3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3384A5D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02DBAFF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40FA04F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C1229F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0386D585" w14:textId="77777777" w:rsidR="00B322D4" w:rsidRPr="00533B8F" w:rsidRDefault="00B322D4" w:rsidP="002D6683">
            <w:pPr>
              <w:spacing w:line="276" w:lineRule="auto"/>
              <w:rPr>
                <w:b w:val="0"/>
                <w:noProof w:val="0"/>
                <w:color w:val="1F497D" w:themeColor="text2"/>
              </w:rPr>
            </w:pPr>
            <w:r w:rsidRPr="00533B8F">
              <w:rPr>
                <w:b w:val="0"/>
                <w:noProof w:val="0"/>
                <w:color w:val="1F497D" w:themeColor="text2"/>
              </w:rPr>
              <w:t>5</w:t>
            </w:r>
          </w:p>
        </w:tc>
        <w:tc>
          <w:tcPr>
            <w:tcW w:w="3990" w:type="dxa"/>
          </w:tcPr>
          <w:p w14:paraId="66BA1393"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szCs w:val="20"/>
              </w:rPr>
              <w:t>Vertoont voorbeeldgedrag op en rond de sportlocatie</w:t>
            </w:r>
          </w:p>
        </w:tc>
        <w:tc>
          <w:tcPr>
            <w:tcW w:w="365" w:type="dxa"/>
          </w:tcPr>
          <w:p w14:paraId="0B8DDA7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5C0244C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5E150EF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68ECB61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9BE6E68"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3FE160AB" w14:textId="77777777" w:rsidR="00B322D4" w:rsidRPr="00533B8F" w:rsidRDefault="00B322D4" w:rsidP="002D6683">
            <w:pPr>
              <w:spacing w:line="276" w:lineRule="auto"/>
              <w:rPr>
                <w:b w:val="0"/>
                <w:noProof w:val="0"/>
                <w:color w:val="1F497D" w:themeColor="text2"/>
              </w:rPr>
            </w:pPr>
            <w:r w:rsidRPr="00533B8F">
              <w:rPr>
                <w:b w:val="0"/>
                <w:noProof w:val="0"/>
                <w:color w:val="1F497D" w:themeColor="text2"/>
              </w:rPr>
              <w:t>6</w:t>
            </w:r>
          </w:p>
        </w:tc>
        <w:tc>
          <w:tcPr>
            <w:tcW w:w="3990" w:type="dxa"/>
          </w:tcPr>
          <w:p w14:paraId="44465BD5"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Gaat sportief en respectvol om met alle betrokkenen</w:t>
            </w:r>
          </w:p>
        </w:tc>
        <w:tc>
          <w:tcPr>
            <w:tcW w:w="365" w:type="dxa"/>
          </w:tcPr>
          <w:p w14:paraId="5A3DE0C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12E6244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220B027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1B6AC2C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143E84C0" w14:textId="77777777" w:rsidTr="00956421">
        <w:trPr>
          <w:trHeight w:val="397"/>
        </w:trPr>
        <w:tc>
          <w:tcPr>
            <w:cnfStyle w:val="001000000000" w:firstRow="0" w:lastRow="0" w:firstColumn="1" w:lastColumn="0" w:oddVBand="0" w:evenVBand="0" w:oddHBand="0" w:evenHBand="0" w:firstRowFirstColumn="0" w:firstRowLastColumn="0" w:lastRowFirstColumn="0" w:lastRowLastColumn="0"/>
            <w:tcW w:w="490" w:type="dxa"/>
          </w:tcPr>
          <w:p w14:paraId="499E7521" w14:textId="77777777" w:rsidR="00B322D4" w:rsidRPr="00533B8F" w:rsidRDefault="00B322D4" w:rsidP="002D6683">
            <w:pPr>
              <w:spacing w:line="276" w:lineRule="auto"/>
              <w:rPr>
                <w:b w:val="0"/>
                <w:noProof w:val="0"/>
                <w:color w:val="1F497D" w:themeColor="text2"/>
              </w:rPr>
            </w:pPr>
            <w:r w:rsidRPr="00533B8F">
              <w:rPr>
                <w:b w:val="0"/>
                <w:noProof w:val="0"/>
                <w:color w:val="1F497D" w:themeColor="text2"/>
              </w:rPr>
              <w:t>7</w:t>
            </w:r>
          </w:p>
        </w:tc>
        <w:tc>
          <w:tcPr>
            <w:tcW w:w="3990" w:type="dxa"/>
          </w:tcPr>
          <w:p w14:paraId="5F005BA9"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cs="Arial"/>
                <w:noProof w:val="0"/>
                <w:color w:val="1F497D" w:themeColor="text2"/>
              </w:rPr>
            </w:pPr>
            <w:r w:rsidRPr="009A49B2">
              <w:rPr>
                <w:rFonts w:eastAsia="Calibri" w:cs="Arial"/>
                <w:noProof w:val="0"/>
                <w:color w:val="1F497D" w:themeColor="text2"/>
                <w:szCs w:val="20"/>
              </w:rPr>
              <w:t>Komt afspraken na</w:t>
            </w:r>
          </w:p>
        </w:tc>
        <w:tc>
          <w:tcPr>
            <w:tcW w:w="365" w:type="dxa"/>
          </w:tcPr>
          <w:p w14:paraId="2BC9591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666B49A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3CF663E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5362E6D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8CBA593"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6"/>
            <w:shd w:val="clear" w:color="auto" w:fill="FAD7B6"/>
          </w:tcPr>
          <w:p w14:paraId="3D776788" w14:textId="77777777" w:rsidR="00B322D4" w:rsidRPr="00647EA2" w:rsidRDefault="00B322D4" w:rsidP="002D6683">
            <w:pPr>
              <w:rPr>
                <w:noProof w:val="0"/>
              </w:rPr>
            </w:pPr>
            <w:r w:rsidRPr="00647EA2">
              <w:rPr>
                <w:noProof w:val="0"/>
              </w:rPr>
              <w:t xml:space="preserve">Werkproces 5.3.2 Ontwikkelt meerjarenbeleid gericht op talentherkenning </w:t>
            </w:r>
          </w:p>
        </w:tc>
      </w:tr>
      <w:tr w:rsidR="00B322D4" w:rsidRPr="00647EA2" w14:paraId="2234C72C"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6"/>
          </w:tcPr>
          <w:p w14:paraId="279BB1B9" w14:textId="77777777" w:rsidR="00B322D4" w:rsidRPr="00DD4A89" w:rsidRDefault="00B322D4" w:rsidP="002D6683">
            <w:pPr>
              <w:rPr>
                <w:b w:val="0"/>
                <w:noProof w:val="0"/>
              </w:rPr>
            </w:pPr>
            <w:r w:rsidRPr="00DD4A89">
              <w:rPr>
                <w:b w:val="0"/>
                <w:noProof w:val="0"/>
              </w:rPr>
              <w:t>De resultaten van dit werkproces zijn:</w:t>
            </w:r>
          </w:p>
          <w:p w14:paraId="1AFDDE53" w14:textId="31408E0E" w:rsidR="00B322D4" w:rsidRPr="00DD4A89" w:rsidRDefault="00B322D4" w:rsidP="00DD4A89">
            <w:pPr>
              <w:pStyle w:val="Opsomming"/>
              <w:rPr>
                <w:b w:val="0"/>
              </w:rPr>
            </w:pPr>
            <w:r w:rsidRPr="00DD4A89">
              <w:rPr>
                <w:b w:val="0"/>
              </w:rPr>
              <w:t>De randvoorwaarden zijn gecheckt</w:t>
            </w:r>
            <w:r w:rsidR="004534E3">
              <w:rPr>
                <w:b w:val="0"/>
              </w:rPr>
              <w:t>;</w:t>
            </w:r>
          </w:p>
          <w:p w14:paraId="1846E102" w14:textId="00AD291D" w:rsidR="00B322D4" w:rsidRPr="00DD4A89" w:rsidRDefault="00B322D4" w:rsidP="00DD4A89">
            <w:pPr>
              <w:pStyle w:val="Opsomming"/>
              <w:rPr>
                <w:b w:val="0"/>
              </w:rPr>
            </w:pPr>
            <w:r w:rsidRPr="00DD4A89">
              <w:rPr>
                <w:b w:val="0"/>
              </w:rPr>
              <w:t>Het topsportbeleid en het uitvoeringsprogramma zijn bekend bij de sleutelfiguren.</w:t>
            </w:r>
          </w:p>
          <w:p w14:paraId="61DF9FF9" w14:textId="77777777" w:rsidR="00DD4A89" w:rsidRPr="00C55B94" w:rsidRDefault="00DD4A89" w:rsidP="00DD4A89">
            <w:pPr>
              <w:rPr>
                <w:rFonts w:cs="Arial"/>
                <w:color w:val="FF0000"/>
              </w:rPr>
            </w:pPr>
          </w:p>
          <w:p w14:paraId="7232CECF" w14:textId="2FCC35FB" w:rsidR="00B322D4" w:rsidRPr="0095543D" w:rsidRDefault="00DD4A89" w:rsidP="00DD4A89">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7B0754C5"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5DC9B315" w14:textId="77777777" w:rsidR="00B322D4" w:rsidRPr="00F96346" w:rsidRDefault="00B322D4" w:rsidP="002D6683">
            <w:pPr>
              <w:rPr>
                <w:b w:val="0"/>
                <w:noProof w:val="0"/>
              </w:rPr>
            </w:pPr>
            <w:r w:rsidRPr="00F96346">
              <w:rPr>
                <w:b w:val="0"/>
                <w:noProof w:val="0"/>
              </w:rPr>
              <w:t>8</w:t>
            </w:r>
          </w:p>
        </w:tc>
        <w:tc>
          <w:tcPr>
            <w:tcW w:w="3990" w:type="dxa"/>
          </w:tcPr>
          <w:p w14:paraId="1DE80D2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Checkt alle randvoorwaarden die nodig zijn voor de optimale uitvoering van het eigen sporttechnische programma</w:t>
            </w:r>
          </w:p>
        </w:tc>
        <w:tc>
          <w:tcPr>
            <w:tcW w:w="365" w:type="dxa"/>
          </w:tcPr>
          <w:p w14:paraId="6A4CCFC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1FCB095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4B32FDF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7E46BE8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113CABA" w14:textId="77777777" w:rsidTr="00956421">
        <w:trPr>
          <w:trHeight w:val="319"/>
        </w:trPr>
        <w:tc>
          <w:tcPr>
            <w:cnfStyle w:val="001000000000" w:firstRow="0" w:lastRow="0" w:firstColumn="1" w:lastColumn="0" w:oddVBand="0" w:evenVBand="0" w:oddHBand="0" w:evenHBand="0" w:firstRowFirstColumn="0" w:firstRowLastColumn="0" w:lastRowFirstColumn="0" w:lastRowLastColumn="0"/>
            <w:tcW w:w="490" w:type="dxa"/>
          </w:tcPr>
          <w:p w14:paraId="634BF7C9" w14:textId="77777777" w:rsidR="00B322D4" w:rsidRPr="00F96346" w:rsidRDefault="00B322D4" w:rsidP="002D6683">
            <w:pPr>
              <w:rPr>
                <w:b w:val="0"/>
                <w:noProof w:val="0"/>
              </w:rPr>
            </w:pPr>
            <w:r w:rsidRPr="00F96346">
              <w:rPr>
                <w:b w:val="0"/>
                <w:noProof w:val="0"/>
              </w:rPr>
              <w:t>9</w:t>
            </w:r>
          </w:p>
        </w:tc>
        <w:tc>
          <w:tcPr>
            <w:tcW w:w="3990" w:type="dxa"/>
          </w:tcPr>
          <w:p w14:paraId="746DBB5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Stelt een uitvoeringsprogramma op</w:t>
            </w:r>
          </w:p>
        </w:tc>
        <w:tc>
          <w:tcPr>
            <w:tcW w:w="365" w:type="dxa"/>
          </w:tcPr>
          <w:p w14:paraId="30B943A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4E658DD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28FEB2E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4E229DF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217FC3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0F5516EB" w14:textId="77777777" w:rsidR="00B322D4" w:rsidRPr="00F96346" w:rsidRDefault="00B322D4" w:rsidP="002D6683">
            <w:pPr>
              <w:rPr>
                <w:b w:val="0"/>
                <w:noProof w:val="0"/>
              </w:rPr>
            </w:pPr>
            <w:r w:rsidRPr="00F96346">
              <w:rPr>
                <w:b w:val="0"/>
                <w:noProof w:val="0"/>
              </w:rPr>
              <w:t>10</w:t>
            </w:r>
          </w:p>
        </w:tc>
        <w:tc>
          <w:tcPr>
            <w:tcW w:w="3990" w:type="dxa"/>
          </w:tcPr>
          <w:p w14:paraId="4E5CE49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Stelt eisen voor talentherkenning op, verzorgt instructie aan scouts, analyseert rapportages en selecteert</w:t>
            </w:r>
          </w:p>
        </w:tc>
        <w:tc>
          <w:tcPr>
            <w:tcW w:w="365" w:type="dxa"/>
          </w:tcPr>
          <w:p w14:paraId="5CB9C5E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5DE9007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4EC4744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61ADC2D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A6CBD96"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639" w:type="dxa"/>
            <w:gridSpan w:val="6"/>
            <w:shd w:val="clear" w:color="auto" w:fill="FAD7B6"/>
          </w:tcPr>
          <w:p w14:paraId="4D344CA2" w14:textId="77777777" w:rsidR="00B322D4" w:rsidRPr="00647EA2" w:rsidRDefault="00B322D4" w:rsidP="002D6683">
            <w:pPr>
              <w:rPr>
                <w:noProof w:val="0"/>
              </w:rPr>
            </w:pPr>
            <w:r w:rsidRPr="00647EA2">
              <w:rPr>
                <w:noProof w:val="0"/>
              </w:rPr>
              <w:t xml:space="preserve">Werkproces 5.3.3 Voert </w:t>
            </w:r>
            <w:r>
              <w:rPr>
                <w:noProof w:val="0"/>
              </w:rPr>
              <w:t>t</w:t>
            </w:r>
            <w:r w:rsidRPr="00647EA2">
              <w:rPr>
                <w:noProof w:val="0"/>
              </w:rPr>
              <w:t xml:space="preserve">opsportbeleid uit </w:t>
            </w:r>
          </w:p>
        </w:tc>
      </w:tr>
      <w:tr w:rsidR="00B322D4" w:rsidRPr="00647EA2" w14:paraId="192FAAA2"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639" w:type="dxa"/>
            <w:gridSpan w:val="6"/>
          </w:tcPr>
          <w:p w14:paraId="68B2226B" w14:textId="77777777" w:rsidR="00B322D4" w:rsidRPr="004534E3" w:rsidRDefault="00B322D4" w:rsidP="002D6683">
            <w:pPr>
              <w:rPr>
                <w:b w:val="0"/>
                <w:noProof w:val="0"/>
              </w:rPr>
            </w:pPr>
            <w:r w:rsidRPr="004534E3">
              <w:rPr>
                <w:b w:val="0"/>
                <w:noProof w:val="0"/>
              </w:rPr>
              <w:t>Het resultaat van dit werkproces is:</w:t>
            </w:r>
          </w:p>
          <w:p w14:paraId="14DF578A" w14:textId="3440A586" w:rsidR="00B322D4" w:rsidRPr="004534E3" w:rsidRDefault="00B322D4" w:rsidP="004534E3">
            <w:pPr>
              <w:pStyle w:val="Opsomming"/>
              <w:rPr>
                <w:b w:val="0"/>
                <w:noProof w:val="0"/>
              </w:rPr>
            </w:pPr>
            <w:r w:rsidRPr="004534E3">
              <w:rPr>
                <w:b w:val="0"/>
              </w:rPr>
              <w:t>De uitvoering is conform vastgesteld beleid.</w:t>
            </w:r>
          </w:p>
          <w:p w14:paraId="5D74523F" w14:textId="77777777" w:rsidR="004534E3" w:rsidRPr="00C55B94" w:rsidRDefault="004534E3" w:rsidP="004534E3">
            <w:pPr>
              <w:rPr>
                <w:rFonts w:cs="Arial"/>
                <w:color w:val="FF0000"/>
              </w:rPr>
            </w:pPr>
          </w:p>
          <w:p w14:paraId="572DF57D" w14:textId="3DA2B09B" w:rsidR="00B322D4" w:rsidRPr="0095543D" w:rsidRDefault="004534E3" w:rsidP="004534E3">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3ADCFBD1"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54B1C3BF" w14:textId="77777777" w:rsidR="00B322D4" w:rsidRPr="001A39C3" w:rsidRDefault="00B322D4" w:rsidP="002D6683">
            <w:pPr>
              <w:rPr>
                <w:b w:val="0"/>
                <w:noProof w:val="0"/>
              </w:rPr>
            </w:pPr>
            <w:r w:rsidRPr="001A39C3">
              <w:rPr>
                <w:b w:val="0"/>
                <w:noProof w:val="0"/>
              </w:rPr>
              <w:t>11</w:t>
            </w:r>
          </w:p>
        </w:tc>
        <w:tc>
          <w:tcPr>
            <w:tcW w:w="3990" w:type="dxa"/>
          </w:tcPr>
          <w:p w14:paraId="42AF476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Geeft uitvoering aan (een deel van) de beleidsplannen en coördinatie hiervan</w:t>
            </w:r>
          </w:p>
        </w:tc>
        <w:tc>
          <w:tcPr>
            <w:tcW w:w="365" w:type="dxa"/>
          </w:tcPr>
          <w:p w14:paraId="5952620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48868D5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6CE824C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20D8DE8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DEE2FE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4AB54B8E" w14:textId="77777777" w:rsidR="00B322D4" w:rsidRPr="001A39C3" w:rsidRDefault="00B322D4" w:rsidP="002D6683">
            <w:pPr>
              <w:rPr>
                <w:b w:val="0"/>
                <w:noProof w:val="0"/>
              </w:rPr>
            </w:pPr>
            <w:r w:rsidRPr="001A39C3">
              <w:rPr>
                <w:b w:val="0"/>
                <w:noProof w:val="0"/>
              </w:rPr>
              <w:t>12</w:t>
            </w:r>
          </w:p>
        </w:tc>
        <w:tc>
          <w:tcPr>
            <w:tcW w:w="3990" w:type="dxa"/>
          </w:tcPr>
          <w:p w14:paraId="28205D2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rFonts w:eastAsia="Calibri" w:cs="Arial"/>
                <w:noProof w:val="0"/>
                <w:szCs w:val="20"/>
              </w:rPr>
            </w:pPr>
            <w:r w:rsidRPr="00647EA2">
              <w:rPr>
                <w:noProof w:val="0"/>
              </w:rPr>
              <w:t>Bewaakt het budget</w:t>
            </w:r>
            <w:r w:rsidRPr="00647EA2">
              <w:rPr>
                <w:rFonts w:eastAsia="Calibri" w:cs="Arial"/>
                <w:noProof w:val="0"/>
                <w:szCs w:val="20"/>
              </w:rPr>
              <w:t xml:space="preserve"> </w:t>
            </w:r>
          </w:p>
        </w:tc>
        <w:tc>
          <w:tcPr>
            <w:tcW w:w="365" w:type="dxa"/>
          </w:tcPr>
          <w:p w14:paraId="7CA18CF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5CA9884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6EDD7CE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420CBE5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F5C2A5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35B14C4C" w14:textId="77777777" w:rsidR="00B322D4" w:rsidRPr="001A39C3" w:rsidRDefault="00B322D4" w:rsidP="002D6683">
            <w:pPr>
              <w:spacing w:line="276" w:lineRule="auto"/>
              <w:rPr>
                <w:b w:val="0"/>
                <w:noProof w:val="0"/>
                <w:color w:val="1F497D" w:themeColor="text2"/>
              </w:rPr>
            </w:pPr>
            <w:r w:rsidRPr="001A39C3">
              <w:rPr>
                <w:b w:val="0"/>
                <w:noProof w:val="0"/>
                <w:color w:val="1F497D" w:themeColor="text2"/>
              </w:rPr>
              <w:lastRenderedPageBreak/>
              <w:t>13</w:t>
            </w:r>
          </w:p>
        </w:tc>
        <w:tc>
          <w:tcPr>
            <w:tcW w:w="3990" w:type="dxa"/>
          </w:tcPr>
          <w:p w14:paraId="6DC8D83F"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Houdt zich aan de beroepscode</w:t>
            </w:r>
          </w:p>
        </w:tc>
        <w:tc>
          <w:tcPr>
            <w:tcW w:w="365" w:type="dxa"/>
          </w:tcPr>
          <w:p w14:paraId="4D1CE48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6877911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4E050F5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332A787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D631D3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0DD260BF" w14:textId="77777777" w:rsidR="00B322D4" w:rsidRPr="001A39C3" w:rsidRDefault="00B322D4" w:rsidP="002D6683">
            <w:pPr>
              <w:spacing w:line="276" w:lineRule="auto"/>
              <w:rPr>
                <w:b w:val="0"/>
                <w:noProof w:val="0"/>
                <w:color w:val="1F497D" w:themeColor="text2"/>
              </w:rPr>
            </w:pPr>
            <w:r w:rsidRPr="001A39C3">
              <w:rPr>
                <w:b w:val="0"/>
                <w:noProof w:val="0"/>
                <w:color w:val="1F497D" w:themeColor="text2"/>
              </w:rPr>
              <w:t>14</w:t>
            </w:r>
          </w:p>
        </w:tc>
        <w:tc>
          <w:tcPr>
            <w:tcW w:w="3990" w:type="dxa"/>
          </w:tcPr>
          <w:p w14:paraId="5AD637F5"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szCs w:val="20"/>
              </w:rPr>
              <w:t>Gaat vertrouwelijk om met (persoonlijke) informatie</w:t>
            </w:r>
          </w:p>
        </w:tc>
        <w:tc>
          <w:tcPr>
            <w:tcW w:w="365" w:type="dxa"/>
          </w:tcPr>
          <w:p w14:paraId="672D9129"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5A26C5F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1C852FB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3C83F53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F56DF18"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4E659A55" w14:textId="77777777" w:rsidR="00B322D4" w:rsidRPr="001A39C3" w:rsidRDefault="00B322D4" w:rsidP="002D6683">
            <w:pPr>
              <w:spacing w:line="276" w:lineRule="auto"/>
              <w:rPr>
                <w:b w:val="0"/>
                <w:noProof w:val="0"/>
                <w:color w:val="1F497D" w:themeColor="text2"/>
              </w:rPr>
            </w:pPr>
            <w:r w:rsidRPr="001A39C3">
              <w:rPr>
                <w:b w:val="0"/>
                <w:noProof w:val="0"/>
                <w:color w:val="1F497D" w:themeColor="text2"/>
              </w:rPr>
              <w:t>15</w:t>
            </w:r>
          </w:p>
        </w:tc>
        <w:tc>
          <w:tcPr>
            <w:tcW w:w="3990" w:type="dxa"/>
          </w:tcPr>
          <w:p w14:paraId="2ADE7B4F"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Reflecteert op het eigen handelen</w:t>
            </w:r>
          </w:p>
        </w:tc>
        <w:tc>
          <w:tcPr>
            <w:tcW w:w="365" w:type="dxa"/>
          </w:tcPr>
          <w:p w14:paraId="342D43A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4789B2E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08A192E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398D5DD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93805F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42B98691" w14:textId="77777777" w:rsidR="00B322D4" w:rsidRPr="001A39C3" w:rsidRDefault="00B322D4" w:rsidP="002D6683">
            <w:pPr>
              <w:spacing w:line="276" w:lineRule="auto"/>
              <w:rPr>
                <w:b w:val="0"/>
                <w:noProof w:val="0"/>
                <w:color w:val="1F497D" w:themeColor="text2"/>
              </w:rPr>
            </w:pPr>
            <w:r w:rsidRPr="001A39C3">
              <w:rPr>
                <w:b w:val="0"/>
                <w:noProof w:val="0"/>
                <w:color w:val="1F497D" w:themeColor="text2"/>
              </w:rPr>
              <w:t>16</w:t>
            </w:r>
          </w:p>
        </w:tc>
        <w:tc>
          <w:tcPr>
            <w:tcW w:w="3990" w:type="dxa"/>
          </w:tcPr>
          <w:p w14:paraId="626C436A"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Vraagt feedback</w:t>
            </w:r>
          </w:p>
        </w:tc>
        <w:tc>
          <w:tcPr>
            <w:tcW w:w="365" w:type="dxa"/>
          </w:tcPr>
          <w:p w14:paraId="6E631212"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69B9313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00A16AB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4B86B0C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F74A815"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454A24A8" w14:textId="77777777" w:rsidR="00B322D4" w:rsidRPr="001A39C3" w:rsidRDefault="00B322D4" w:rsidP="002D6683">
            <w:pPr>
              <w:spacing w:line="276" w:lineRule="auto"/>
              <w:rPr>
                <w:b w:val="0"/>
                <w:noProof w:val="0"/>
                <w:color w:val="1F497D" w:themeColor="text2"/>
              </w:rPr>
            </w:pPr>
            <w:r w:rsidRPr="001A39C3">
              <w:rPr>
                <w:b w:val="0"/>
                <w:noProof w:val="0"/>
                <w:color w:val="1F497D" w:themeColor="text2"/>
              </w:rPr>
              <w:t>17</w:t>
            </w:r>
          </w:p>
        </w:tc>
        <w:tc>
          <w:tcPr>
            <w:tcW w:w="3990" w:type="dxa"/>
          </w:tcPr>
          <w:p w14:paraId="486D1CE5"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Verwoordt eigen leerbehoeften</w:t>
            </w:r>
          </w:p>
        </w:tc>
        <w:tc>
          <w:tcPr>
            <w:tcW w:w="365" w:type="dxa"/>
          </w:tcPr>
          <w:p w14:paraId="1CFA4B32"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4923740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70266F6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0D8DAEB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5E4931F"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0960DBF0" w14:textId="77777777" w:rsidR="00B322D4" w:rsidRPr="001A39C3" w:rsidRDefault="00B322D4" w:rsidP="002D6683">
            <w:pPr>
              <w:spacing w:line="276" w:lineRule="auto"/>
              <w:rPr>
                <w:b w:val="0"/>
                <w:noProof w:val="0"/>
                <w:color w:val="1F497D" w:themeColor="text2"/>
              </w:rPr>
            </w:pPr>
            <w:r w:rsidRPr="001A39C3">
              <w:rPr>
                <w:b w:val="0"/>
                <w:noProof w:val="0"/>
                <w:color w:val="1F497D" w:themeColor="text2"/>
              </w:rPr>
              <w:t>18</w:t>
            </w:r>
          </w:p>
        </w:tc>
        <w:tc>
          <w:tcPr>
            <w:tcW w:w="3990" w:type="dxa"/>
          </w:tcPr>
          <w:p w14:paraId="63E24367"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 xml:space="preserve">Raadpleegt kennisbronnen/deskundigen </w:t>
            </w:r>
          </w:p>
        </w:tc>
        <w:tc>
          <w:tcPr>
            <w:tcW w:w="365" w:type="dxa"/>
          </w:tcPr>
          <w:p w14:paraId="7A40AF9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1E9E1B2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3283E65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0929065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7DFED68"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0" w:type="dxa"/>
          </w:tcPr>
          <w:p w14:paraId="2CECAE21" w14:textId="77777777" w:rsidR="00B322D4" w:rsidRPr="001A39C3" w:rsidRDefault="00B322D4" w:rsidP="002D6683">
            <w:pPr>
              <w:spacing w:line="276" w:lineRule="auto"/>
              <w:rPr>
                <w:b w:val="0"/>
                <w:noProof w:val="0"/>
                <w:color w:val="1F497D" w:themeColor="text2"/>
              </w:rPr>
            </w:pPr>
            <w:r w:rsidRPr="001A39C3">
              <w:rPr>
                <w:b w:val="0"/>
                <w:noProof w:val="0"/>
                <w:color w:val="1F497D" w:themeColor="text2"/>
              </w:rPr>
              <w:t>19</w:t>
            </w:r>
          </w:p>
        </w:tc>
        <w:tc>
          <w:tcPr>
            <w:tcW w:w="3990" w:type="dxa"/>
          </w:tcPr>
          <w:p w14:paraId="0EE105BA"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Legt leermomenten vast</w:t>
            </w:r>
          </w:p>
        </w:tc>
        <w:tc>
          <w:tcPr>
            <w:tcW w:w="365" w:type="dxa"/>
          </w:tcPr>
          <w:p w14:paraId="69A56CF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6" w:type="dxa"/>
          </w:tcPr>
          <w:p w14:paraId="0A5202A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69" w:type="dxa"/>
          </w:tcPr>
          <w:p w14:paraId="073C2F4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59" w:type="dxa"/>
          </w:tcPr>
          <w:p w14:paraId="2AEED7F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3F75B1C" w14:textId="77777777" w:rsidTr="00956421">
        <w:trPr>
          <w:trHeight w:val="454"/>
        </w:trPr>
        <w:tc>
          <w:tcPr>
            <w:cnfStyle w:val="001000000000" w:firstRow="0" w:lastRow="0" w:firstColumn="1" w:lastColumn="0" w:oddVBand="0" w:evenVBand="0" w:oddHBand="0" w:evenHBand="0" w:firstRowFirstColumn="0" w:firstRowLastColumn="0" w:lastRowFirstColumn="0" w:lastRowLastColumn="0"/>
            <w:tcW w:w="4480" w:type="dxa"/>
            <w:gridSpan w:val="2"/>
          </w:tcPr>
          <w:p w14:paraId="54A37DFB" w14:textId="77777777" w:rsidR="00B322D4" w:rsidRPr="00647EA2" w:rsidRDefault="00B322D4" w:rsidP="002D6683">
            <w:pPr>
              <w:rPr>
                <w:noProof w:val="0"/>
              </w:rPr>
            </w:pPr>
            <w:r w:rsidRPr="00647EA2">
              <w:rPr>
                <w:noProof w:val="0"/>
              </w:rPr>
              <w:t>Resultaat van de PVB</w:t>
            </w:r>
          </w:p>
        </w:tc>
        <w:tc>
          <w:tcPr>
            <w:tcW w:w="1100" w:type="dxa"/>
            <w:gridSpan w:val="3"/>
          </w:tcPr>
          <w:p w14:paraId="1F24DFC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4059" w:type="dxa"/>
            <w:vMerge w:val="restart"/>
          </w:tcPr>
          <w:p w14:paraId="64AA783D" w14:textId="77777777" w:rsidR="00B322D4" w:rsidRPr="001A39C3" w:rsidRDefault="00B322D4" w:rsidP="002D6683">
            <w:pPr>
              <w:cnfStyle w:val="000000000000" w:firstRow="0" w:lastRow="0" w:firstColumn="0" w:lastColumn="0" w:oddVBand="0" w:evenVBand="0" w:oddHBand="0" w:evenHBand="0" w:firstRowFirstColumn="0" w:firstRowLastColumn="0" w:lastRowFirstColumn="0" w:lastRowLastColumn="0"/>
              <w:rPr>
                <w:b/>
                <w:noProof w:val="0"/>
              </w:rPr>
            </w:pPr>
            <w:r w:rsidRPr="001A39C3">
              <w:rPr>
                <w:b/>
                <w:noProof w:val="0"/>
              </w:rPr>
              <w:t>Toelichting</w:t>
            </w:r>
          </w:p>
          <w:p w14:paraId="7AD3A1E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1FB82517"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5580" w:type="dxa"/>
            <w:gridSpan w:val="5"/>
          </w:tcPr>
          <w:p w14:paraId="636F1790" w14:textId="77777777" w:rsidR="00B322D4" w:rsidRPr="00647EA2" w:rsidRDefault="00B322D4" w:rsidP="002D6683">
            <w:pPr>
              <w:rPr>
                <w:noProof w:val="0"/>
              </w:rPr>
            </w:pPr>
            <w:r w:rsidRPr="00647EA2">
              <w:rPr>
                <w:noProof w:val="0"/>
              </w:rPr>
              <w:t>Handtekening PVB-beoordelaar:</w:t>
            </w:r>
          </w:p>
          <w:p w14:paraId="37E7D9B6" w14:textId="77777777" w:rsidR="00B322D4" w:rsidRPr="00647EA2" w:rsidRDefault="00B322D4" w:rsidP="002D6683">
            <w:pPr>
              <w:rPr>
                <w:noProof w:val="0"/>
              </w:rPr>
            </w:pPr>
          </w:p>
          <w:p w14:paraId="5497F242" w14:textId="77777777" w:rsidR="00B322D4" w:rsidRPr="00647EA2" w:rsidRDefault="00B322D4" w:rsidP="002D6683">
            <w:pPr>
              <w:rPr>
                <w:noProof w:val="0"/>
              </w:rPr>
            </w:pPr>
          </w:p>
          <w:p w14:paraId="6435B154" w14:textId="77777777" w:rsidR="00B322D4" w:rsidRPr="00647EA2" w:rsidRDefault="00B322D4" w:rsidP="002D6683">
            <w:pPr>
              <w:rPr>
                <w:noProof w:val="0"/>
              </w:rPr>
            </w:pPr>
          </w:p>
        </w:tc>
        <w:tc>
          <w:tcPr>
            <w:tcW w:w="4059" w:type="dxa"/>
            <w:vMerge/>
          </w:tcPr>
          <w:p w14:paraId="7AE0DE2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160EFEC3"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5580" w:type="dxa"/>
            <w:gridSpan w:val="5"/>
          </w:tcPr>
          <w:p w14:paraId="7673946E" w14:textId="77777777" w:rsidR="00B322D4" w:rsidRPr="00647EA2" w:rsidRDefault="00B322D4" w:rsidP="002D6683">
            <w:pPr>
              <w:pStyle w:val="Rodetekst"/>
              <w:rPr>
                <w:noProof w:val="0"/>
              </w:rPr>
            </w:pPr>
            <w:r w:rsidRPr="00647EA2">
              <w:rPr>
                <w:noProof w:val="0"/>
              </w:rPr>
              <w:t>Akkoord toetsingscommissie</w:t>
            </w:r>
          </w:p>
        </w:tc>
        <w:tc>
          <w:tcPr>
            <w:tcW w:w="4059" w:type="dxa"/>
          </w:tcPr>
          <w:p w14:paraId="4B123F3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bl>
    <w:p w14:paraId="58504F03" w14:textId="77777777" w:rsidR="00B322D4" w:rsidRPr="00647EA2" w:rsidRDefault="00B322D4" w:rsidP="00B322D4">
      <w:pPr>
        <w:rPr>
          <w:noProof w:val="0"/>
        </w:rPr>
      </w:pPr>
    </w:p>
    <w:p w14:paraId="1BF40D91" w14:textId="77777777" w:rsidR="00B322D4" w:rsidRPr="00647EA2" w:rsidRDefault="00B322D4" w:rsidP="00B322D4">
      <w:pPr>
        <w:spacing w:after="200"/>
        <w:rPr>
          <w:noProof w:val="0"/>
        </w:rPr>
        <w:sectPr w:rsidR="00B322D4" w:rsidRPr="00647EA2" w:rsidSect="001721D0">
          <w:footerReference w:type="default" r:id="rId16"/>
          <w:pgSz w:w="11906" w:h="16838"/>
          <w:pgMar w:top="1134" w:right="1418" w:bottom="1134" w:left="1418" w:header="709" w:footer="709" w:gutter="0"/>
          <w:cols w:space="708"/>
        </w:sectPr>
      </w:pPr>
    </w:p>
    <w:p w14:paraId="7CB94798" w14:textId="77777777" w:rsidR="00B322D4" w:rsidRPr="001F496E" w:rsidRDefault="00B322D4" w:rsidP="00B322D4">
      <w:pPr>
        <w:pStyle w:val="Kop1"/>
        <w:rPr>
          <w:noProof w:val="0"/>
          <w:color w:val="1F497D" w:themeColor="text2"/>
        </w:rPr>
      </w:pPr>
      <w:bookmarkStart w:id="236" w:name="_Toc342403652"/>
      <w:bookmarkStart w:id="237" w:name="_Toc342425961"/>
      <w:bookmarkStart w:id="238" w:name="_Toc342840304"/>
      <w:bookmarkStart w:id="239" w:name="_Toc344645081"/>
      <w:bookmarkStart w:id="240" w:name="_Toc350414031"/>
      <w:bookmarkStart w:id="241" w:name="_Toc354670082"/>
      <w:r w:rsidRPr="009A49B2">
        <w:rPr>
          <w:noProof w:val="0"/>
          <w:color w:val="1F497D" w:themeColor="text2"/>
        </w:rPr>
        <w:lastRenderedPageBreak/>
        <w:t>PVB 5.5 Managen van topsportbegeleidingsteams en netwerken</w:t>
      </w:r>
      <w:bookmarkEnd w:id="236"/>
      <w:bookmarkEnd w:id="237"/>
      <w:bookmarkEnd w:id="238"/>
      <w:bookmarkEnd w:id="239"/>
      <w:bookmarkEnd w:id="240"/>
      <w:bookmarkEnd w:id="241"/>
      <w:r w:rsidRPr="009A49B2">
        <w:rPr>
          <w:noProof w:val="0"/>
          <w:color w:val="1F497D" w:themeColor="text2"/>
        </w:rPr>
        <w:t xml:space="preserve"> </w:t>
      </w:r>
    </w:p>
    <w:p w14:paraId="6AFC7CD7" w14:textId="77777777" w:rsidR="00B322D4" w:rsidRPr="001F496E" w:rsidRDefault="00B322D4" w:rsidP="00B322D4">
      <w:pPr>
        <w:pStyle w:val="KopOngenummerd"/>
        <w:rPr>
          <w:noProof w:val="0"/>
          <w:color w:val="1F497D" w:themeColor="text2"/>
        </w:rPr>
      </w:pPr>
      <w:r w:rsidRPr="009A49B2">
        <w:rPr>
          <w:noProof w:val="0"/>
          <w:color w:val="1F497D" w:themeColor="text2"/>
        </w:rPr>
        <w:t xml:space="preserve">Deelkwalificatie van trainer-coach 5 </w:t>
      </w:r>
    </w:p>
    <w:p w14:paraId="734E3039" w14:textId="77777777" w:rsidR="00B322D4" w:rsidRPr="00647EA2" w:rsidRDefault="00B322D4" w:rsidP="00B322D4">
      <w:pPr>
        <w:pStyle w:val="Kop2"/>
        <w:ind w:left="567" w:hanging="567"/>
        <w:rPr>
          <w:rFonts w:eastAsia="Times New Roman"/>
          <w:noProof w:val="0"/>
        </w:rPr>
      </w:pPr>
      <w:bookmarkStart w:id="242" w:name="_Toc342403653"/>
      <w:bookmarkStart w:id="243" w:name="_Toc342425962"/>
      <w:bookmarkStart w:id="244" w:name="_Toc342840305"/>
      <w:bookmarkStart w:id="245" w:name="_Toc344645082"/>
      <w:bookmarkStart w:id="246" w:name="_Toc350414032"/>
      <w:bookmarkStart w:id="247" w:name="_Toc354670083"/>
      <w:r w:rsidRPr="00647EA2">
        <w:rPr>
          <w:rFonts w:eastAsia="Times New Roman"/>
          <w:noProof w:val="0"/>
        </w:rPr>
        <w:t>Inleiding</w:t>
      </w:r>
      <w:bookmarkEnd w:id="242"/>
      <w:bookmarkEnd w:id="243"/>
      <w:bookmarkEnd w:id="244"/>
      <w:bookmarkEnd w:id="245"/>
      <w:bookmarkEnd w:id="246"/>
      <w:bookmarkEnd w:id="247"/>
      <w:r w:rsidRPr="00647EA2">
        <w:rPr>
          <w:rFonts w:eastAsia="Times New Roman"/>
          <w:noProof w:val="0"/>
        </w:rPr>
        <w:t xml:space="preserve"> </w:t>
      </w:r>
    </w:p>
    <w:p w14:paraId="199CFF1C" w14:textId="77777777" w:rsidR="00B322D4" w:rsidRPr="00647EA2" w:rsidRDefault="00B322D4" w:rsidP="00B322D4">
      <w:pPr>
        <w:rPr>
          <w:noProof w:val="0"/>
        </w:rPr>
      </w:pPr>
    </w:p>
    <w:p w14:paraId="36F38726" w14:textId="77777777" w:rsidR="00B322D4" w:rsidRPr="00647EA2" w:rsidRDefault="00B322D4" w:rsidP="00B322D4">
      <w:pPr>
        <w:rPr>
          <w:noProof w:val="0"/>
        </w:rPr>
      </w:pPr>
      <w:r w:rsidRPr="00647EA2">
        <w:rPr>
          <w:noProof w:val="0"/>
        </w:rPr>
        <w:t xml:space="preserve">Om het door </w:t>
      </w:r>
      <w:r w:rsidRPr="00647EA2">
        <w:rPr>
          <w:noProof w:val="0"/>
          <w:color w:val="FF0000"/>
        </w:rPr>
        <w:t>de eigen sportbond</w:t>
      </w:r>
      <w:r w:rsidRPr="00647EA2">
        <w:rPr>
          <w:noProof w:val="0"/>
        </w:rPr>
        <w:t xml:space="preserve"> </w:t>
      </w:r>
      <w:r w:rsidRPr="00647EA2">
        <w:rPr>
          <w:noProof w:val="0"/>
          <w:color w:val="FF0000"/>
        </w:rPr>
        <w:t>en</w:t>
      </w:r>
      <w:r w:rsidRPr="00647EA2">
        <w:rPr>
          <w:noProof w:val="0"/>
        </w:rPr>
        <w:t xml:space="preserve"> NOC*NSF erkende diploma </w:t>
      </w:r>
      <w:r w:rsidRPr="00647EA2">
        <w:rPr>
          <w:noProof w:val="0"/>
          <w:color w:val="FF0000"/>
        </w:rPr>
        <w:t xml:space="preserve">trainer-coach </w:t>
      </w:r>
      <w:r w:rsidRPr="00647EA2">
        <w:rPr>
          <w:noProof w:val="0"/>
        </w:rPr>
        <w:t xml:space="preserve">5 te behalen, moet je </w:t>
      </w:r>
      <w:r w:rsidRPr="0095543D">
        <w:rPr>
          <w:noProof w:val="0"/>
          <w:color w:val="FF0000"/>
        </w:rPr>
        <w:t>zes</w:t>
      </w:r>
      <w:r w:rsidRPr="00647EA2">
        <w:rPr>
          <w:noProof w:val="0"/>
        </w:rPr>
        <w:t xml:space="preserve"> kerntaken op niveau 5 beheersen. Door met succes een proeve van bekwaamheid (PVB) af te leggen, toon je aan dat je een kerntaak beheerst. </w:t>
      </w:r>
    </w:p>
    <w:p w14:paraId="37949C90" w14:textId="77777777" w:rsidR="00B322D4" w:rsidRPr="00647EA2" w:rsidRDefault="00B322D4" w:rsidP="00B322D4">
      <w:pPr>
        <w:pStyle w:val="Kop2"/>
        <w:numPr>
          <w:ilvl w:val="0"/>
          <w:numId w:val="43"/>
        </w:numPr>
        <w:rPr>
          <w:noProof w:val="0"/>
        </w:rPr>
      </w:pPr>
      <w:bookmarkStart w:id="248" w:name="_Toc342403654"/>
      <w:bookmarkStart w:id="249" w:name="_Toc342425963"/>
      <w:bookmarkStart w:id="250" w:name="_Toc342840306"/>
      <w:bookmarkStart w:id="251" w:name="_Toc344645083"/>
      <w:bookmarkStart w:id="252" w:name="_Toc350414033"/>
      <w:bookmarkStart w:id="253" w:name="_Toc354670084"/>
      <w:r w:rsidRPr="00647EA2">
        <w:rPr>
          <w:noProof w:val="0"/>
        </w:rPr>
        <w:t>Doelstelling</w:t>
      </w:r>
      <w:bookmarkEnd w:id="248"/>
      <w:bookmarkEnd w:id="249"/>
      <w:bookmarkEnd w:id="250"/>
      <w:bookmarkEnd w:id="251"/>
      <w:bookmarkEnd w:id="252"/>
      <w:bookmarkEnd w:id="253"/>
      <w:r w:rsidRPr="00647EA2">
        <w:rPr>
          <w:noProof w:val="0"/>
        </w:rPr>
        <w:t xml:space="preserve"> </w:t>
      </w:r>
    </w:p>
    <w:p w14:paraId="5B471F65" w14:textId="77777777" w:rsidR="00B322D4" w:rsidRPr="00647EA2" w:rsidRDefault="00B322D4" w:rsidP="00B322D4">
      <w:pPr>
        <w:rPr>
          <w:noProof w:val="0"/>
        </w:rPr>
      </w:pPr>
    </w:p>
    <w:p w14:paraId="528C52C9" w14:textId="77777777" w:rsidR="00B322D4" w:rsidRPr="00647EA2" w:rsidRDefault="00B322D4" w:rsidP="00B322D4">
      <w:pPr>
        <w:rPr>
          <w:noProof w:val="0"/>
        </w:rPr>
      </w:pPr>
      <w:r w:rsidRPr="00647EA2">
        <w:rPr>
          <w:noProof w:val="0"/>
        </w:rPr>
        <w:t xml:space="preserve">Deze PVB heeft betrekking op kerntaak 5.5, het managen van topsportbegeleidingsteam en netwerken. Met deze PVB toon je aan dat je: </w:t>
      </w:r>
    </w:p>
    <w:p w14:paraId="6C50D4D7" w14:textId="79CF6D23" w:rsidR="00B322D4" w:rsidRPr="00CE6A0F" w:rsidRDefault="00CE6A0F" w:rsidP="00B322D4">
      <w:pPr>
        <w:pStyle w:val="Opsomming"/>
        <w:ind w:left="426"/>
        <w:rPr>
          <w:b/>
          <w:noProof w:val="0"/>
        </w:rPr>
      </w:pPr>
      <w:r w:rsidRPr="00CE6A0F">
        <w:rPr>
          <w:b/>
          <w:noProof w:val="0"/>
        </w:rPr>
        <w:t xml:space="preserve">Begeleidingsteam </w:t>
      </w:r>
      <w:r w:rsidR="00B322D4" w:rsidRPr="00CE6A0F">
        <w:rPr>
          <w:b/>
          <w:noProof w:val="0"/>
        </w:rPr>
        <w:t>kunt samenstellen;</w:t>
      </w:r>
    </w:p>
    <w:p w14:paraId="7402248D" w14:textId="3CF60B2D" w:rsidR="00B322D4" w:rsidRPr="00CE6A0F" w:rsidRDefault="00CE6A0F" w:rsidP="00B322D4">
      <w:pPr>
        <w:pStyle w:val="Opsomming"/>
        <w:ind w:left="426"/>
        <w:rPr>
          <w:b/>
          <w:noProof w:val="0"/>
        </w:rPr>
      </w:pPr>
      <w:r w:rsidRPr="00CE6A0F">
        <w:rPr>
          <w:b/>
          <w:noProof w:val="0"/>
        </w:rPr>
        <w:t xml:space="preserve">Begeleidingsteam </w:t>
      </w:r>
      <w:r w:rsidR="00B322D4" w:rsidRPr="00CE6A0F">
        <w:rPr>
          <w:b/>
          <w:noProof w:val="0"/>
        </w:rPr>
        <w:t>kunt leiden;</w:t>
      </w:r>
    </w:p>
    <w:p w14:paraId="11413D85" w14:textId="0FD3D7D9" w:rsidR="00B322D4" w:rsidRPr="00CE6A0F" w:rsidRDefault="00CE6A0F" w:rsidP="00B322D4">
      <w:pPr>
        <w:pStyle w:val="Opsomming"/>
        <w:ind w:left="426"/>
        <w:rPr>
          <w:b/>
          <w:noProof w:val="0"/>
        </w:rPr>
      </w:pPr>
      <w:r w:rsidRPr="00CE6A0F">
        <w:rPr>
          <w:b/>
          <w:noProof w:val="0"/>
        </w:rPr>
        <w:t xml:space="preserve">Leden </w:t>
      </w:r>
      <w:r w:rsidR="00B322D4" w:rsidRPr="00CE6A0F">
        <w:rPr>
          <w:b/>
          <w:noProof w:val="0"/>
        </w:rPr>
        <w:t xml:space="preserve">van begeleidingsteam kunt begeleiden. </w:t>
      </w:r>
    </w:p>
    <w:p w14:paraId="0EE1DA61" w14:textId="77777777" w:rsidR="00B322D4" w:rsidRPr="00647EA2" w:rsidRDefault="00B322D4" w:rsidP="00B322D4">
      <w:pPr>
        <w:pStyle w:val="Kop2"/>
        <w:numPr>
          <w:ilvl w:val="0"/>
          <w:numId w:val="43"/>
        </w:numPr>
        <w:rPr>
          <w:noProof w:val="0"/>
        </w:rPr>
      </w:pPr>
      <w:bookmarkStart w:id="254" w:name="_Toc342403655"/>
      <w:bookmarkStart w:id="255" w:name="_Toc342425964"/>
      <w:bookmarkStart w:id="256" w:name="_Toc342840307"/>
      <w:bookmarkStart w:id="257" w:name="_Toc344645084"/>
      <w:bookmarkStart w:id="258" w:name="_Toc350414034"/>
      <w:bookmarkStart w:id="259" w:name="_Toc354670085"/>
      <w:r w:rsidRPr="00647EA2">
        <w:rPr>
          <w:noProof w:val="0"/>
        </w:rPr>
        <w:t>Opdracht</w:t>
      </w:r>
      <w:bookmarkEnd w:id="254"/>
      <w:bookmarkEnd w:id="255"/>
      <w:bookmarkEnd w:id="256"/>
      <w:bookmarkEnd w:id="257"/>
      <w:bookmarkEnd w:id="258"/>
      <w:bookmarkEnd w:id="259"/>
    </w:p>
    <w:p w14:paraId="09838486" w14:textId="77777777" w:rsidR="00B322D4" w:rsidRPr="00647EA2" w:rsidRDefault="00B322D4" w:rsidP="00B322D4">
      <w:pPr>
        <w:rPr>
          <w:noProof w:val="0"/>
        </w:rPr>
      </w:pPr>
    </w:p>
    <w:p w14:paraId="157FAE85" w14:textId="77777777" w:rsidR="00B322D4" w:rsidRPr="00647EA2" w:rsidRDefault="00B322D4" w:rsidP="00B322D4">
      <w:pPr>
        <w:rPr>
          <w:noProof w:val="0"/>
        </w:rPr>
      </w:pPr>
      <w:r w:rsidRPr="00647EA2">
        <w:rPr>
          <w:noProof w:val="0"/>
        </w:rPr>
        <w:t xml:space="preserve">De algemene opdracht voor deze PVB is: ‘Manage een topsportbegeleidingsteam en netwerk’. Deze opdracht voer je uit aan de hand van drie deelopdrachten. </w:t>
      </w:r>
    </w:p>
    <w:p w14:paraId="5E56F3BD" w14:textId="77777777" w:rsidR="00B322D4" w:rsidRPr="00647EA2" w:rsidRDefault="00B322D4" w:rsidP="00B322D4">
      <w:pPr>
        <w:rPr>
          <w:noProof w:val="0"/>
        </w:rPr>
      </w:pPr>
    </w:p>
    <w:p w14:paraId="48D1882E" w14:textId="77777777" w:rsidR="00B322D4" w:rsidRPr="00647EA2" w:rsidRDefault="00B322D4" w:rsidP="00B322D4">
      <w:pPr>
        <w:rPr>
          <w:noProof w:val="0"/>
        </w:rPr>
      </w:pPr>
      <w:r w:rsidRPr="00647EA2">
        <w:rPr>
          <w:noProof w:val="0"/>
        </w:rPr>
        <w:t>De drie deelopdrachten hebben betrekking op de werkprocessen:</w:t>
      </w:r>
    </w:p>
    <w:p w14:paraId="2962237B" w14:textId="77777777" w:rsidR="00B322D4" w:rsidRPr="00CE6A0F" w:rsidRDefault="00B322D4" w:rsidP="00B322D4">
      <w:pPr>
        <w:pStyle w:val="Opsomming"/>
        <w:ind w:left="426"/>
        <w:rPr>
          <w:b/>
          <w:noProof w:val="0"/>
        </w:rPr>
      </w:pPr>
      <w:r w:rsidRPr="00CE6A0F">
        <w:rPr>
          <w:b/>
          <w:noProof w:val="0"/>
        </w:rPr>
        <w:t xml:space="preserve">5.5.1 Stelt begeleidingsteam samen; </w:t>
      </w:r>
    </w:p>
    <w:p w14:paraId="34F7E633" w14:textId="77777777" w:rsidR="00B322D4" w:rsidRPr="00CE6A0F" w:rsidRDefault="00B322D4" w:rsidP="00B322D4">
      <w:pPr>
        <w:pStyle w:val="Opsomming"/>
        <w:ind w:left="426"/>
        <w:rPr>
          <w:b/>
          <w:noProof w:val="0"/>
        </w:rPr>
      </w:pPr>
      <w:r w:rsidRPr="00CE6A0F">
        <w:rPr>
          <w:b/>
          <w:noProof w:val="0"/>
        </w:rPr>
        <w:t xml:space="preserve">5.5.2 Geeft leiding aan begeleidingsteam; </w:t>
      </w:r>
    </w:p>
    <w:p w14:paraId="2546F511" w14:textId="77777777" w:rsidR="00B322D4" w:rsidRPr="00CE6A0F" w:rsidRDefault="00B322D4" w:rsidP="00B322D4">
      <w:pPr>
        <w:pStyle w:val="Opsomming"/>
        <w:ind w:left="426"/>
        <w:rPr>
          <w:b/>
          <w:noProof w:val="0"/>
        </w:rPr>
      </w:pPr>
      <w:r w:rsidRPr="00CE6A0F">
        <w:rPr>
          <w:b/>
          <w:noProof w:val="0"/>
        </w:rPr>
        <w:t xml:space="preserve">5.5.3 Handelt formaliteiten rond begeleidingsteam af. </w:t>
      </w:r>
    </w:p>
    <w:p w14:paraId="2E344C0B" w14:textId="77777777" w:rsidR="00B322D4" w:rsidRPr="00647EA2" w:rsidRDefault="00B322D4" w:rsidP="00B322D4">
      <w:pPr>
        <w:pStyle w:val="Kop2"/>
        <w:numPr>
          <w:ilvl w:val="0"/>
          <w:numId w:val="43"/>
        </w:numPr>
        <w:rPr>
          <w:noProof w:val="0"/>
        </w:rPr>
      </w:pPr>
      <w:bookmarkStart w:id="260" w:name="_Toc342403656"/>
      <w:bookmarkStart w:id="261" w:name="_Toc342425965"/>
      <w:bookmarkStart w:id="262" w:name="_Toc342840308"/>
      <w:bookmarkStart w:id="263" w:name="_Toc344645085"/>
      <w:bookmarkStart w:id="264" w:name="_Toc350414035"/>
      <w:bookmarkStart w:id="265" w:name="_Toc354670086"/>
      <w:r w:rsidRPr="00647EA2">
        <w:rPr>
          <w:noProof w:val="0"/>
        </w:rPr>
        <w:t>Eisen voor toelating PVB</w:t>
      </w:r>
      <w:bookmarkEnd w:id="260"/>
      <w:bookmarkEnd w:id="261"/>
      <w:bookmarkEnd w:id="262"/>
      <w:bookmarkEnd w:id="263"/>
      <w:bookmarkEnd w:id="264"/>
      <w:bookmarkEnd w:id="265"/>
      <w:r w:rsidRPr="00647EA2">
        <w:rPr>
          <w:noProof w:val="0"/>
        </w:rPr>
        <w:t xml:space="preserve"> </w:t>
      </w:r>
    </w:p>
    <w:p w14:paraId="275604AF" w14:textId="77777777" w:rsidR="00B322D4" w:rsidRPr="00647EA2" w:rsidRDefault="00B322D4" w:rsidP="00B322D4">
      <w:pPr>
        <w:rPr>
          <w:noProof w:val="0"/>
        </w:rPr>
      </w:pPr>
    </w:p>
    <w:p w14:paraId="29FE7A61" w14:textId="77777777" w:rsidR="00B322D4" w:rsidRPr="00647EA2" w:rsidRDefault="00B322D4" w:rsidP="00B322D4">
      <w:pPr>
        <w:rPr>
          <w:noProof w:val="0"/>
        </w:rPr>
      </w:pPr>
      <w:r w:rsidRPr="00647EA2">
        <w:rPr>
          <w:noProof w:val="0"/>
        </w:rPr>
        <w:t xml:space="preserve">Je kan je portfolio ter beoordeling aanbieden als je voldoet aan de volgende eisen: </w:t>
      </w:r>
    </w:p>
    <w:p w14:paraId="22A995AF" w14:textId="6EFE572F" w:rsidR="00B322D4" w:rsidRPr="00CE6A0F" w:rsidRDefault="00CE6A0F" w:rsidP="00B322D4">
      <w:pPr>
        <w:pStyle w:val="Opsomming"/>
        <w:ind w:left="426"/>
        <w:rPr>
          <w:b/>
          <w:noProof w:val="0"/>
        </w:rPr>
      </w:pPr>
      <w:r w:rsidRPr="00CE6A0F">
        <w:rPr>
          <w:b/>
          <w:noProof w:val="0"/>
        </w:rPr>
        <w:t xml:space="preserve">Je </w:t>
      </w:r>
      <w:r w:rsidR="00B322D4" w:rsidRPr="00CE6A0F">
        <w:rPr>
          <w:b/>
          <w:noProof w:val="0"/>
        </w:rPr>
        <w:t xml:space="preserve">bent minstens </w:t>
      </w:r>
      <w:r w:rsidR="00B322D4" w:rsidRPr="00CE6A0F">
        <w:rPr>
          <w:b/>
          <w:noProof w:val="0"/>
          <w:color w:val="FF0000"/>
        </w:rPr>
        <w:t>18</w:t>
      </w:r>
      <w:r w:rsidR="00B322D4" w:rsidRPr="00CE6A0F">
        <w:rPr>
          <w:b/>
          <w:noProof w:val="0"/>
        </w:rPr>
        <w:t xml:space="preserve"> jaar oud;</w:t>
      </w:r>
    </w:p>
    <w:p w14:paraId="5EE02820" w14:textId="3F5C2A10" w:rsidR="00B322D4" w:rsidRPr="00CE6A0F" w:rsidRDefault="00CE6A0F" w:rsidP="00B322D4">
      <w:pPr>
        <w:pStyle w:val="Opsomming"/>
        <w:ind w:left="426"/>
        <w:rPr>
          <w:b/>
          <w:noProof w:val="0"/>
          <w:color w:val="FF0000"/>
        </w:rPr>
      </w:pPr>
      <w:r w:rsidRPr="00CE6A0F">
        <w:rPr>
          <w:b/>
          <w:noProof w:val="0"/>
          <w:color w:val="FF0000"/>
        </w:rPr>
        <w:t xml:space="preserve">Je </w:t>
      </w:r>
      <w:r w:rsidR="00B322D4" w:rsidRPr="00CE6A0F">
        <w:rPr>
          <w:b/>
          <w:noProof w:val="0"/>
          <w:color w:val="FF0000"/>
        </w:rPr>
        <w:t xml:space="preserve">hebt het diploma trainer-coach 4; </w:t>
      </w:r>
    </w:p>
    <w:p w14:paraId="58702D63" w14:textId="5057F8A5" w:rsidR="00B322D4" w:rsidRPr="00CE6A0F" w:rsidRDefault="00CE6A0F" w:rsidP="00B322D4">
      <w:pPr>
        <w:pStyle w:val="Opsomming"/>
        <w:ind w:left="426"/>
        <w:rPr>
          <w:b/>
          <w:noProof w:val="0"/>
          <w:color w:val="FF0000"/>
        </w:rPr>
      </w:pPr>
      <w:r w:rsidRPr="00CE6A0F">
        <w:rPr>
          <w:b/>
          <w:noProof w:val="0"/>
          <w:color w:val="FF0000"/>
        </w:rPr>
        <w:t xml:space="preserve">Je </w:t>
      </w:r>
      <w:r w:rsidR="00B322D4" w:rsidRPr="00CE6A0F">
        <w:rPr>
          <w:b/>
          <w:noProof w:val="0"/>
          <w:color w:val="FF0000"/>
        </w:rPr>
        <w:t>bent lid van de bond;</w:t>
      </w:r>
    </w:p>
    <w:p w14:paraId="628A2008" w14:textId="266D3BD5" w:rsidR="00B322D4" w:rsidRPr="00CE6A0F" w:rsidRDefault="00CE6A0F" w:rsidP="00B322D4">
      <w:pPr>
        <w:pStyle w:val="Opsomming"/>
        <w:ind w:left="426"/>
        <w:rPr>
          <w:b/>
          <w:noProof w:val="0"/>
          <w:color w:val="FF0000"/>
        </w:rPr>
      </w:pPr>
      <w:r w:rsidRPr="00CE6A0F">
        <w:rPr>
          <w:b/>
          <w:noProof w:val="0"/>
          <w:color w:val="FF0000"/>
        </w:rPr>
        <w:t xml:space="preserve">Je </w:t>
      </w:r>
      <w:r w:rsidR="009C5B09">
        <w:rPr>
          <w:b/>
          <w:noProof w:val="0"/>
          <w:color w:val="FF0000"/>
        </w:rPr>
        <w:t>beschikt over kwalificatie …</w:t>
      </w:r>
      <w:r w:rsidR="00B322D4" w:rsidRPr="00CE6A0F">
        <w:rPr>
          <w:b/>
          <w:noProof w:val="0"/>
          <w:color w:val="FF0000"/>
        </w:rPr>
        <w:t xml:space="preserve"> deelkwalificat</w:t>
      </w:r>
      <w:r w:rsidR="009C5B09">
        <w:rPr>
          <w:b/>
          <w:noProof w:val="0"/>
          <w:color w:val="FF0000"/>
        </w:rPr>
        <w:t>ies en/of eigen vaardigheden …</w:t>
      </w:r>
      <w:r w:rsidR="00B322D4" w:rsidRPr="00CE6A0F">
        <w:rPr>
          <w:b/>
          <w:noProof w:val="0"/>
          <w:color w:val="FF0000"/>
        </w:rPr>
        <w:t>;</w:t>
      </w:r>
    </w:p>
    <w:p w14:paraId="67FBB06A" w14:textId="76CD4726" w:rsidR="00B322D4" w:rsidRPr="00CE6A0F" w:rsidRDefault="00CE6A0F" w:rsidP="00B322D4">
      <w:pPr>
        <w:pStyle w:val="Opsomming"/>
        <w:ind w:left="426"/>
        <w:rPr>
          <w:b/>
          <w:noProof w:val="0"/>
          <w:color w:val="FF0000"/>
        </w:rPr>
      </w:pPr>
      <w:r w:rsidRPr="00CE6A0F">
        <w:rPr>
          <w:b/>
          <w:noProof w:val="0"/>
          <w:color w:val="FF0000"/>
        </w:rPr>
        <w:t xml:space="preserve">Je </w:t>
      </w:r>
      <w:r w:rsidR="00B322D4" w:rsidRPr="00CE6A0F">
        <w:rPr>
          <w:b/>
          <w:noProof w:val="0"/>
          <w:color w:val="FF0000"/>
        </w:rPr>
        <w:t>hebt het inschrijfgeld voor de PVB betaald.</w:t>
      </w:r>
    </w:p>
    <w:p w14:paraId="3DABC6B9" w14:textId="77777777" w:rsidR="00B322D4" w:rsidRPr="00647EA2" w:rsidRDefault="00B322D4" w:rsidP="00B322D4">
      <w:pPr>
        <w:pStyle w:val="Kop2"/>
        <w:numPr>
          <w:ilvl w:val="0"/>
          <w:numId w:val="43"/>
        </w:numPr>
        <w:rPr>
          <w:noProof w:val="0"/>
        </w:rPr>
      </w:pPr>
      <w:bookmarkStart w:id="266" w:name="_Toc342403657"/>
      <w:bookmarkStart w:id="267" w:name="_Toc342425966"/>
      <w:bookmarkStart w:id="268" w:name="_Toc342840309"/>
      <w:bookmarkStart w:id="269" w:name="_Toc344645086"/>
      <w:bookmarkStart w:id="270" w:name="_Toc350414036"/>
      <w:bookmarkStart w:id="271" w:name="_Toc354670087"/>
      <w:r w:rsidRPr="00647EA2">
        <w:rPr>
          <w:noProof w:val="0"/>
        </w:rPr>
        <w:t>Onderdelen PVB</w:t>
      </w:r>
      <w:bookmarkEnd w:id="266"/>
      <w:bookmarkEnd w:id="267"/>
      <w:bookmarkEnd w:id="268"/>
      <w:bookmarkEnd w:id="269"/>
      <w:bookmarkEnd w:id="270"/>
      <w:bookmarkEnd w:id="271"/>
      <w:r w:rsidRPr="00647EA2">
        <w:rPr>
          <w:noProof w:val="0"/>
        </w:rPr>
        <w:t xml:space="preserve"> </w:t>
      </w:r>
    </w:p>
    <w:p w14:paraId="01F3767C" w14:textId="77777777" w:rsidR="00B322D4" w:rsidRPr="00647EA2" w:rsidRDefault="00B322D4" w:rsidP="00B322D4">
      <w:pPr>
        <w:rPr>
          <w:noProof w:val="0"/>
        </w:rPr>
      </w:pPr>
    </w:p>
    <w:p w14:paraId="74152D43" w14:textId="77777777" w:rsidR="00B322D4" w:rsidRPr="00647EA2" w:rsidRDefault="00B322D4" w:rsidP="00B322D4">
      <w:pPr>
        <w:rPr>
          <w:noProof w:val="0"/>
        </w:rPr>
      </w:pPr>
      <w:r w:rsidRPr="00647EA2">
        <w:rPr>
          <w:noProof w:val="0"/>
        </w:rPr>
        <w:t xml:space="preserve">De PVB bestaat uit een portfoliobeoordeling. Een portfoliobeoordeling bestaat uit een beoordeling van het portfolio </w:t>
      </w:r>
      <w:r w:rsidRPr="00647EA2">
        <w:rPr>
          <w:noProof w:val="0"/>
          <w:color w:val="FF0000"/>
        </w:rPr>
        <w:t xml:space="preserve">en een aanvullend reflectie-interview </w:t>
      </w:r>
      <w:r w:rsidRPr="00647EA2">
        <w:rPr>
          <w:noProof w:val="0"/>
        </w:rPr>
        <w:t xml:space="preserve">door de PVB-beoordelaar. </w:t>
      </w:r>
      <w:r w:rsidRPr="00647EA2">
        <w:rPr>
          <w:noProof w:val="0"/>
          <w:color w:val="FF0000"/>
        </w:rPr>
        <w:t>Een reflectie-interview duurt maximaal 45 minuten.</w:t>
      </w:r>
      <w:r w:rsidRPr="00647EA2">
        <w:rPr>
          <w:noProof w:val="0"/>
        </w:rPr>
        <w:t xml:space="preserve"> </w:t>
      </w:r>
    </w:p>
    <w:p w14:paraId="6B7668B6" w14:textId="77777777" w:rsidR="00B322D4" w:rsidRPr="00647EA2" w:rsidRDefault="00B322D4" w:rsidP="00B322D4">
      <w:pPr>
        <w:rPr>
          <w:noProof w:val="0"/>
        </w:rPr>
      </w:pPr>
    </w:p>
    <w:p w14:paraId="389C0B53" w14:textId="77777777" w:rsidR="00B322D4" w:rsidRPr="00647EA2" w:rsidRDefault="00B322D4" w:rsidP="00B322D4">
      <w:pPr>
        <w:rPr>
          <w:noProof w:val="0"/>
        </w:rPr>
      </w:pPr>
      <w:r w:rsidRPr="00647EA2">
        <w:rPr>
          <w:noProof w:val="0"/>
        </w:rPr>
        <w:t xml:space="preserve">De beoordelingscriteria staan in het protocol van PVB 5.5. </w:t>
      </w:r>
    </w:p>
    <w:p w14:paraId="556B36B5" w14:textId="77777777" w:rsidR="00B322D4" w:rsidRPr="00647EA2" w:rsidRDefault="00B322D4" w:rsidP="00B322D4">
      <w:pPr>
        <w:pStyle w:val="Kop2"/>
        <w:numPr>
          <w:ilvl w:val="0"/>
          <w:numId w:val="43"/>
        </w:numPr>
        <w:rPr>
          <w:noProof w:val="0"/>
        </w:rPr>
      </w:pPr>
      <w:bookmarkStart w:id="272" w:name="_Toc342403658"/>
      <w:bookmarkStart w:id="273" w:name="_Toc342425967"/>
      <w:bookmarkStart w:id="274" w:name="_Toc342840310"/>
      <w:bookmarkStart w:id="275" w:name="_Toc344645087"/>
      <w:bookmarkStart w:id="276" w:name="_Toc350414037"/>
      <w:bookmarkStart w:id="277" w:name="_Toc354670088"/>
      <w:r w:rsidRPr="00647EA2">
        <w:rPr>
          <w:noProof w:val="0"/>
        </w:rPr>
        <w:t>Afnamecondities</w:t>
      </w:r>
      <w:bookmarkEnd w:id="272"/>
      <w:bookmarkEnd w:id="273"/>
      <w:bookmarkEnd w:id="274"/>
      <w:bookmarkEnd w:id="275"/>
      <w:bookmarkEnd w:id="276"/>
      <w:bookmarkEnd w:id="277"/>
      <w:r w:rsidRPr="00647EA2">
        <w:rPr>
          <w:noProof w:val="0"/>
        </w:rPr>
        <w:t xml:space="preserve"> </w:t>
      </w:r>
    </w:p>
    <w:p w14:paraId="0D1EA981" w14:textId="77777777" w:rsidR="00B322D4" w:rsidRPr="00647EA2" w:rsidRDefault="00B322D4" w:rsidP="00B322D4">
      <w:pPr>
        <w:rPr>
          <w:noProof w:val="0"/>
        </w:rPr>
      </w:pPr>
    </w:p>
    <w:p w14:paraId="6C5974FB" w14:textId="1CFD91DC" w:rsidR="0044460E" w:rsidRDefault="00B322D4" w:rsidP="00B322D4">
      <w:pPr>
        <w:rPr>
          <w:noProof w:val="0"/>
        </w:rPr>
      </w:pPr>
      <w:r w:rsidRPr="00647EA2">
        <w:rPr>
          <w:noProof w:val="0"/>
        </w:rPr>
        <w:t>Het samen te stellen topsportbegeleidingsteam moet op nationaal niveau kunnen functioneren. Je draagt de verantwoordelijkheid over het te managen begeleidingstea</w:t>
      </w:r>
      <w:r>
        <w:rPr>
          <w:noProof w:val="0"/>
        </w:rPr>
        <w:t>m</w:t>
      </w:r>
      <w:r w:rsidRPr="00647EA2">
        <w:rPr>
          <w:noProof w:val="0"/>
        </w:rPr>
        <w:t xml:space="preserve">. </w:t>
      </w:r>
      <w:r w:rsidRPr="00647EA2">
        <w:rPr>
          <w:noProof w:val="0"/>
          <w:color w:val="FF0000"/>
        </w:rPr>
        <w:t>Dit hoeft niet het samengestelde topsportbegeleidingsteam te zijn</w:t>
      </w:r>
      <w:r w:rsidRPr="00647EA2">
        <w:rPr>
          <w:noProof w:val="0"/>
        </w:rPr>
        <w:t xml:space="preserve">. </w:t>
      </w:r>
    </w:p>
    <w:p w14:paraId="46D16356" w14:textId="77777777" w:rsidR="0044460E" w:rsidRDefault="0044460E">
      <w:pPr>
        <w:spacing w:after="200"/>
        <w:rPr>
          <w:noProof w:val="0"/>
        </w:rPr>
      </w:pPr>
      <w:r>
        <w:rPr>
          <w:noProof w:val="0"/>
        </w:rPr>
        <w:br w:type="page"/>
      </w:r>
    </w:p>
    <w:p w14:paraId="3EE9A716" w14:textId="77777777" w:rsidR="00B322D4" w:rsidRPr="00647EA2" w:rsidRDefault="00B322D4" w:rsidP="00B322D4">
      <w:pPr>
        <w:pStyle w:val="Kop2"/>
        <w:numPr>
          <w:ilvl w:val="0"/>
          <w:numId w:val="43"/>
        </w:numPr>
        <w:rPr>
          <w:noProof w:val="0"/>
        </w:rPr>
      </w:pPr>
      <w:bookmarkStart w:id="278" w:name="_Toc342403659"/>
      <w:bookmarkStart w:id="279" w:name="_Toc342425968"/>
      <w:bookmarkStart w:id="280" w:name="_Toc342840311"/>
      <w:bookmarkStart w:id="281" w:name="_Toc344645088"/>
      <w:bookmarkStart w:id="282" w:name="_Toc350414038"/>
      <w:bookmarkStart w:id="283" w:name="_Toc354670089"/>
      <w:r w:rsidRPr="00647EA2">
        <w:rPr>
          <w:noProof w:val="0"/>
        </w:rPr>
        <w:lastRenderedPageBreak/>
        <w:t>Richtlijnen</w:t>
      </w:r>
      <w:bookmarkEnd w:id="278"/>
      <w:bookmarkEnd w:id="279"/>
      <w:bookmarkEnd w:id="280"/>
      <w:bookmarkEnd w:id="281"/>
      <w:bookmarkEnd w:id="282"/>
      <w:bookmarkEnd w:id="283"/>
      <w:r w:rsidRPr="00647EA2">
        <w:rPr>
          <w:noProof w:val="0"/>
        </w:rPr>
        <w:t xml:space="preserve"> </w:t>
      </w:r>
    </w:p>
    <w:p w14:paraId="24BBD208" w14:textId="77777777" w:rsidR="00B322D4" w:rsidRPr="00647EA2" w:rsidRDefault="00B322D4" w:rsidP="00B322D4">
      <w:pPr>
        <w:rPr>
          <w:noProof w:val="0"/>
        </w:rPr>
      </w:pPr>
    </w:p>
    <w:p w14:paraId="54754AFB" w14:textId="77777777" w:rsidR="00B322D4" w:rsidRPr="00647EA2" w:rsidRDefault="00B322D4" w:rsidP="00B322D4">
      <w:pPr>
        <w:pStyle w:val="Kop5"/>
        <w:numPr>
          <w:ilvl w:val="1"/>
          <w:numId w:val="43"/>
        </w:numPr>
        <w:rPr>
          <w:noProof w:val="0"/>
        </w:rPr>
      </w:pPr>
      <w:r w:rsidRPr="00647EA2">
        <w:rPr>
          <w:noProof w:val="0"/>
        </w:rPr>
        <w:t>Informatie</w:t>
      </w:r>
    </w:p>
    <w:p w14:paraId="32CA635D" w14:textId="77777777" w:rsidR="00B322D4" w:rsidRPr="00647EA2" w:rsidRDefault="00B322D4" w:rsidP="00B322D4">
      <w:pPr>
        <w:rPr>
          <w:noProof w:val="0"/>
        </w:rPr>
      </w:pPr>
    </w:p>
    <w:p w14:paraId="1952BB02" w14:textId="77777777" w:rsidR="00B322D4" w:rsidRPr="00647EA2" w:rsidRDefault="00B322D4" w:rsidP="00B322D4">
      <w:pPr>
        <w:rPr>
          <w:noProof w:val="0"/>
          <w:color w:val="FF0000"/>
        </w:rPr>
      </w:pPr>
      <w:r w:rsidRPr="00647EA2">
        <w:rPr>
          <w:noProof w:val="0"/>
        </w:rPr>
        <w:t xml:space="preserve">Informatie over de PVB staat in deze PVB-beschrijving, het toetsplan voor kwalificatie </w:t>
      </w:r>
      <w:r w:rsidRPr="00647EA2">
        <w:rPr>
          <w:noProof w:val="0"/>
          <w:color w:val="FF0000"/>
        </w:rPr>
        <w:t>trainer-coach</w:t>
      </w:r>
      <w:r w:rsidRPr="00647EA2">
        <w:rPr>
          <w:noProof w:val="0"/>
        </w:rPr>
        <w:t xml:space="preserve"> 5 en het Toetsreglement sport. Deze documenten zijn te vinden op </w:t>
      </w:r>
      <w:r w:rsidRPr="00647EA2">
        <w:rPr>
          <w:rStyle w:val="Standaard1roodChar"/>
          <w:rFonts w:eastAsiaTheme="minorHAnsi"/>
          <w:noProof w:val="0"/>
        </w:rPr>
        <w:t>www. ...</w:t>
      </w:r>
      <w:r>
        <w:rPr>
          <w:rStyle w:val="Standaard1roodChar"/>
          <w:rFonts w:eastAsiaTheme="minorHAnsi"/>
          <w:noProof w:val="0"/>
        </w:rPr>
        <w:t xml:space="preserve"> </w:t>
      </w:r>
      <w:r w:rsidRPr="00647EA2">
        <w:rPr>
          <w:rStyle w:val="Standaard1roodChar"/>
          <w:rFonts w:eastAsiaTheme="minorHAnsi"/>
          <w:noProof w:val="0"/>
        </w:rPr>
        <w:t>.nl</w:t>
      </w:r>
      <w:r w:rsidRPr="00647EA2">
        <w:rPr>
          <w:noProof w:val="0"/>
          <w:color w:val="FF0000"/>
        </w:rPr>
        <w:t xml:space="preserve">. </w:t>
      </w:r>
    </w:p>
    <w:p w14:paraId="15DCF580" w14:textId="77777777" w:rsidR="00B322D4" w:rsidRPr="00647EA2" w:rsidRDefault="00B322D4" w:rsidP="00B322D4">
      <w:pPr>
        <w:pStyle w:val="Standaard1"/>
      </w:pPr>
    </w:p>
    <w:p w14:paraId="58C2E4B3" w14:textId="77777777" w:rsidR="00B322D4" w:rsidRPr="00647EA2" w:rsidRDefault="00B322D4" w:rsidP="00B322D4">
      <w:pPr>
        <w:pStyle w:val="Kop5"/>
        <w:numPr>
          <w:ilvl w:val="1"/>
          <w:numId w:val="43"/>
        </w:numPr>
        <w:rPr>
          <w:noProof w:val="0"/>
        </w:rPr>
      </w:pPr>
      <w:r w:rsidRPr="00647EA2">
        <w:rPr>
          <w:noProof w:val="0"/>
        </w:rPr>
        <w:t>Inschrijvingsprocedure</w:t>
      </w:r>
    </w:p>
    <w:p w14:paraId="47CC7F84" w14:textId="77777777" w:rsidR="00B322D4" w:rsidRPr="00647EA2" w:rsidRDefault="00B322D4" w:rsidP="00B322D4">
      <w:pPr>
        <w:rPr>
          <w:noProof w:val="0"/>
        </w:rPr>
      </w:pPr>
    </w:p>
    <w:p w14:paraId="0B44D8A7" w14:textId="77777777" w:rsidR="00B322D4" w:rsidRPr="00647EA2" w:rsidRDefault="00B322D4" w:rsidP="00B322D4">
      <w:pPr>
        <w:rPr>
          <w:noProof w:val="0"/>
        </w:rPr>
      </w:pPr>
      <w:r w:rsidRPr="00647EA2">
        <w:rPr>
          <w:noProof w:val="0"/>
        </w:rPr>
        <w:t xml:space="preserve">Je schrijft je in voor de PVB door </w:t>
      </w:r>
      <w:r w:rsidRPr="00647EA2">
        <w:rPr>
          <w:noProof w:val="0"/>
          <w:color w:val="FF0000"/>
        </w:rPr>
        <w:t xml:space="preserve">het portfolio naar het bondsbureau </w:t>
      </w:r>
      <w:r w:rsidRPr="00647EA2">
        <w:rPr>
          <w:noProof w:val="0"/>
        </w:rPr>
        <w:t xml:space="preserve">te versturen. De toetsingscommissie bevestigt schriftelijk </w:t>
      </w:r>
      <w:r w:rsidRPr="00647EA2">
        <w:rPr>
          <w:noProof w:val="0"/>
          <w:color w:val="FF0000"/>
        </w:rPr>
        <w:t>de ontvangst van het portfolio en bevestigt daarmee</w:t>
      </w:r>
      <w:r w:rsidRPr="00647EA2">
        <w:rPr>
          <w:noProof w:val="0"/>
        </w:rPr>
        <w:t xml:space="preserve"> de inschrijving voor de PVB.</w:t>
      </w:r>
    </w:p>
    <w:p w14:paraId="6B382F25" w14:textId="77777777" w:rsidR="00B322D4" w:rsidRPr="00647EA2" w:rsidRDefault="00B322D4" w:rsidP="00B322D4">
      <w:pPr>
        <w:pStyle w:val="Standaard1"/>
      </w:pPr>
    </w:p>
    <w:p w14:paraId="65758C49" w14:textId="77777777" w:rsidR="00B322D4" w:rsidRPr="00647EA2" w:rsidRDefault="00B322D4" w:rsidP="00B322D4">
      <w:pPr>
        <w:pStyle w:val="Kop5"/>
        <w:numPr>
          <w:ilvl w:val="1"/>
          <w:numId w:val="43"/>
        </w:numPr>
        <w:rPr>
          <w:noProof w:val="0"/>
        </w:rPr>
      </w:pPr>
      <w:r w:rsidRPr="00647EA2">
        <w:rPr>
          <w:noProof w:val="0"/>
        </w:rPr>
        <w:t>Voorbereiding kandidaat</w:t>
      </w:r>
    </w:p>
    <w:p w14:paraId="6993B172" w14:textId="77777777" w:rsidR="00B322D4" w:rsidRPr="00647EA2" w:rsidRDefault="00B322D4" w:rsidP="00B322D4">
      <w:pPr>
        <w:rPr>
          <w:noProof w:val="0"/>
        </w:rPr>
      </w:pPr>
    </w:p>
    <w:p w14:paraId="620B55F4" w14:textId="77777777" w:rsidR="00B322D4" w:rsidRPr="00647EA2" w:rsidRDefault="00B322D4" w:rsidP="00B322D4">
      <w:pPr>
        <w:rPr>
          <w:noProof w:val="0"/>
        </w:rPr>
      </w:pPr>
      <w:r w:rsidRPr="00647EA2">
        <w:rPr>
          <w:noProof w:val="0"/>
        </w:rPr>
        <w:t>Voor de portfoliobeoordeling wordt geen voorbereiding van je verwacht.</w:t>
      </w:r>
    </w:p>
    <w:p w14:paraId="67ED4EED" w14:textId="77777777" w:rsidR="00B322D4" w:rsidRPr="00647EA2" w:rsidRDefault="00B322D4" w:rsidP="00B322D4">
      <w:pPr>
        <w:pStyle w:val="Standaard1rood"/>
      </w:pPr>
    </w:p>
    <w:p w14:paraId="15F9B969" w14:textId="77777777" w:rsidR="00B322D4" w:rsidRPr="00647EA2" w:rsidRDefault="00B322D4" w:rsidP="00B322D4">
      <w:pPr>
        <w:pStyle w:val="Kop5"/>
        <w:numPr>
          <w:ilvl w:val="1"/>
          <w:numId w:val="43"/>
        </w:numPr>
        <w:rPr>
          <w:noProof w:val="0"/>
        </w:rPr>
      </w:pPr>
      <w:r w:rsidRPr="00647EA2">
        <w:rPr>
          <w:noProof w:val="0"/>
        </w:rPr>
        <w:t>PVB-beoordelaar</w:t>
      </w:r>
    </w:p>
    <w:p w14:paraId="284AA66C" w14:textId="77777777" w:rsidR="00B322D4" w:rsidRPr="00647EA2" w:rsidRDefault="00B322D4" w:rsidP="00B322D4">
      <w:pPr>
        <w:rPr>
          <w:noProof w:val="0"/>
        </w:rPr>
      </w:pPr>
    </w:p>
    <w:p w14:paraId="52DF3654" w14:textId="77777777" w:rsidR="00B322D4" w:rsidRPr="00647EA2" w:rsidRDefault="00B322D4" w:rsidP="00B322D4">
      <w:pPr>
        <w:rPr>
          <w:noProof w:val="0"/>
        </w:rPr>
      </w:pPr>
      <w:r w:rsidRPr="00647EA2">
        <w:rPr>
          <w:noProof w:val="0"/>
        </w:rPr>
        <w:t xml:space="preserve">De PVB wordt afgenomen door </w:t>
      </w:r>
      <w:r w:rsidRPr="00647EA2">
        <w:rPr>
          <w:noProof w:val="0"/>
          <w:color w:val="FF0000"/>
        </w:rPr>
        <w:t xml:space="preserve">één </w:t>
      </w:r>
      <w:r w:rsidRPr="00647EA2">
        <w:rPr>
          <w:noProof w:val="0"/>
        </w:rPr>
        <w:t xml:space="preserve">PVB-beoordelaar. De PVB-beoordelaar wordt aangewezen door de toetsingscommissie van de </w:t>
      </w:r>
      <w:r w:rsidRPr="0017489B">
        <w:rPr>
          <w:color w:val="FF0000"/>
        </w:rPr>
        <w:t>sportbon</w:t>
      </w:r>
      <w:r>
        <w:rPr>
          <w:color w:val="FF0000"/>
        </w:rPr>
        <w:t>d. Indien voor meerdere PVB-beoordelaars wordt gekozen, dan moeten ze ieder voor zich en zonder overleg tot een beoordeling komen.</w:t>
      </w:r>
    </w:p>
    <w:p w14:paraId="58341E17" w14:textId="77777777" w:rsidR="00B322D4" w:rsidRPr="00647EA2" w:rsidRDefault="00B322D4" w:rsidP="00B322D4">
      <w:pPr>
        <w:pStyle w:val="Standaard1rood"/>
      </w:pPr>
    </w:p>
    <w:p w14:paraId="62732F92" w14:textId="77777777" w:rsidR="00B322D4" w:rsidRPr="00647EA2" w:rsidRDefault="00B322D4" w:rsidP="00B322D4">
      <w:pPr>
        <w:pStyle w:val="Kop5"/>
        <w:numPr>
          <w:ilvl w:val="1"/>
          <w:numId w:val="43"/>
        </w:numPr>
        <w:rPr>
          <w:noProof w:val="0"/>
        </w:rPr>
      </w:pPr>
      <w:r w:rsidRPr="00647EA2">
        <w:rPr>
          <w:noProof w:val="0"/>
        </w:rPr>
        <w:t>Beoordelingen</w:t>
      </w:r>
    </w:p>
    <w:p w14:paraId="77F4DE5C" w14:textId="77777777" w:rsidR="00B322D4" w:rsidRPr="00647EA2" w:rsidRDefault="00B322D4" w:rsidP="00B322D4">
      <w:pPr>
        <w:rPr>
          <w:noProof w:val="0"/>
        </w:rPr>
      </w:pPr>
    </w:p>
    <w:p w14:paraId="080365F6" w14:textId="77777777" w:rsidR="00B322D4" w:rsidRPr="00647EA2" w:rsidRDefault="00B322D4" w:rsidP="00B322D4">
      <w:pPr>
        <w:rPr>
          <w:noProof w:val="0"/>
          <w:color w:val="FF0000"/>
        </w:rPr>
      </w:pPr>
      <w:r>
        <w:rPr>
          <w:noProof w:val="0"/>
        </w:rPr>
        <w:t>De b</w:t>
      </w:r>
      <w:r w:rsidRPr="00647EA2">
        <w:rPr>
          <w:noProof w:val="0"/>
        </w:rPr>
        <w:t xml:space="preserve">eoordeling gebeurt aan de hand van de beoordelingscriteria die zijn opgenomen in het protocol. De beoordelingscriteria zijn geclusterd op basis van de werkprocessen. </w:t>
      </w:r>
    </w:p>
    <w:p w14:paraId="056B4FA2" w14:textId="77777777" w:rsidR="00B322D4" w:rsidRPr="00647EA2" w:rsidRDefault="00B322D4" w:rsidP="00B322D4">
      <w:pPr>
        <w:pStyle w:val="Standaard1"/>
      </w:pPr>
    </w:p>
    <w:p w14:paraId="00DAB559" w14:textId="77777777" w:rsidR="00B322D4" w:rsidRPr="00647EA2" w:rsidRDefault="00B322D4" w:rsidP="00B322D4">
      <w:pPr>
        <w:pStyle w:val="Kop5"/>
        <w:numPr>
          <w:ilvl w:val="1"/>
          <w:numId w:val="43"/>
        </w:numPr>
        <w:rPr>
          <w:noProof w:val="0"/>
        </w:rPr>
      </w:pPr>
      <w:r w:rsidRPr="00647EA2">
        <w:rPr>
          <w:noProof w:val="0"/>
        </w:rPr>
        <w:t>Normering</w:t>
      </w:r>
    </w:p>
    <w:p w14:paraId="616BD359" w14:textId="77777777" w:rsidR="00B322D4" w:rsidRPr="00647EA2" w:rsidRDefault="00B322D4" w:rsidP="00B322D4">
      <w:pPr>
        <w:rPr>
          <w:noProof w:val="0"/>
        </w:rPr>
      </w:pPr>
    </w:p>
    <w:p w14:paraId="0097EA22" w14:textId="77777777" w:rsidR="00B322D4" w:rsidRPr="00647EA2" w:rsidRDefault="00B322D4" w:rsidP="00B322D4">
      <w:pPr>
        <w:rPr>
          <w:noProof w:val="0"/>
        </w:rPr>
      </w:pPr>
      <w:r w:rsidRPr="00647EA2">
        <w:rPr>
          <w:noProof w:val="0"/>
        </w:rPr>
        <w:t>Om te slagen moet de portfoliobeoordeling voldoende zijn. Het portfolio is voldoende als</w:t>
      </w:r>
      <w:r w:rsidRPr="00647EA2">
        <w:rPr>
          <w:noProof w:val="0"/>
          <w:color w:val="FF0000"/>
        </w:rPr>
        <w:t xml:space="preserve"> </w:t>
      </w:r>
      <w:r w:rsidRPr="00647EA2">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647EA2">
        <w:rPr>
          <w:noProof w:val="0"/>
        </w:rPr>
        <w:t>is gescoord.</w:t>
      </w:r>
    </w:p>
    <w:p w14:paraId="5EFDCF66" w14:textId="77777777" w:rsidR="00B322D4" w:rsidRPr="00647EA2" w:rsidRDefault="00B322D4" w:rsidP="00B322D4">
      <w:pPr>
        <w:pStyle w:val="Standaard1"/>
        <w:rPr>
          <w:color w:val="FF0000"/>
        </w:rPr>
      </w:pPr>
    </w:p>
    <w:p w14:paraId="4A0A6CF9" w14:textId="77777777" w:rsidR="00B322D4" w:rsidRPr="00647EA2" w:rsidRDefault="00B322D4" w:rsidP="00B322D4">
      <w:pPr>
        <w:pStyle w:val="Kop5"/>
        <w:numPr>
          <w:ilvl w:val="1"/>
          <w:numId w:val="43"/>
        </w:numPr>
        <w:rPr>
          <w:noProof w:val="0"/>
        </w:rPr>
      </w:pPr>
      <w:r w:rsidRPr="00647EA2">
        <w:rPr>
          <w:noProof w:val="0"/>
        </w:rPr>
        <w:t>Uitslag</w:t>
      </w:r>
    </w:p>
    <w:p w14:paraId="0D036780" w14:textId="77777777" w:rsidR="00B322D4" w:rsidRPr="00647EA2" w:rsidRDefault="00B322D4" w:rsidP="00B322D4">
      <w:pPr>
        <w:rPr>
          <w:noProof w:val="0"/>
        </w:rPr>
      </w:pPr>
    </w:p>
    <w:p w14:paraId="56A64136" w14:textId="77777777" w:rsidR="00B322D4" w:rsidRPr="00647EA2" w:rsidRDefault="00B322D4" w:rsidP="00B322D4">
      <w:pPr>
        <w:rPr>
          <w:noProof w:val="0"/>
        </w:rPr>
      </w:pPr>
      <w:r w:rsidRPr="00647EA2">
        <w:rPr>
          <w:noProof w:val="0"/>
        </w:rPr>
        <w:t xml:space="preserve">De toetsingscommissie stelt de uitslag vast en bericht je binnen </w:t>
      </w:r>
      <w:r w:rsidRPr="00647EA2">
        <w:rPr>
          <w:noProof w:val="0"/>
          <w:color w:val="FF0000"/>
        </w:rPr>
        <w:t xml:space="preserve">15 </w:t>
      </w:r>
      <w:r w:rsidRPr="00647EA2">
        <w:rPr>
          <w:noProof w:val="0"/>
        </w:rPr>
        <w:t>werk</w:t>
      </w:r>
      <w:r>
        <w:rPr>
          <w:noProof w:val="0"/>
        </w:rPr>
        <w:t>dagen na de dag van bevestiging van de inschrijving van de PVB.</w:t>
      </w:r>
    </w:p>
    <w:p w14:paraId="432098CC" w14:textId="77777777" w:rsidR="00B322D4" w:rsidRPr="00647EA2" w:rsidRDefault="00B322D4" w:rsidP="00B322D4">
      <w:pPr>
        <w:pStyle w:val="Standaard1"/>
        <w:rPr>
          <w:color w:val="FF0000"/>
        </w:rPr>
      </w:pPr>
    </w:p>
    <w:p w14:paraId="54929E54" w14:textId="77777777" w:rsidR="00B322D4" w:rsidRPr="00647EA2" w:rsidRDefault="00B322D4" w:rsidP="00B322D4">
      <w:pPr>
        <w:pStyle w:val="Kop5"/>
        <w:numPr>
          <w:ilvl w:val="1"/>
          <w:numId w:val="43"/>
        </w:numPr>
        <w:rPr>
          <w:noProof w:val="0"/>
        </w:rPr>
      </w:pPr>
      <w:r w:rsidRPr="00647EA2">
        <w:rPr>
          <w:noProof w:val="0"/>
        </w:rPr>
        <w:t xml:space="preserve">Herkansing </w:t>
      </w:r>
    </w:p>
    <w:p w14:paraId="17D0DCA7" w14:textId="77777777" w:rsidR="00B322D4" w:rsidRPr="00647EA2" w:rsidRDefault="00B322D4" w:rsidP="00B322D4">
      <w:pPr>
        <w:rPr>
          <w:noProof w:val="0"/>
        </w:rPr>
      </w:pPr>
    </w:p>
    <w:p w14:paraId="42ADA7DE" w14:textId="77777777" w:rsidR="00B322D4" w:rsidRPr="00647EA2" w:rsidRDefault="00B322D4" w:rsidP="00B322D4">
      <w:pPr>
        <w:rPr>
          <w:noProof w:val="0"/>
          <w:color w:val="FF0000"/>
        </w:rPr>
      </w:pPr>
      <w:r w:rsidRPr="00647EA2">
        <w:rPr>
          <w:noProof w:val="0"/>
        </w:rPr>
        <w:t xml:space="preserve">Voorgaande richtlijnen zijn ook van toepassing op een herkansing. Het aantal herkansingen voor de PVB is maximaal </w:t>
      </w:r>
      <w:r w:rsidRPr="00647EA2">
        <w:rPr>
          <w:noProof w:val="0"/>
          <w:color w:val="FF0000"/>
        </w:rPr>
        <w:t>twee</w:t>
      </w:r>
      <w:r w:rsidRPr="00647EA2">
        <w:rPr>
          <w:noProof w:val="0"/>
        </w:rPr>
        <w:t xml:space="preserve">. In totaal heb je dus </w:t>
      </w:r>
      <w:r w:rsidRPr="00647EA2">
        <w:rPr>
          <w:noProof w:val="0"/>
          <w:color w:val="FF0000"/>
        </w:rPr>
        <w:t>drie</w:t>
      </w:r>
      <w:r w:rsidRPr="00647EA2">
        <w:rPr>
          <w:noProof w:val="0"/>
        </w:rPr>
        <w:t xml:space="preserve"> kansen om PVB 5.5 te halen. </w:t>
      </w:r>
      <w:r w:rsidRPr="00647EA2">
        <w:rPr>
          <w:noProof w:val="0"/>
          <w:color w:val="FF0000"/>
        </w:rPr>
        <w:t xml:space="preserve">Hierbij geldt dat er niet langer dan een jaar mag zitten tussen de eerste aanvraag en de laatste herkansing. </w:t>
      </w:r>
    </w:p>
    <w:p w14:paraId="1B0DC824" w14:textId="77777777" w:rsidR="00B322D4" w:rsidRPr="00647EA2" w:rsidRDefault="00B322D4" w:rsidP="00B322D4">
      <w:pPr>
        <w:rPr>
          <w:noProof w:val="0"/>
        </w:rPr>
      </w:pPr>
    </w:p>
    <w:p w14:paraId="7AC3D468" w14:textId="77777777" w:rsidR="00B322D4" w:rsidRPr="00647EA2" w:rsidRDefault="00B322D4" w:rsidP="00B322D4">
      <w:pPr>
        <w:pStyle w:val="Kop5"/>
        <w:numPr>
          <w:ilvl w:val="0"/>
          <w:numId w:val="0"/>
        </w:numPr>
        <w:rPr>
          <w:noProof w:val="0"/>
        </w:rPr>
      </w:pPr>
      <w:r w:rsidRPr="00647EA2">
        <w:rPr>
          <w:noProof w:val="0"/>
        </w:rPr>
        <w:t>6.9</w:t>
      </w:r>
      <w:r w:rsidRPr="00647EA2">
        <w:rPr>
          <w:noProof w:val="0"/>
        </w:rPr>
        <w:tab/>
        <w:t xml:space="preserve">Bezwaar of beroep </w:t>
      </w:r>
    </w:p>
    <w:p w14:paraId="45B896FD" w14:textId="77777777" w:rsidR="00B322D4" w:rsidRPr="00647EA2" w:rsidRDefault="00B322D4" w:rsidP="00B322D4">
      <w:pPr>
        <w:rPr>
          <w:noProof w:val="0"/>
        </w:rPr>
      </w:pPr>
    </w:p>
    <w:p w14:paraId="55852F77" w14:textId="77777777" w:rsidR="00B322D4" w:rsidRPr="00647EA2" w:rsidRDefault="00B322D4" w:rsidP="00B322D4">
      <w:pPr>
        <w:rPr>
          <w:noProof w:val="0"/>
        </w:rPr>
      </w:pPr>
      <w:r w:rsidRPr="00647EA2">
        <w:rPr>
          <w:noProof w:val="0"/>
        </w:rPr>
        <w:t xml:space="preserve">Je kunt bij de toetsingscommissie bezwaar maken tegen de gang van zaken voorafgaand aan, tijdens en na de PVB-afname en/of de uitslag van de PVB. </w:t>
      </w:r>
    </w:p>
    <w:p w14:paraId="717AD3FA" w14:textId="77777777" w:rsidR="00B322D4" w:rsidRPr="00647EA2" w:rsidRDefault="00B322D4" w:rsidP="00B322D4">
      <w:pPr>
        <w:rPr>
          <w:rFonts w:ascii="Arial Narrow" w:eastAsia="Times New Roman" w:hAnsi="Arial Narrow"/>
          <w:b/>
          <w:noProof w:val="0"/>
          <w:color w:val="000080"/>
          <w:sz w:val="32"/>
        </w:rPr>
      </w:pPr>
      <w:r w:rsidRPr="00647EA2">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1022FF4E" w14:textId="77777777" w:rsidR="00B322D4" w:rsidRPr="00647EA2" w:rsidRDefault="00B322D4" w:rsidP="00B322D4">
      <w:pPr>
        <w:spacing w:after="200"/>
        <w:rPr>
          <w:noProof w:val="0"/>
        </w:rPr>
      </w:pPr>
      <w:r w:rsidRPr="00647EA2">
        <w:rPr>
          <w:noProof w:val="0"/>
        </w:rPr>
        <w:br w:type="page"/>
      </w:r>
    </w:p>
    <w:p w14:paraId="29A912F4" w14:textId="77777777" w:rsidR="00B322D4" w:rsidRPr="00E274A8" w:rsidRDefault="00B322D4" w:rsidP="00B322D4">
      <w:pPr>
        <w:pStyle w:val="Kop2"/>
        <w:rPr>
          <w:i/>
          <w:noProof w:val="0"/>
          <w:color w:val="1F497D" w:themeColor="text2"/>
        </w:rPr>
      </w:pPr>
      <w:bookmarkStart w:id="284" w:name="_Toc342403660"/>
      <w:bookmarkStart w:id="285" w:name="_Toc342425969"/>
      <w:bookmarkStart w:id="286" w:name="_Toc342840312"/>
      <w:bookmarkStart w:id="287" w:name="_Toc344645089"/>
      <w:bookmarkStart w:id="288" w:name="_Toc350414039"/>
      <w:bookmarkStart w:id="289" w:name="_Toc354670090"/>
      <w:r w:rsidRPr="00E274A8">
        <w:rPr>
          <w:noProof w:val="0"/>
          <w:color w:val="1F497D" w:themeColor="text2"/>
        </w:rPr>
        <w:lastRenderedPageBreak/>
        <w:t xml:space="preserve">Protocol PVB 5.5 Managen van topsportbegeleidingsteam en netwerken – </w:t>
      </w:r>
      <w:r w:rsidRPr="00E274A8">
        <w:rPr>
          <w:i/>
          <w:noProof w:val="0"/>
          <w:color w:val="1F497D" w:themeColor="text2"/>
        </w:rPr>
        <w:t>portfoliobeoordeling</w:t>
      </w:r>
      <w:bookmarkEnd w:id="284"/>
      <w:bookmarkEnd w:id="285"/>
      <w:bookmarkEnd w:id="286"/>
      <w:bookmarkEnd w:id="287"/>
      <w:bookmarkEnd w:id="288"/>
      <w:bookmarkEnd w:id="289"/>
    </w:p>
    <w:p w14:paraId="5648D648" w14:textId="77777777" w:rsidR="00B322D4" w:rsidRPr="00647EA2" w:rsidRDefault="00B322D4" w:rsidP="00B322D4">
      <w:pPr>
        <w:rPr>
          <w:noProof w:val="0"/>
        </w:rPr>
      </w:pPr>
    </w:p>
    <w:tbl>
      <w:tblPr>
        <w:tblStyle w:val="NOCNSF"/>
        <w:tblW w:w="9639" w:type="dxa"/>
        <w:tblLayout w:type="fixed"/>
        <w:tblLook w:val="0480" w:firstRow="0" w:lastRow="0" w:firstColumn="1" w:lastColumn="0" w:noHBand="0" w:noVBand="1"/>
      </w:tblPr>
      <w:tblGrid>
        <w:gridCol w:w="492"/>
        <w:gridCol w:w="3991"/>
        <w:gridCol w:w="406"/>
        <w:gridCol w:w="17"/>
        <w:gridCol w:w="389"/>
        <w:gridCol w:w="423"/>
        <w:gridCol w:w="3921"/>
      </w:tblGrid>
      <w:tr w:rsidR="00B322D4" w:rsidRPr="00647EA2" w14:paraId="18D8D84A" w14:textId="77777777" w:rsidTr="00956421">
        <w:tc>
          <w:tcPr>
            <w:cnfStyle w:val="001000000000" w:firstRow="0" w:lastRow="0" w:firstColumn="1" w:lastColumn="0" w:oddVBand="0" w:evenVBand="0" w:oddHBand="0" w:evenHBand="0" w:firstRowFirstColumn="0" w:firstRowLastColumn="0" w:lastRowFirstColumn="0" w:lastRowLastColumn="0"/>
            <w:tcW w:w="4962" w:type="dxa"/>
            <w:gridSpan w:val="4"/>
            <w:vMerge w:val="restart"/>
            <w:tcBorders>
              <w:top w:val="nil"/>
              <w:bottom w:val="single" w:sz="48" w:space="0" w:color="FFFFFF"/>
            </w:tcBorders>
          </w:tcPr>
          <w:p w14:paraId="43517879" w14:textId="77777777" w:rsidR="00B322D4" w:rsidRPr="00647EA2" w:rsidRDefault="00B322D4" w:rsidP="002D6683">
            <w:pPr>
              <w:rPr>
                <w:noProof w:val="0"/>
              </w:rPr>
            </w:pPr>
            <w:r w:rsidRPr="00647EA2">
              <w:rPr>
                <w:noProof w:val="0"/>
              </w:rPr>
              <w:t>Naam kandidaat:</w:t>
            </w:r>
          </w:p>
        </w:tc>
        <w:tc>
          <w:tcPr>
            <w:tcW w:w="4785" w:type="dxa"/>
            <w:gridSpan w:val="3"/>
          </w:tcPr>
          <w:p w14:paraId="27879E8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Datum:</w:t>
            </w:r>
          </w:p>
        </w:tc>
      </w:tr>
      <w:tr w:rsidR="00B322D4" w:rsidRPr="00647EA2" w14:paraId="25D35A03" w14:textId="77777777" w:rsidTr="00956421">
        <w:tc>
          <w:tcPr>
            <w:cnfStyle w:val="001000000000" w:firstRow="0" w:lastRow="0" w:firstColumn="1" w:lastColumn="0" w:oddVBand="0" w:evenVBand="0" w:oddHBand="0" w:evenHBand="0" w:firstRowFirstColumn="0" w:firstRowLastColumn="0" w:lastRowFirstColumn="0" w:lastRowLastColumn="0"/>
            <w:tcW w:w="4962" w:type="dxa"/>
            <w:gridSpan w:val="4"/>
            <w:vMerge/>
            <w:tcBorders>
              <w:top w:val="single" w:sz="48" w:space="0" w:color="FFFFFF" w:themeColor="background1"/>
              <w:bottom w:val="single" w:sz="4" w:space="0" w:color="FFFFFF" w:themeColor="background1"/>
            </w:tcBorders>
          </w:tcPr>
          <w:p w14:paraId="51EE5A69" w14:textId="77777777" w:rsidR="00B322D4" w:rsidRPr="00647EA2" w:rsidRDefault="00B322D4" w:rsidP="002D6683">
            <w:pPr>
              <w:rPr>
                <w:noProof w:val="0"/>
              </w:rPr>
            </w:pPr>
          </w:p>
        </w:tc>
        <w:tc>
          <w:tcPr>
            <w:tcW w:w="4785" w:type="dxa"/>
            <w:gridSpan w:val="3"/>
            <w:tcBorders>
              <w:bottom w:val="single" w:sz="4" w:space="0" w:color="FFFFFF" w:themeColor="background1"/>
            </w:tcBorders>
          </w:tcPr>
          <w:p w14:paraId="400F4B9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PVB-beoordelaar:</w:t>
            </w:r>
          </w:p>
        </w:tc>
      </w:tr>
      <w:tr w:rsidR="00B322D4" w:rsidRPr="00647EA2" w14:paraId="6E6CD924"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4" w:space="0" w:color="FFFFFF" w:themeColor="background1"/>
              <w:bottom w:val="single" w:sz="8" w:space="0" w:color="FFFFFF" w:themeColor="background1"/>
            </w:tcBorders>
          </w:tcPr>
          <w:p w14:paraId="3830F87C" w14:textId="77777777" w:rsidR="00B322D4" w:rsidRPr="00647EA2" w:rsidRDefault="00B322D4" w:rsidP="002D6683">
            <w:pPr>
              <w:rPr>
                <w:noProof w:val="0"/>
              </w:rPr>
            </w:pPr>
            <w:r w:rsidRPr="00647EA2">
              <w:rPr>
                <w:noProof w:val="0"/>
              </w:rPr>
              <w:t>Voldaan aan afnamecondities: ja / nee*</w:t>
            </w:r>
          </w:p>
          <w:p w14:paraId="49B98D41" w14:textId="77777777" w:rsidR="00B322D4" w:rsidRPr="00647EA2" w:rsidRDefault="00B322D4" w:rsidP="002D6683">
            <w:pPr>
              <w:rPr>
                <w:noProof w:val="0"/>
                <w:color w:val="FF0000"/>
              </w:rPr>
            </w:pPr>
            <w:r w:rsidRPr="00647EA2">
              <w:rPr>
                <w:noProof w:val="0"/>
                <w:color w:val="FF0000"/>
              </w:rPr>
              <w:t>Portfolio bestaat uit … Het portfolio is compleet: ja / nee*</w:t>
            </w:r>
          </w:p>
        </w:tc>
      </w:tr>
      <w:tr w:rsidR="00B322D4" w:rsidRPr="00647EA2" w14:paraId="219DD76C"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8" w:space="0" w:color="FFFFFF" w:themeColor="background1"/>
            </w:tcBorders>
          </w:tcPr>
          <w:p w14:paraId="60D334CF" w14:textId="77777777" w:rsidR="00B322D4" w:rsidRPr="00647EA2" w:rsidRDefault="00B322D4" w:rsidP="002D6683">
            <w:pPr>
              <w:rPr>
                <w:noProof w:val="0"/>
              </w:rPr>
            </w:pPr>
            <w:r w:rsidRPr="00647EA2">
              <w:rPr>
                <w:noProof w:val="0"/>
              </w:rPr>
              <w:t>*Bij nee gaat de PVB niet door. De PVB-beoordelaar motiveert dit bij de toelichting.</w:t>
            </w:r>
          </w:p>
        </w:tc>
      </w:tr>
      <w:tr w:rsidR="00B322D4" w:rsidRPr="00647EA2" w14:paraId="14F793FD"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7"/>
          </w:tcPr>
          <w:p w14:paraId="3F5E0521" w14:textId="77777777" w:rsidR="00B322D4" w:rsidRPr="00647EA2" w:rsidRDefault="00B322D4" w:rsidP="002D6683">
            <w:pPr>
              <w:rPr>
                <w:noProof w:val="0"/>
              </w:rPr>
            </w:pPr>
            <w:r w:rsidRPr="00647EA2">
              <w:rPr>
                <w:noProof w:val="0"/>
              </w:rPr>
              <w:t>Toelichting</w:t>
            </w:r>
          </w:p>
        </w:tc>
      </w:tr>
      <w:tr w:rsidR="00B322D4" w:rsidRPr="00647EA2" w14:paraId="500073E2" w14:textId="77777777" w:rsidTr="00956421">
        <w:trPr>
          <w:trHeight w:val="1333"/>
        </w:trPr>
        <w:tc>
          <w:tcPr>
            <w:cnfStyle w:val="001000000000" w:firstRow="0" w:lastRow="0" w:firstColumn="1" w:lastColumn="0" w:oddVBand="0" w:evenVBand="0" w:oddHBand="0" w:evenHBand="0" w:firstRowFirstColumn="0" w:firstRowLastColumn="0" w:lastRowFirstColumn="0" w:lastRowLastColumn="0"/>
            <w:tcW w:w="4537" w:type="dxa"/>
            <w:gridSpan w:val="2"/>
            <w:tcBorders>
              <w:top w:val="nil"/>
              <w:bottom w:val="single" w:sz="4" w:space="0" w:color="FFFFFF" w:themeColor="background1"/>
            </w:tcBorders>
          </w:tcPr>
          <w:p w14:paraId="6CBE643A" w14:textId="77777777" w:rsidR="00B322D4" w:rsidRPr="00647EA2" w:rsidRDefault="00B322D4" w:rsidP="002D6683">
            <w:pPr>
              <w:rPr>
                <w:noProof w:val="0"/>
              </w:rPr>
            </w:pPr>
            <w:r w:rsidRPr="00647EA2">
              <w:rPr>
                <w:noProof w:val="0"/>
              </w:rPr>
              <w:t>Beoordelingscriteria</w:t>
            </w:r>
          </w:p>
        </w:tc>
        <w:tc>
          <w:tcPr>
            <w:tcW w:w="408" w:type="dxa"/>
            <w:tcBorders>
              <w:bottom w:val="single" w:sz="4" w:space="0" w:color="FFFFFF" w:themeColor="background1"/>
            </w:tcBorders>
            <w:textDirection w:val="btLr"/>
          </w:tcPr>
          <w:p w14:paraId="5F17F3E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647EA2">
              <w:rPr>
                <w:noProof w:val="0"/>
                <w:color w:val="auto"/>
              </w:rPr>
              <w:t>Portfolio</w:t>
            </w:r>
          </w:p>
        </w:tc>
        <w:tc>
          <w:tcPr>
            <w:tcW w:w="408" w:type="dxa"/>
            <w:gridSpan w:val="2"/>
            <w:tcBorders>
              <w:bottom w:val="single" w:sz="4" w:space="0" w:color="FFFFFF" w:themeColor="background1"/>
            </w:tcBorders>
            <w:textDirection w:val="btLr"/>
          </w:tcPr>
          <w:p w14:paraId="34F43E2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Reflectie</w:t>
            </w:r>
          </w:p>
        </w:tc>
        <w:tc>
          <w:tcPr>
            <w:tcW w:w="425" w:type="dxa"/>
            <w:tcBorders>
              <w:bottom w:val="single" w:sz="4" w:space="0" w:color="FFFFFF" w:themeColor="background1"/>
            </w:tcBorders>
            <w:textDirection w:val="btLr"/>
          </w:tcPr>
          <w:p w14:paraId="1902481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Voldaan</w:t>
            </w:r>
          </w:p>
        </w:tc>
        <w:tc>
          <w:tcPr>
            <w:tcW w:w="3969" w:type="dxa"/>
            <w:tcBorders>
              <w:bottom w:val="single" w:sz="4" w:space="0" w:color="FFFFFF" w:themeColor="background1"/>
            </w:tcBorders>
          </w:tcPr>
          <w:p w14:paraId="0793C0D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Bewijzen (of het </w:t>
            </w:r>
            <w:r>
              <w:rPr>
                <w:noProof w:val="0"/>
              </w:rPr>
              <w:t>ontbreken daarvan</w:t>
            </w:r>
            <w:r w:rsidRPr="00647EA2">
              <w:rPr>
                <w:noProof w:val="0"/>
              </w:rPr>
              <w:t xml:space="preserve">) waarop score is gebaseerd </w:t>
            </w:r>
          </w:p>
          <w:p w14:paraId="4A58E97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Toelichting</w:t>
            </w:r>
          </w:p>
        </w:tc>
      </w:tr>
      <w:tr w:rsidR="00B322D4" w:rsidRPr="00647EA2" w14:paraId="5E694024" w14:textId="77777777" w:rsidTr="00956421">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4" w:space="0" w:color="FFFFFF" w:themeColor="background1"/>
              <w:bottom w:val="single" w:sz="8" w:space="0" w:color="FFFFFF" w:themeColor="background1"/>
            </w:tcBorders>
            <w:shd w:val="clear" w:color="auto" w:fill="FAD7B6"/>
          </w:tcPr>
          <w:p w14:paraId="3C6A8B28" w14:textId="77777777" w:rsidR="00B322D4" w:rsidRPr="00647EA2" w:rsidRDefault="00B322D4" w:rsidP="002D6683">
            <w:pPr>
              <w:rPr>
                <w:noProof w:val="0"/>
              </w:rPr>
            </w:pPr>
            <w:r w:rsidRPr="00647EA2">
              <w:rPr>
                <w:noProof w:val="0"/>
              </w:rPr>
              <w:t>Werkproces 5.5.1 Stelt begeleidingsteam samen</w:t>
            </w:r>
          </w:p>
        </w:tc>
      </w:tr>
      <w:tr w:rsidR="00B322D4" w:rsidRPr="00647EA2" w14:paraId="13170FDF"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8" w:space="0" w:color="FFFFFF" w:themeColor="background1"/>
            </w:tcBorders>
          </w:tcPr>
          <w:p w14:paraId="06CE9147" w14:textId="77777777" w:rsidR="00B322D4" w:rsidRPr="00EA4348" w:rsidRDefault="00B322D4" w:rsidP="002D6683">
            <w:pPr>
              <w:rPr>
                <w:b w:val="0"/>
                <w:noProof w:val="0"/>
              </w:rPr>
            </w:pPr>
            <w:r w:rsidRPr="00EA4348">
              <w:rPr>
                <w:b w:val="0"/>
                <w:noProof w:val="0"/>
              </w:rPr>
              <w:t>Het resultaat van dit werkproces is:</w:t>
            </w:r>
          </w:p>
          <w:p w14:paraId="3DA80F5C" w14:textId="14BD5AEE" w:rsidR="00B322D4" w:rsidRPr="00EA4348" w:rsidRDefault="00B322D4" w:rsidP="00EA4348">
            <w:pPr>
              <w:pStyle w:val="Opsomming"/>
              <w:rPr>
                <w:b w:val="0"/>
              </w:rPr>
            </w:pPr>
            <w:r w:rsidRPr="00EA4348">
              <w:rPr>
                <w:b w:val="0"/>
              </w:rPr>
              <w:t>Het begeleidingsteam is samengesteld.</w:t>
            </w:r>
          </w:p>
          <w:p w14:paraId="14EB20C3" w14:textId="77777777" w:rsidR="00EA4348" w:rsidRPr="00EA4348" w:rsidRDefault="00EA4348" w:rsidP="00EA4348">
            <w:pPr>
              <w:pStyle w:val="Opsomming"/>
              <w:numPr>
                <w:ilvl w:val="0"/>
                <w:numId w:val="0"/>
              </w:numPr>
              <w:ind w:left="284"/>
              <w:rPr>
                <w:rFonts w:cs="Arial"/>
                <w:b w:val="0"/>
                <w:color w:val="FF0000"/>
              </w:rPr>
            </w:pPr>
          </w:p>
          <w:p w14:paraId="73620998" w14:textId="60498F8A" w:rsidR="00B322D4" w:rsidRPr="0095543D" w:rsidRDefault="00EA4348" w:rsidP="00EA4348">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018F58E3"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76C89707" w14:textId="77777777" w:rsidR="00B322D4" w:rsidRPr="00EA4348" w:rsidRDefault="00B322D4" w:rsidP="002D6683">
            <w:pPr>
              <w:rPr>
                <w:b w:val="0"/>
                <w:noProof w:val="0"/>
              </w:rPr>
            </w:pPr>
            <w:r w:rsidRPr="00EA4348">
              <w:rPr>
                <w:b w:val="0"/>
                <w:noProof w:val="0"/>
              </w:rPr>
              <w:t>1</w:t>
            </w:r>
          </w:p>
        </w:tc>
        <w:tc>
          <w:tcPr>
            <w:tcW w:w="4041" w:type="dxa"/>
          </w:tcPr>
          <w:p w14:paraId="0856F08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eastAsia="Calibri" w:cs="Arial"/>
                <w:noProof w:val="0"/>
                <w:szCs w:val="20"/>
              </w:rPr>
              <w:t>B</w:t>
            </w:r>
            <w:r w:rsidRPr="00647EA2">
              <w:rPr>
                <w:rFonts w:cs="Arial"/>
                <w:noProof w:val="0"/>
              </w:rPr>
              <w:t>rengt de invloed van de visie, besluitvorming en beslissers van de topsportorganisatie op het begeleidingsteam in kaart</w:t>
            </w:r>
          </w:p>
        </w:tc>
        <w:tc>
          <w:tcPr>
            <w:tcW w:w="408" w:type="dxa"/>
          </w:tcPr>
          <w:p w14:paraId="0A55ACE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13D7EA0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D3AA20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2D67C8C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A0CA4CA"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7351ABF7" w14:textId="77777777" w:rsidR="00B322D4" w:rsidRPr="00EA4348" w:rsidRDefault="00B322D4" w:rsidP="002D6683">
            <w:pPr>
              <w:rPr>
                <w:b w:val="0"/>
                <w:noProof w:val="0"/>
              </w:rPr>
            </w:pPr>
            <w:r w:rsidRPr="00EA4348">
              <w:rPr>
                <w:b w:val="0"/>
                <w:noProof w:val="0"/>
              </w:rPr>
              <w:t>2</w:t>
            </w:r>
          </w:p>
        </w:tc>
        <w:tc>
          <w:tcPr>
            <w:tcW w:w="4041" w:type="dxa"/>
          </w:tcPr>
          <w:p w14:paraId="1F3F291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Beïnvloedt visie, besluitvorming en beslissers van de topsportorganisatie ten gunste van het presteren van het begeleidingsteam</w:t>
            </w:r>
          </w:p>
        </w:tc>
        <w:tc>
          <w:tcPr>
            <w:tcW w:w="408" w:type="dxa"/>
          </w:tcPr>
          <w:p w14:paraId="5517BD8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0ACDE48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7C46FF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6607888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1CFD13C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21AB0BF" w14:textId="77777777" w:rsidR="00B322D4" w:rsidRPr="00EA4348" w:rsidRDefault="00B322D4" w:rsidP="002D6683">
            <w:pPr>
              <w:rPr>
                <w:b w:val="0"/>
                <w:noProof w:val="0"/>
              </w:rPr>
            </w:pPr>
            <w:r w:rsidRPr="00EA4348">
              <w:rPr>
                <w:b w:val="0"/>
                <w:noProof w:val="0"/>
              </w:rPr>
              <w:t>3</w:t>
            </w:r>
          </w:p>
        </w:tc>
        <w:tc>
          <w:tcPr>
            <w:tcW w:w="4041" w:type="dxa"/>
          </w:tcPr>
          <w:p w14:paraId="34FB87A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rFonts w:cs="Arial"/>
                <w:noProof w:val="0"/>
              </w:rPr>
            </w:pPr>
            <w:r w:rsidRPr="00647EA2">
              <w:rPr>
                <w:rFonts w:cs="Arial"/>
                <w:noProof w:val="0"/>
              </w:rPr>
              <w:t>Ontwerpt een begeleidingsteam met accent op de competenties en verantwoordelijkheden van de afzonderlijke leden</w:t>
            </w:r>
          </w:p>
        </w:tc>
        <w:tc>
          <w:tcPr>
            <w:tcW w:w="408" w:type="dxa"/>
          </w:tcPr>
          <w:p w14:paraId="308FB33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13DBED0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720CC0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40411CD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82B5DD6"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7"/>
            <w:shd w:val="clear" w:color="auto" w:fill="FAD7B6"/>
          </w:tcPr>
          <w:p w14:paraId="33ED0D7E" w14:textId="77777777" w:rsidR="00B322D4" w:rsidRPr="00647EA2" w:rsidRDefault="00B322D4" w:rsidP="002D6683">
            <w:pPr>
              <w:rPr>
                <w:noProof w:val="0"/>
              </w:rPr>
            </w:pPr>
            <w:r w:rsidRPr="00647EA2">
              <w:rPr>
                <w:noProof w:val="0"/>
              </w:rPr>
              <w:t xml:space="preserve">Werkproces 5.5.2 Geeft leiding aan begeleidingsteam </w:t>
            </w:r>
          </w:p>
        </w:tc>
      </w:tr>
      <w:tr w:rsidR="00B322D4" w:rsidRPr="00647EA2" w14:paraId="22D9EDB3"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Pr>
          <w:p w14:paraId="22BBA406" w14:textId="77777777" w:rsidR="00B322D4" w:rsidRPr="00AE335F" w:rsidRDefault="00B322D4" w:rsidP="002D6683">
            <w:pPr>
              <w:rPr>
                <w:b w:val="0"/>
                <w:noProof w:val="0"/>
              </w:rPr>
            </w:pPr>
            <w:r w:rsidRPr="00AE335F">
              <w:rPr>
                <w:b w:val="0"/>
                <w:noProof w:val="0"/>
              </w:rPr>
              <w:t>Het resultaat van dit werkproces is:</w:t>
            </w:r>
          </w:p>
          <w:p w14:paraId="13904663" w14:textId="61B13C18" w:rsidR="00B322D4" w:rsidRPr="00AE335F" w:rsidRDefault="00B322D4" w:rsidP="00AE335F">
            <w:pPr>
              <w:pStyle w:val="Opsomming"/>
              <w:rPr>
                <w:b w:val="0"/>
              </w:rPr>
            </w:pPr>
            <w:r w:rsidRPr="00AE335F">
              <w:rPr>
                <w:b w:val="0"/>
              </w:rPr>
              <w:t xml:space="preserve">Het begeleidingsteam functioneert effectief volgens de centrale team- en sportwaarden. </w:t>
            </w:r>
          </w:p>
          <w:p w14:paraId="080558E6" w14:textId="77777777" w:rsidR="00AE335F" w:rsidRPr="00C55B94" w:rsidRDefault="00AE335F" w:rsidP="00AE335F">
            <w:pPr>
              <w:rPr>
                <w:rFonts w:cs="Arial"/>
                <w:color w:val="FF0000"/>
              </w:rPr>
            </w:pPr>
          </w:p>
          <w:p w14:paraId="20E8ED07" w14:textId="6EF9644D" w:rsidR="00B322D4" w:rsidRPr="0095543D" w:rsidRDefault="00AE335F" w:rsidP="00AE335F">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2C33B469"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1D80C2CC" w14:textId="77777777" w:rsidR="00B322D4" w:rsidRPr="0035297C" w:rsidRDefault="00B322D4" w:rsidP="002D6683">
            <w:pPr>
              <w:rPr>
                <w:b w:val="0"/>
                <w:noProof w:val="0"/>
              </w:rPr>
            </w:pPr>
            <w:r w:rsidRPr="0035297C">
              <w:rPr>
                <w:b w:val="0"/>
                <w:noProof w:val="0"/>
              </w:rPr>
              <w:t>4</w:t>
            </w:r>
          </w:p>
        </w:tc>
        <w:tc>
          <w:tcPr>
            <w:tcW w:w="4041" w:type="dxa"/>
          </w:tcPr>
          <w:p w14:paraId="6FBDCC9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Formuleert centrale team- en sportwaarden die leidend zijn voor het handelen van de afzonderlijke teamleden</w:t>
            </w:r>
          </w:p>
        </w:tc>
        <w:tc>
          <w:tcPr>
            <w:tcW w:w="408" w:type="dxa"/>
          </w:tcPr>
          <w:p w14:paraId="5F5FD8A9"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7B07B09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10FACC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0165748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325DFB9"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69CEC6C" w14:textId="77777777" w:rsidR="00B322D4" w:rsidRPr="0035297C" w:rsidRDefault="00B322D4" w:rsidP="002D6683">
            <w:pPr>
              <w:rPr>
                <w:b w:val="0"/>
                <w:noProof w:val="0"/>
              </w:rPr>
            </w:pPr>
            <w:r w:rsidRPr="0035297C">
              <w:rPr>
                <w:b w:val="0"/>
                <w:noProof w:val="0"/>
              </w:rPr>
              <w:t>5</w:t>
            </w:r>
          </w:p>
        </w:tc>
        <w:tc>
          <w:tcPr>
            <w:tcW w:w="4041" w:type="dxa"/>
          </w:tcPr>
          <w:p w14:paraId="5D26CD2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Evalueert het functioneren van het begeleidingsteam</w:t>
            </w:r>
          </w:p>
        </w:tc>
        <w:tc>
          <w:tcPr>
            <w:tcW w:w="408" w:type="dxa"/>
          </w:tcPr>
          <w:p w14:paraId="34983DB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4F8436F9"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E3DCFB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4456707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F7A54DA"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1F048929" w14:textId="77777777" w:rsidR="00B322D4" w:rsidRPr="0035297C" w:rsidRDefault="00B322D4" w:rsidP="002D6683">
            <w:pPr>
              <w:rPr>
                <w:b w:val="0"/>
                <w:noProof w:val="0"/>
              </w:rPr>
            </w:pPr>
            <w:r w:rsidRPr="0035297C">
              <w:rPr>
                <w:b w:val="0"/>
                <w:noProof w:val="0"/>
              </w:rPr>
              <w:t>6</w:t>
            </w:r>
          </w:p>
        </w:tc>
        <w:tc>
          <w:tcPr>
            <w:tcW w:w="4041" w:type="dxa"/>
          </w:tcPr>
          <w:p w14:paraId="0C0EB24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rFonts w:cs="Arial"/>
                <w:noProof w:val="0"/>
              </w:rPr>
            </w:pPr>
            <w:r w:rsidRPr="00647EA2">
              <w:rPr>
                <w:rFonts w:cs="Arial"/>
                <w:noProof w:val="0"/>
              </w:rPr>
              <w:t>Brengt op basis van evaluaties verbeteringen aan in en rond het begeleidingsteam</w:t>
            </w:r>
          </w:p>
        </w:tc>
        <w:tc>
          <w:tcPr>
            <w:tcW w:w="408" w:type="dxa"/>
          </w:tcPr>
          <w:p w14:paraId="2ADA131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0B1BA6F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EE0EF0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563EBA3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4F7EAD5"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316019E" w14:textId="77777777" w:rsidR="00B322D4" w:rsidRPr="0035297C" w:rsidRDefault="00B322D4" w:rsidP="002D6683">
            <w:pPr>
              <w:rPr>
                <w:b w:val="0"/>
                <w:noProof w:val="0"/>
              </w:rPr>
            </w:pPr>
            <w:r w:rsidRPr="0035297C">
              <w:rPr>
                <w:b w:val="0"/>
                <w:noProof w:val="0"/>
              </w:rPr>
              <w:t>7</w:t>
            </w:r>
          </w:p>
        </w:tc>
        <w:tc>
          <w:tcPr>
            <w:tcW w:w="4041" w:type="dxa"/>
          </w:tcPr>
          <w:p w14:paraId="0E48DCB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rFonts w:cs="Arial"/>
                <w:noProof w:val="0"/>
              </w:rPr>
            </w:pPr>
            <w:r w:rsidRPr="00647EA2">
              <w:rPr>
                <w:rFonts w:cs="Arial"/>
                <w:noProof w:val="0"/>
              </w:rPr>
              <w:t>Geeft leiding aan een begeleidingsteam</w:t>
            </w:r>
          </w:p>
        </w:tc>
        <w:tc>
          <w:tcPr>
            <w:tcW w:w="408" w:type="dxa"/>
          </w:tcPr>
          <w:p w14:paraId="1C4956C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44926CB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4061048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64F70E9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5FB9726"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5F8D2C1" w14:textId="77777777" w:rsidR="00B322D4" w:rsidRPr="0035297C" w:rsidRDefault="00B322D4" w:rsidP="002D6683">
            <w:pPr>
              <w:rPr>
                <w:b w:val="0"/>
                <w:noProof w:val="0"/>
              </w:rPr>
            </w:pPr>
            <w:r w:rsidRPr="0035297C">
              <w:rPr>
                <w:b w:val="0"/>
                <w:noProof w:val="0"/>
              </w:rPr>
              <w:t>8</w:t>
            </w:r>
          </w:p>
        </w:tc>
        <w:tc>
          <w:tcPr>
            <w:tcW w:w="4041" w:type="dxa"/>
          </w:tcPr>
          <w:p w14:paraId="15BA2D2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eastAsia="Calibri" w:cs="Arial"/>
                <w:noProof w:val="0"/>
                <w:szCs w:val="20"/>
              </w:rPr>
              <w:t>Vertoont voorbeeldgedrag op en rond de sportlocatie</w:t>
            </w:r>
          </w:p>
        </w:tc>
        <w:tc>
          <w:tcPr>
            <w:tcW w:w="408" w:type="dxa"/>
          </w:tcPr>
          <w:p w14:paraId="2263E2E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6D0388C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BA45A72"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2B2E9AF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1DCAF4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0FE26719" w14:textId="77777777" w:rsidR="00B322D4" w:rsidRPr="0035297C" w:rsidRDefault="00B322D4" w:rsidP="002D6683">
            <w:pPr>
              <w:spacing w:line="276" w:lineRule="auto"/>
              <w:rPr>
                <w:b w:val="0"/>
                <w:noProof w:val="0"/>
                <w:color w:val="1F497D" w:themeColor="text2"/>
              </w:rPr>
            </w:pPr>
            <w:r w:rsidRPr="0035297C">
              <w:rPr>
                <w:b w:val="0"/>
                <w:noProof w:val="0"/>
                <w:color w:val="1F497D" w:themeColor="text2"/>
              </w:rPr>
              <w:t>9</w:t>
            </w:r>
          </w:p>
        </w:tc>
        <w:tc>
          <w:tcPr>
            <w:tcW w:w="4041" w:type="dxa"/>
          </w:tcPr>
          <w:p w14:paraId="7B99D8D5"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Gaat sportief en respectvol om met alle betrokkenen</w:t>
            </w:r>
          </w:p>
        </w:tc>
        <w:tc>
          <w:tcPr>
            <w:tcW w:w="408" w:type="dxa"/>
          </w:tcPr>
          <w:p w14:paraId="582070C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6F93061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65E6A7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1F28233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4446FF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A3E1C80" w14:textId="77777777" w:rsidR="00B322D4" w:rsidRPr="0035297C" w:rsidRDefault="00B322D4" w:rsidP="002D6683">
            <w:pPr>
              <w:spacing w:line="276" w:lineRule="auto"/>
              <w:rPr>
                <w:b w:val="0"/>
                <w:noProof w:val="0"/>
                <w:color w:val="1F497D" w:themeColor="text2"/>
              </w:rPr>
            </w:pPr>
            <w:r w:rsidRPr="0035297C">
              <w:rPr>
                <w:b w:val="0"/>
                <w:noProof w:val="0"/>
                <w:color w:val="1F497D" w:themeColor="text2"/>
              </w:rPr>
              <w:t>10</w:t>
            </w:r>
          </w:p>
        </w:tc>
        <w:tc>
          <w:tcPr>
            <w:tcW w:w="4041" w:type="dxa"/>
          </w:tcPr>
          <w:p w14:paraId="6BD83A2E"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cs="Arial"/>
                <w:noProof w:val="0"/>
                <w:color w:val="1F497D" w:themeColor="text2"/>
              </w:rPr>
            </w:pPr>
            <w:r w:rsidRPr="009A49B2">
              <w:rPr>
                <w:rFonts w:eastAsia="Calibri" w:cs="Arial"/>
                <w:noProof w:val="0"/>
                <w:color w:val="1F497D" w:themeColor="text2"/>
                <w:szCs w:val="20"/>
              </w:rPr>
              <w:t>Komt afspraken na</w:t>
            </w:r>
          </w:p>
        </w:tc>
        <w:tc>
          <w:tcPr>
            <w:tcW w:w="408" w:type="dxa"/>
          </w:tcPr>
          <w:p w14:paraId="613CF53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7A9723A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33FA91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0C47A9A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7B4FE79"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40893492" w14:textId="77777777" w:rsidR="00B322D4" w:rsidRPr="0035297C" w:rsidRDefault="00B322D4" w:rsidP="002D6683">
            <w:pPr>
              <w:spacing w:line="276" w:lineRule="auto"/>
              <w:rPr>
                <w:b w:val="0"/>
                <w:noProof w:val="0"/>
                <w:color w:val="1F497D" w:themeColor="text2"/>
              </w:rPr>
            </w:pPr>
            <w:r w:rsidRPr="0035297C">
              <w:rPr>
                <w:b w:val="0"/>
                <w:noProof w:val="0"/>
                <w:color w:val="1F497D" w:themeColor="text2"/>
              </w:rPr>
              <w:t>11</w:t>
            </w:r>
          </w:p>
        </w:tc>
        <w:tc>
          <w:tcPr>
            <w:tcW w:w="4041" w:type="dxa"/>
          </w:tcPr>
          <w:p w14:paraId="6AB2A1F3"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Houdt zich aan de beroepscode</w:t>
            </w:r>
          </w:p>
        </w:tc>
        <w:tc>
          <w:tcPr>
            <w:tcW w:w="408" w:type="dxa"/>
          </w:tcPr>
          <w:p w14:paraId="61FBCA1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13855E0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7E75F64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0E77098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ED934C2"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4593228D" w14:textId="77777777" w:rsidR="00B322D4" w:rsidRPr="0035297C" w:rsidRDefault="00B322D4" w:rsidP="002D6683">
            <w:pPr>
              <w:spacing w:line="276" w:lineRule="auto"/>
              <w:rPr>
                <w:b w:val="0"/>
                <w:noProof w:val="0"/>
                <w:color w:val="1F497D" w:themeColor="text2"/>
              </w:rPr>
            </w:pPr>
            <w:r w:rsidRPr="0035297C">
              <w:rPr>
                <w:b w:val="0"/>
                <w:noProof w:val="0"/>
                <w:color w:val="1F497D" w:themeColor="text2"/>
              </w:rPr>
              <w:t>12</w:t>
            </w:r>
          </w:p>
        </w:tc>
        <w:tc>
          <w:tcPr>
            <w:tcW w:w="4041" w:type="dxa"/>
          </w:tcPr>
          <w:p w14:paraId="38A156B6"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cs="Arial"/>
                <w:noProof w:val="0"/>
                <w:color w:val="1F497D" w:themeColor="text2"/>
              </w:rPr>
            </w:pPr>
            <w:r w:rsidRPr="009A49B2">
              <w:rPr>
                <w:rFonts w:eastAsia="Calibri" w:cs="Arial"/>
                <w:noProof w:val="0"/>
                <w:color w:val="1F497D" w:themeColor="text2"/>
                <w:szCs w:val="20"/>
              </w:rPr>
              <w:t>Gaat vertrouwelijk om met (persoonlijke) informatie</w:t>
            </w:r>
          </w:p>
        </w:tc>
        <w:tc>
          <w:tcPr>
            <w:tcW w:w="408" w:type="dxa"/>
          </w:tcPr>
          <w:p w14:paraId="208855A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294A400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2087496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0116B2E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3C4FF7D"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7"/>
            <w:shd w:val="clear" w:color="auto" w:fill="FAD7B6"/>
          </w:tcPr>
          <w:p w14:paraId="4DC9DA35" w14:textId="70182464" w:rsidR="00B322D4" w:rsidRPr="00647EA2" w:rsidRDefault="00B322D4" w:rsidP="002D6683">
            <w:r w:rsidRPr="00647EA2">
              <w:rPr>
                <w:noProof w:val="0"/>
              </w:rPr>
              <w:t xml:space="preserve">Werkproces 5.5.3 </w:t>
            </w:r>
            <w:r>
              <w:t>Handelt formaliteiten rond</w:t>
            </w:r>
            <w:r w:rsidR="00A66784">
              <w:t xml:space="preserve"> </w:t>
            </w:r>
            <w:r w:rsidRPr="009A257C">
              <w:t>begeleidingsteam</w:t>
            </w:r>
            <w:r>
              <w:t xml:space="preserve"> af</w:t>
            </w:r>
          </w:p>
        </w:tc>
      </w:tr>
      <w:tr w:rsidR="00B322D4" w:rsidRPr="00647EA2" w14:paraId="0916831A"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Pr>
          <w:p w14:paraId="478A4F41" w14:textId="77777777" w:rsidR="00B322D4" w:rsidRPr="00F76B9B" w:rsidRDefault="00B322D4" w:rsidP="00F76B9B">
            <w:pPr>
              <w:rPr>
                <w:b w:val="0"/>
              </w:rPr>
            </w:pPr>
            <w:r w:rsidRPr="00F76B9B">
              <w:rPr>
                <w:b w:val="0"/>
              </w:rPr>
              <w:t>Het resultaat van dit werkproces is:</w:t>
            </w:r>
          </w:p>
          <w:p w14:paraId="200F3939" w14:textId="213E6951" w:rsidR="00B322D4" w:rsidRPr="00F76B9B" w:rsidRDefault="00B322D4" w:rsidP="00F76B9B">
            <w:pPr>
              <w:pStyle w:val="Opsomming"/>
              <w:rPr>
                <w:b w:val="0"/>
              </w:rPr>
            </w:pPr>
            <w:r w:rsidRPr="00F76B9B">
              <w:rPr>
                <w:b w:val="0"/>
              </w:rPr>
              <w:t>De HRM-cyclus is uitgevoerd.</w:t>
            </w:r>
          </w:p>
          <w:p w14:paraId="3E669581" w14:textId="77777777" w:rsidR="00F76B9B" w:rsidRPr="00C55B94" w:rsidRDefault="00F76B9B" w:rsidP="00F76B9B">
            <w:pPr>
              <w:rPr>
                <w:rFonts w:cs="Arial"/>
                <w:color w:val="FF0000"/>
              </w:rPr>
            </w:pPr>
          </w:p>
          <w:p w14:paraId="0312F390" w14:textId="5D20F94A" w:rsidR="00B322D4" w:rsidRPr="0095543D" w:rsidRDefault="00F76B9B" w:rsidP="00F76B9B">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1768DCFF"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3FB0413B" w14:textId="77777777" w:rsidR="00B322D4" w:rsidRPr="00586D5B" w:rsidRDefault="00B322D4" w:rsidP="002D6683">
            <w:pPr>
              <w:rPr>
                <w:b w:val="0"/>
                <w:noProof w:val="0"/>
              </w:rPr>
            </w:pPr>
            <w:r w:rsidRPr="00586D5B">
              <w:rPr>
                <w:b w:val="0"/>
                <w:noProof w:val="0"/>
              </w:rPr>
              <w:lastRenderedPageBreak/>
              <w:t>13</w:t>
            </w:r>
          </w:p>
        </w:tc>
        <w:tc>
          <w:tcPr>
            <w:tcW w:w="4041" w:type="dxa"/>
          </w:tcPr>
          <w:p w14:paraId="67C35B8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Stelt competentieprofielen op</w:t>
            </w:r>
          </w:p>
        </w:tc>
        <w:tc>
          <w:tcPr>
            <w:tcW w:w="408" w:type="dxa"/>
          </w:tcPr>
          <w:p w14:paraId="4C9B123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7416054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BD5F52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2A298F3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0245208"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2CF2E134" w14:textId="77777777" w:rsidR="00B322D4" w:rsidRPr="00586D5B" w:rsidRDefault="00B322D4" w:rsidP="002D6683">
            <w:pPr>
              <w:rPr>
                <w:b w:val="0"/>
                <w:noProof w:val="0"/>
              </w:rPr>
            </w:pPr>
            <w:r w:rsidRPr="00586D5B">
              <w:rPr>
                <w:b w:val="0"/>
                <w:noProof w:val="0"/>
              </w:rPr>
              <w:t>14</w:t>
            </w:r>
          </w:p>
        </w:tc>
        <w:tc>
          <w:tcPr>
            <w:tcW w:w="4041" w:type="dxa"/>
          </w:tcPr>
          <w:p w14:paraId="7CB6551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Voert functioneringsgesprekken</w:t>
            </w:r>
          </w:p>
        </w:tc>
        <w:tc>
          <w:tcPr>
            <w:tcW w:w="408" w:type="dxa"/>
          </w:tcPr>
          <w:p w14:paraId="79EA4A7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2C37704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65DA29E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7D8771C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D7ADF41"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1C6BD10E" w14:textId="77777777" w:rsidR="00B322D4" w:rsidRPr="00586D5B" w:rsidRDefault="00B322D4" w:rsidP="002D6683">
            <w:pPr>
              <w:rPr>
                <w:b w:val="0"/>
                <w:noProof w:val="0"/>
              </w:rPr>
            </w:pPr>
            <w:r w:rsidRPr="00586D5B">
              <w:rPr>
                <w:b w:val="0"/>
                <w:noProof w:val="0"/>
              </w:rPr>
              <w:t>15</w:t>
            </w:r>
          </w:p>
        </w:tc>
        <w:tc>
          <w:tcPr>
            <w:tcW w:w="4041" w:type="dxa"/>
          </w:tcPr>
          <w:p w14:paraId="6F3FB8E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Adviseert over aard dienstverband en contractevaluatie</w:t>
            </w:r>
          </w:p>
        </w:tc>
        <w:tc>
          <w:tcPr>
            <w:tcW w:w="408" w:type="dxa"/>
          </w:tcPr>
          <w:p w14:paraId="7AA4BC2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1CD2D5F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F68698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43A574B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143982D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2DD38D7E" w14:textId="77777777" w:rsidR="00B322D4" w:rsidRPr="00586D5B" w:rsidRDefault="00B322D4" w:rsidP="002D6683">
            <w:pPr>
              <w:spacing w:line="276" w:lineRule="auto"/>
              <w:rPr>
                <w:b w:val="0"/>
                <w:noProof w:val="0"/>
                <w:color w:val="1F497D" w:themeColor="text2"/>
              </w:rPr>
            </w:pPr>
            <w:r w:rsidRPr="00586D5B">
              <w:rPr>
                <w:b w:val="0"/>
                <w:noProof w:val="0"/>
                <w:color w:val="1F497D" w:themeColor="text2"/>
              </w:rPr>
              <w:t>16</w:t>
            </w:r>
          </w:p>
        </w:tc>
        <w:tc>
          <w:tcPr>
            <w:tcW w:w="4041" w:type="dxa"/>
          </w:tcPr>
          <w:p w14:paraId="27E7DC30"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Reflecteert op het eigen handelen</w:t>
            </w:r>
          </w:p>
        </w:tc>
        <w:tc>
          <w:tcPr>
            <w:tcW w:w="408" w:type="dxa"/>
          </w:tcPr>
          <w:p w14:paraId="04F6E6D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0F03ACC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1B08889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316BEB9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126C3D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7D5DC939" w14:textId="77777777" w:rsidR="00B322D4" w:rsidRPr="00586D5B" w:rsidRDefault="00B322D4" w:rsidP="002D6683">
            <w:pPr>
              <w:spacing w:line="276" w:lineRule="auto"/>
              <w:rPr>
                <w:b w:val="0"/>
                <w:noProof w:val="0"/>
                <w:color w:val="1F497D" w:themeColor="text2"/>
              </w:rPr>
            </w:pPr>
            <w:r w:rsidRPr="00586D5B">
              <w:rPr>
                <w:b w:val="0"/>
                <w:noProof w:val="0"/>
                <w:color w:val="1F497D" w:themeColor="text2"/>
              </w:rPr>
              <w:t>17</w:t>
            </w:r>
          </w:p>
        </w:tc>
        <w:tc>
          <w:tcPr>
            <w:tcW w:w="4041" w:type="dxa"/>
          </w:tcPr>
          <w:p w14:paraId="11FD7C5B"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Vraagt feedback</w:t>
            </w:r>
          </w:p>
        </w:tc>
        <w:tc>
          <w:tcPr>
            <w:tcW w:w="408" w:type="dxa"/>
          </w:tcPr>
          <w:p w14:paraId="4498713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273C5A1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51592202"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637A980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CFB5704"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7735037F" w14:textId="77777777" w:rsidR="00B322D4" w:rsidRPr="00586D5B" w:rsidRDefault="00B322D4" w:rsidP="002D6683">
            <w:pPr>
              <w:spacing w:line="276" w:lineRule="auto"/>
              <w:rPr>
                <w:b w:val="0"/>
                <w:noProof w:val="0"/>
                <w:color w:val="1F497D" w:themeColor="text2"/>
              </w:rPr>
            </w:pPr>
            <w:r w:rsidRPr="00586D5B">
              <w:rPr>
                <w:b w:val="0"/>
                <w:noProof w:val="0"/>
                <w:color w:val="1F497D" w:themeColor="text2"/>
              </w:rPr>
              <w:t>18</w:t>
            </w:r>
          </w:p>
        </w:tc>
        <w:tc>
          <w:tcPr>
            <w:tcW w:w="4041" w:type="dxa"/>
          </w:tcPr>
          <w:p w14:paraId="47D4160C"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Verwoordt eigen leerbehoeften</w:t>
            </w:r>
          </w:p>
        </w:tc>
        <w:tc>
          <w:tcPr>
            <w:tcW w:w="408" w:type="dxa"/>
          </w:tcPr>
          <w:p w14:paraId="2E5EAE6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0154F89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33D2610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28E1E42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859AC06"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14633A5" w14:textId="77777777" w:rsidR="00B322D4" w:rsidRPr="00586D5B" w:rsidRDefault="00B322D4" w:rsidP="002D6683">
            <w:pPr>
              <w:spacing w:line="276" w:lineRule="auto"/>
              <w:rPr>
                <w:b w:val="0"/>
                <w:noProof w:val="0"/>
                <w:color w:val="1F497D" w:themeColor="text2"/>
              </w:rPr>
            </w:pPr>
            <w:r w:rsidRPr="00586D5B">
              <w:rPr>
                <w:b w:val="0"/>
                <w:noProof w:val="0"/>
                <w:color w:val="1F497D" w:themeColor="text2"/>
              </w:rPr>
              <w:t>19</w:t>
            </w:r>
          </w:p>
        </w:tc>
        <w:tc>
          <w:tcPr>
            <w:tcW w:w="4041" w:type="dxa"/>
          </w:tcPr>
          <w:p w14:paraId="0D38147D"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 xml:space="preserve">Raadpleegt kennisbronnen/deskundigen </w:t>
            </w:r>
          </w:p>
        </w:tc>
        <w:tc>
          <w:tcPr>
            <w:tcW w:w="408" w:type="dxa"/>
          </w:tcPr>
          <w:p w14:paraId="3B76C73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56C47D1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4AFFB079"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4E21F8F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1E210C03"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732918CD" w14:textId="77777777" w:rsidR="00B322D4" w:rsidRPr="00586D5B" w:rsidRDefault="00B322D4" w:rsidP="002D6683">
            <w:pPr>
              <w:spacing w:line="276" w:lineRule="auto"/>
              <w:rPr>
                <w:b w:val="0"/>
                <w:noProof w:val="0"/>
                <w:color w:val="1F497D" w:themeColor="text2"/>
              </w:rPr>
            </w:pPr>
            <w:r w:rsidRPr="00586D5B">
              <w:rPr>
                <w:b w:val="0"/>
                <w:noProof w:val="0"/>
                <w:color w:val="1F497D" w:themeColor="text2"/>
              </w:rPr>
              <w:t>20</w:t>
            </w:r>
          </w:p>
        </w:tc>
        <w:tc>
          <w:tcPr>
            <w:tcW w:w="4041" w:type="dxa"/>
          </w:tcPr>
          <w:p w14:paraId="0AA95A46" w14:textId="77777777" w:rsidR="00B322D4" w:rsidRPr="001F496E"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Legt leermomenten vast</w:t>
            </w:r>
          </w:p>
        </w:tc>
        <w:tc>
          <w:tcPr>
            <w:tcW w:w="408" w:type="dxa"/>
          </w:tcPr>
          <w:p w14:paraId="1DF8F53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08" w:type="dxa"/>
            <w:gridSpan w:val="2"/>
          </w:tcPr>
          <w:p w14:paraId="72E3106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5" w:type="dxa"/>
          </w:tcPr>
          <w:p w14:paraId="0BF8EA5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69" w:type="dxa"/>
          </w:tcPr>
          <w:p w14:paraId="67435BA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27757E5" w14:textId="77777777" w:rsidTr="00956421">
        <w:trPr>
          <w:trHeight w:val="454"/>
        </w:trPr>
        <w:tc>
          <w:tcPr>
            <w:cnfStyle w:val="001000000000" w:firstRow="0" w:lastRow="0" w:firstColumn="1" w:lastColumn="0" w:oddVBand="0" w:evenVBand="0" w:oddHBand="0" w:evenHBand="0" w:firstRowFirstColumn="0" w:firstRowLastColumn="0" w:lastRowFirstColumn="0" w:lastRowLastColumn="0"/>
            <w:tcW w:w="4537" w:type="dxa"/>
            <w:gridSpan w:val="2"/>
          </w:tcPr>
          <w:p w14:paraId="74D694D8" w14:textId="77777777" w:rsidR="00B322D4" w:rsidRPr="00647EA2" w:rsidRDefault="00B322D4" w:rsidP="002D6683">
            <w:pPr>
              <w:rPr>
                <w:noProof w:val="0"/>
              </w:rPr>
            </w:pPr>
            <w:r w:rsidRPr="00647EA2">
              <w:rPr>
                <w:noProof w:val="0"/>
              </w:rPr>
              <w:t>Resultaat van de PVB</w:t>
            </w:r>
          </w:p>
        </w:tc>
        <w:tc>
          <w:tcPr>
            <w:tcW w:w="1241" w:type="dxa"/>
            <w:gridSpan w:val="4"/>
          </w:tcPr>
          <w:p w14:paraId="671926C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69" w:type="dxa"/>
            <w:vMerge w:val="restart"/>
          </w:tcPr>
          <w:p w14:paraId="4AF20B31" w14:textId="77777777" w:rsidR="00B322D4" w:rsidRPr="00850CEF" w:rsidRDefault="00B322D4" w:rsidP="002D6683">
            <w:pPr>
              <w:cnfStyle w:val="000000000000" w:firstRow="0" w:lastRow="0" w:firstColumn="0" w:lastColumn="0" w:oddVBand="0" w:evenVBand="0" w:oddHBand="0" w:evenHBand="0" w:firstRowFirstColumn="0" w:firstRowLastColumn="0" w:lastRowFirstColumn="0" w:lastRowLastColumn="0"/>
              <w:rPr>
                <w:b/>
                <w:noProof w:val="0"/>
              </w:rPr>
            </w:pPr>
            <w:r w:rsidRPr="00850CEF">
              <w:rPr>
                <w:b/>
                <w:noProof w:val="0"/>
              </w:rPr>
              <w:t>Toelichting</w:t>
            </w:r>
          </w:p>
          <w:p w14:paraId="42A441A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1511C68"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5778" w:type="dxa"/>
            <w:gridSpan w:val="6"/>
          </w:tcPr>
          <w:p w14:paraId="2773B6D2" w14:textId="77777777" w:rsidR="00B322D4" w:rsidRPr="00647EA2" w:rsidRDefault="00B322D4" w:rsidP="002D6683">
            <w:pPr>
              <w:rPr>
                <w:noProof w:val="0"/>
              </w:rPr>
            </w:pPr>
            <w:r w:rsidRPr="00647EA2">
              <w:rPr>
                <w:noProof w:val="0"/>
              </w:rPr>
              <w:t>Handtekening PVB-beoordelaar:</w:t>
            </w:r>
          </w:p>
          <w:p w14:paraId="1D396CD5" w14:textId="77777777" w:rsidR="00B322D4" w:rsidRPr="00647EA2" w:rsidRDefault="00B322D4" w:rsidP="002D6683">
            <w:pPr>
              <w:rPr>
                <w:noProof w:val="0"/>
              </w:rPr>
            </w:pPr>
          </w:p>
          <w:p w14:paraId="3F10F95A" w14:textId="77777777" w:rsidR="00B322D4" w:rsidRPr="00647EA2" w:rsidRDefault="00B322D4" w:rsidP="002D6683">
            <w:pPr>
              <w:rPr>
                <w:noProof w:val="0"/>
              </w:rPr>
            </w:pPr>
          </w:p>
          <w:p w14:paraId="093AC099" w14:textId="77777777" w:rsidR="00B322D4" w:rsidRPr="00647EA2" w:rsidRDefault="00B322D4" w:rsidP="002D6683">
            <w:pPr>
              <w:rPr>
                <w:noProof w:val="0"/>
              </w:rPr>
            </w:pPr>
          </w:p>
        </w:tc>
        <w:tc>
          <w:tcPr>
            <w:tcW w:w="3969" w:type="dxa"/>
            <w:vMerge/>
          </w:tcPr>
          <w:p w14:paraId="2DFB6B5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C0ED67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5778" w:type="dxa"/>
            <w:gridSpan w:val="6"/>
          </w:tcPr>
          <w:p w14:paraId="3FBB7FAC" w14:textId="77777777" w:rsidR="00B322D4" w:rsidRPr="00647EA2" w:rsidRDefault="00B322D4" w:rsidP="002D6683">
            <w:pPr>
              <w:pStyle w:val="Rodetekst"/>
              <w:rPr>
                <w:noProof w:val="0"/>
              </w:rPr>
            </w:pPr>
            <w:r w:rsidRPr="00647EA2">
              <w:rPr>
                <w:noProof w:val="0"/>
              </w:rPr>
              <w:t>Akkoord toetsingscommissie</w:t>
            </w:r>
          </w:p>
        </w:tc>
        <w:tc>
          <w:tcPr>
            <w:tcW w:w="3969" w:type="dxa"/>
          </w:tcPr>
          <w:p w14:paraId="171DC4A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bl>
    <w:p w14:paraId="1047A214" w14:textId="77777777" w:rsidR="00B322D4" w:rsidRPr="00647EA2" w:rsidRDefault="00B322D4" w:rsidP="00B322D4">
      <w:pPr>
        <w:rPr>
          <w:noProof w:val="0"/>
        </w:rPr>
      </w:pPr>
    </w:p>
    <w:p w14:paraId="272187F3" w14:textId="77777777" w:rsidR="00B322D4" w:rsidRPr="00647EA2" w:rsidRDefault="00B322D4" w:rsidP="00B322D4">
      <w:pPr>
        <w:spacing w:after="200"/>
        <w:rPr>
          <w:noProof w:val="0"/>
        </w:rPr>
        <w:sectPr w:rsidR="00B322D4" w:rsidRPr="00647EA2" w:rsidSect="001721D0">
          <w:footerReference w:type="default" r:id="rId17"/>
          <w:pgSz w:w="11906" w:h="16838"/>
          <w:pgMar w:top="1134" w:right="1418" w:bottom="1134" w:left="1418" w:header="709" w:footer="709" w:gutter="0"/>
          <w:cols w:space="708"/>
        </w:sectPr>
      </w:pPr>
    </w:p>
    <w:p w14:paraId="4C692EF9" w14:textId="77777777" w:rsidR="00B322D4" w:rsidRPr="001F496E" w:rsidRDefault="00B322D4" w:rsidP="00B322D4">
      <w:pPr>
        <w:pStyle w:val="Kop1"/>
        <w:rPr>
          <w:noProof w:val="0"/>
          <w:color w:val="1F497D" w:themeColor="text2"/>
        </w:rPr>
      </w:pPr>
      <w:bookmarkStart w:id="290" w:name="_Toc342403661"/>
      <w:bookmarkStart w:id="291" w:name="_Toc342425970"/>
      <w:bookmarkStart w:id="292" w:name="_Toc342840313"/>
      <w:bookmarkStart w:id="293" w:name="_Toc344645090"/>
      <w:bookmarkStart w:id="294" w:name="_Toc350414040"/>
      <w:bookmarkStart w:id="295" w:name="_Toc354670091"/>
      <w:r w:rsidRPr="009A49B2">
        <w:rPr>
          <w:noProof w:val="0"/>
          <w:color w:val="1F497D" w:themeColor="text2"/>
        </w:rPr>
        <w:lastRenderedPageBreak/>
        <w:t>PVB 5.6 Vergaren, ontwikkelen, toepassen en delen van kennis</w:t>
      </w:r>
      <w:bookmarkEnd w:id="290"/>
      <w:bookmarkEnd w:id="291"/>
      <w:bookmarkEnd w:id="292"/>
      <w:bookmarkEnd w:id="293"/>
      <w:bookmarkEnd w:id="294"/>
      <w:bookmarkEnd w:id="295"/>
      <w:r w:rsidRPr="009A49B2">
        <w:rPr>
          <w:noProof w:val="0"/>
          <w:color w:val="1F497D" w:themeColor="text2"/>
        </w:rPr>
        <w:t xml:space="preserve"> </w:t>
      </w:r>
    </w:p>
    <w:p w14:paraId="7A3BDB0C" w14:textId="77777777" w:rsidR="00B322D4" w:rsidRPr="001F496E" w:rsidRDefault="00B322D4" w:rsidP="00B322D4">
      <w:pPr>
        <w:pStyle w:val="KopOngenummerd"/>
        <w:rPr>
          <w:noProof w:val="0"/>
          <w:color w:val="1F497D" w:themeColor="text2"/>
        </w:rPr>
      </w:pPr>
      <w:r w:rsidRPr="009A49B2">
        <w:rPr>
          <w:noProof w:val="0"/>
          <w:color w:val="1F497D" w:themeColor="text2"/>
        </w:rPr>
        <w:t xml:space="preserve">Deelkwalificatie van trainer-coach 5 </w:t>
      </w:r>
    </w:p>
    <w:p w14:paraId="654F5E55" w14:textId="77777777" w:rsidR="00B322D4" w:rsidRPr="00647EA2" w:rsidRDefault="00B322D4" w:rsidP="00B322D4">
      <w:pPr>
        <w:pStyle w:val="Kop2"/>
        <w:ind w:left="567" w:hanging="567"/>
        <w:rPr>
          <w:rFonts w:eastAsia="Times New Roman"/>
          <w:noProof w:val="0"/>
        </w:rPr>
      </w:pPr>
      <w:bookmarkStart w:id="296" w:name="_Toc342403662"/>
      <w:bookmarkStart w:id="297" w:name="_Toc342425971"/>
      <w:bookmarkStart w:id="298" w:name="_Toc342840314"/>
      <w:bookmarkStart w:id="299" w:name="_Toc344645091"/>
      <w:bookmarkStart w:id="300" w:name="_Toc350414041"/>
      <w:bookmarkStart w:id="301" w:name="_Toc354670092"/>
      <w:r w:rsidRPr="00647EA2">
        <w:rPr>
          <w:rFonts w:eastAsia="Times New Roman"/>
          <w:noProof w:val="0"/>
        </w:rPr>
        <w:t>Inleiding</w:t>
      </w:r>
      <w:bookmarkEnd w:id="296"/>
      <w:bookmarkEnd w:id="297"/>
      <w:bookmarkEnd w:id="298"/>
      <w:bookmarkEnd w:id="299"/>
      <w:bookmarkEnd w:id="300"/>
      <w:bookmarkEnd w:id="301"/>
      <w:r w:rsidRPr="00647EA2">
        <w:rPr>
          <w:rFonts w:eastAsia="Times New Roman"/>
          <w:noProof w:val="0"/>
        </w:rPr>
        <w:t xml:space="preserve"> </w:t>
      </w:r>
    </w:p>
    <w:p w14:paraId="30E2D033" w14:textId="77777777" w:rsidR="00B322D4" w:rsidRPr="00647EA2" w:rsidRDefault="00B322D4" w:rsidP="00B322D4">
      <w:pPr>
        <w:rPr>
          <w:noProof w:val="0"/>
        </w:rPr>
      </w:pPr>
    </w:p>
    <w:p w14:paraId="085A0EE5" w14:textId="77777777" w:rsidR="00B322D4" w:rsidRPr="00647EA2" w:rsidRDefault="00B322D4" w:rsidP="00B322D4">
      <w:pPr>
        <w:rPr>
          <w:noProof w:val="0"/>
        </w:rPr>
      </w:pPr>
      <w:r w:rsidRPr="00647EA2">
        <w:rPr>
          <w:noProof w:val="0"/>
        </w:rPr>
        <w:t xml:space="preserve">Om het door </w:t>
      </w:r>
      <w:r w:rsidRPr="00647EA2">
        <w:rPr>
          <w:noProof w:val="0"/>
          <w:color w:val="FF0000"/>
        </w:rPr>
        <w:t>de eigen sportbond</w:t>
      </w:r>
      <w:r w:rsidRPr="00647EA2">
        <w:rPr>
          <w:noProof w:val="0"/>
        </w:rPr>
        <w:t xml:space="preserve"> </w:t>
      </w:r>
      <w:r w:rsidRPr="00647EA2">
        <w:rPr>
          <w:noProof w:val="0"/>
          <w:color w:val="FF0000"/>
        </w:rPr>
        <w:t>en</w:t>
      </w:r>
      <w:r w:rsidRPr="00647EA2">
        <w:rPr>
          <w:noProof w:val="0"/>
        </w:rPr>
        <w:t xml:space="preserve"> NOC*NSF erkende diploma </w:t>
      </w:r>
      <w:r w:rsidRPr="00647EA2">
        <w:rPr>
          <w:noProof w:val="0"/>
          <w:color w:val="FF0000"/>
        </w:rPr>
        <w:t xml:space="preserve">trainer-coach </w:t>
      </w:r>
      <w:r w:rsidRPr="00647EA2">
        <w:rPr>
          <w:noProof w:val="0"/>
        </w:rPr>
        <w:t xml:space="preserve">5 te behalen, moet je </w:t>
      </w:r>
      <w:r w:rsidRPr="0095543D">
        <w:rPr>
          <w:noProof w:val="0"/>
          <w:color w:val="FF0000"/>
        </w:rPr>
        <w:t>zes</w:t>
      </w:r>
      <w:r w:rsidRPr="00647EA2">
        <w:rPr>
          <w:noProof w:val="0"/>
        </w:rPr>
        <w:t xml:space="preserve"> kerntaken op niveau 5 beheersen. Door met succes een proeve van bekwaamheid (PVB) af te leggen, toon je aan dat je een kerntaak beheerst. </w:t>
      </w:r>
    </w:p>
    <w:p w14:paraId="01FA1CEB" w14:textId="77777777" w:rsidR="00B322D4" w:rsidRPr="00647EA2" w:rsidRDefault="00B322D4" w:rsidP="00B322D4">
      <w:pPr>
        <w:pStyle w:val="Kop2"/>
        <w:numPr>
          <w:ilvl w:val="0"/>
          <w:numId w:val="44"/>
        </w:numPr>
        <w:rPr>
          <w:noProof w:val="0"/>
        </w:rPr>
      </w:pPr>
      <w:bookmarkStart w:id="302" w:name="_Toc342403663"/>
      <w:bookmarkStart w:id="303" w:name="_Toc342425972"/>
      <w:bookmarkStart w:id="304" w:name="_Toc342840315"/>
      <w:bookmarkStart w:id="305" w:name="_Toc344645092"/>
      <w:bookmarkStart w:id="306" w:name="_Toc350414042"/>
      <w:bookmarkStart w:id="307" w:name="_Toc354670093"/>
      <w:r w:rsidRPr="00647EA2">
        <w:rPr>
          <w:noProof w:val="0"/>
        </w:rPr>
        <w:t>Doelstelling</w:t>
      </w:r>
      <w:bookmarkEnd w:id="302"/>
      <w:bookmarkEnd w:id="303"/>
      <w:bookmarkEnd w:id="304"/>
      <w:bookmarkEnd w:id="305"/>
      <w:bookmarkEnd w:id="306"/>
      <w:bookmarkEnd w:id="307"/>
      <w:r w:rsidRPr="00647EA2">
        <w:rPr>
          <w:noProof w:val="0"/>
        </w:rPr>
        <w:t xml:space="preserve"> </w:t>
      </w:r>
    </w:p>
    <w:p w14:paraId="73341FE9" w14:textId="77777777" w:rsidR="00B322D4" w:rsidRPr="00647EA2" w:rsidRDefault="00B322D4" w:rsidP="00B322D4">
      <w:pPr>
        <w:rPr>
          <w:noProof w:val="0"/>
        </w:rPr>
      </w:pPr>
    </w:p>
    <w:p w14:paraId="31B924DC" w14:textId="77777777" w:rsidR="00B322D4" w:rsidRPr="00647EA2" w:rsidRDefault="00B322D4" w:rsidP="00B322D4">
      <w:pPr>
        <w:rPr>
          <w:noProof w:val="0"/>
        </w:rPr>
      </w:pPr>
      <w:r w:rsidRPr="00647EA2">
        <w:rPr>
          <w:noProof w:val="0"/>
        </w:rPr>
        <w:t xml:space="preserve">Deze PVB heeft betrekking op kerntaak 5.6, het vergaren, ontwikkelen, toepassen en delen van kennis. Met deze PVB toon je aan dat je: </w:t>
      </w:r>
    </w:p>
    <w:p w14:paraId="26C7D607" w14:textId="1C249571" w:rsidR="00B322D4" w:rsidRPr="009C67D6" w:rsidRDefault="009C67D6" w:rsidP="00B322D4">
      <w:pPr>
        <w:pStyle w:val="Opsomming"/>
        <w:ind w:left="426"/>
        <w:rPr>
          <w:b/>
          <w:noProof w:val="0"/>
        </w:rPr>
      </w:pPr>
      <w:r w:rsidRPr="009C67D6">
        <w:rPr>
          <w:b/>
          <w:noProof w:val="0"/>
        </w:rPr>
        <w:t xml:space="preserve">Ontwikkelingen </w:t>
      </w:r>
      <w:r w:rsidR="00B322D4" w:rsidRPr="009C67D6">
        <w:rPr>
          <w:b/>
          <w:noProof w:val="0"/>
        </w:rPr>
        <w:t>in sportonderzoek kunt bijhouden;</w:t>
      </w:r>
    </w:p>
    <w:p w14:paraId="5B6A96AB" w14:textId="23798363" w:rsidR="00B322D4" w:rsidRPr="009C67D6" w:rsidRDefault="009C67D6" w:rsidP="00B322D4">
      <w:pPr>
        <w:pStyle w:val="Opsomming"/>
        <w:ind w:left="426"/>
        <w:rPr>
          <w:b/>
          <w:noProof w:val="0"/>
        </w:rPr>
      </w:pPr>
      <w:r w:rsidRPr="009C67D6">
        <w:rPr>
          <w:b/>
          <w:noProof w:val="0"/>
        </w:rPr>
        <w:t xml:space="preserve">Onderzoeksvragen </w:t>
      </w:r>
      <w:r w:rsidR="00B322D4" w:rsidRPr="009C67D6">
        <w:rPr>
          <w:b/>
          <w:noProof w:val="0"/>
        </w:rPr>
        <w:t>kunt formuleren;</w:t>
      </w:r>
    </w:p>
    <w:p w14:paraId="23230CF1" w14:textId="5856D7ED" w:rsidR="00B322D4" w:rsidRPr="009C67D6" w:rsidRDefault="009C67D6" w:rsidP="00B322D4">
      <w:pPr>
        <w:pStyle w:val="Opsomming"/>
        <w:ind w:left="426"/>
        <w:rPr>
          <w:b/>
          <w:noProof w:val="0"/>
        </w:rPr>
      </w:pPr>
      <w:r w:rsidRPr="009C67D6">
        <w:rPr>
          <w:b/>
          <w:noProof w:val="0"/>
        </w:rPr>
        <w:t xml:space="preserve">Kennis </w:t>
      </w:r>
      <w:r w:rsidR="00B322D4" w:rsidRPr="009C67D6">
        <w:rPr>
          <w:b/>
          <w:noProof w:val="0"/>
        </w:rPr>
        <w:t>en ontwikkeling kunt uitdragen;</w:t>
      </w:r>
    </w:p>
    <w:p w14:paraId="12B445D5" w14:textId="0F687399" w:rsidR="00B322D4" w:rsidRPr="009C67D6" w:rsidRDefault="009C67D6" w:rsidP="00B322D4">
      <w:pPr>
        <w:pStyle w:val="Opsomming"/>
        <w:ind w:left="426"/>
        <w:rPr>
          <w:b/>
          <w:noProof w:val="0"/>
        </w:rPr>
      </w:pPr>
      <w:r w:rsidRPr="009C67D6">
        <w:rPr>
          <w:b/>
          <w:noProof w:val="0"/>
        </w:rPr>
        <w:t xml:space="preserve">Relevante </w:t>
      </w:r>
      <w:r w:rsidR="00B322D4" w:rsidRPr="009C67D6">
        <w:rPr>
          <w:b/>
          <w:noProof w:val="0"/>
        </w:rPr>
        <w:t xml:space="preserve">onderzoeksresultaten kunt toepassen. </w:t>
      </w:r>
    </w:p>
    <w:p w14:paraId="28E7AC69" w14:textId="77777777" w:rsidR="00B322D4" w:rsidRPr="00647EA2" w:rsidRDefault="00B322D4" w:rsidP="00B322D4">
      <w:pPr>
        <w:pStyle w:val="Kop2"/>
        <w:numPr>
          <w:ilvl w:val="0"/>
          <w:numId w:val="44"/>
        </w:numPr>
        <w:rPr>
          <w:noProof w:val="0"/>
        </w:rPr>
      </w:pPr>
      <w:bookmarkStart w:id="308" w:name="_Toc342403664"/>
      <w:bookmarkStart w:id="309" w:name="_Toc342425973"/>
      <w:bookmarkStart w:id="310" w:name="_Toc342840316"/>
      <w:bookmarkStart w:id="311" w:name="_Toc344645093"/>
      <w:bookmarkStart w:id="312" w:name="_Toc350414043"/>
      <w:bookmarkStart w:id="313" w:name="_Toc354670094"/>
      <w:r w:rsidRPr="00647EA2">
        <w:rPr>
          <w:noProof w:val="0"/>
        </w:rPr>
        <w:t>Opdracht</w:t>
      </w:r>
      <w:bookmarkEnd w:id="308"/>
      <w:bookmarkEnd w:id="309"/>
      <w:bookmarkEnd w:id="310"/>
      <w:bookmarkEnd w:id="311"/>
      <w:bookmarkEnd w:id="312"/>
      <w:bookmarkEnd w:id="313"/>
    </w:p>
    <w:p w14:paraId="5ACDFC2E" w14:textId="77777777" w:rsidR="00B322D4" w:rsidRPr="00647EA2" w:rsidRDefault="00B322D4" w:rsidP="00B322D4">
      <w:pPr>
        <w:rPr>
          <w:noProof w:val="0"/>
        </w:rPr>
      </w:pPr>
    </w:p>
    <w:p w14:paraId="2B5047DB" w14:textId="77777777" w:rsidR="00B322D4" w:rsidRPr="00647EA2" w:rsidRDefault="00B322D4" w:rsidP="00B322D4">
      <w:pPr>
        <w:rPr>
          <w:noProof w:val="0"/>
        </w:rPr>
      </w:pPr>
      <w:r w:rsidRPr="00647EA2">
        <w:rPr>
          <w:noProof w:val="0"/>
        </w:rPr>
        <w:t xml:space="preserve">De algemene opdracht voor deze PVB is: ‘Vergaar, ontwikkel, pas toe en deel kennis’. Deze opdracht voer je uit aan de hand van vier deelopdrachten. </w:t>
      </w:r>
    </w:p>
    <w:p w14:paraId="41E1598D" w14:textId="77777777" w:rsidR="00B322D4" w:rsidRPr="00647EA2" w:rsidRDefault="00B322D4" w:rsidP="00B322D4">
      <w:pPr>
        <w:rPr>
          <w:noProof w:val="0"/>
        </w:rPr>
      </w:pPr>
    </w:p>
    <w:p w14:paraId="7D354A83" w14:textId="77777777" w:rsidR="00B322D4" w:rsidRPr="00647EA2" w:rsidRDefault="00B322D4" w:rsidP="00B322D4">
      <w:pPr>
        <w:rPr>
          <w:noProof w:val="0"/>
        </w:rPr>
      </w:pPr>
      <w:r w:rsidRPr="00647EA2">
        <w:rPr>
          <w:noProof w:val="0"/>
        </w:rPr>
        <w:t>De vier deelopdrachten hebben betrekking op de werkprocessen:</w:t>
      </w:r>
    </w:p>
    <w:p w14:paraId="0078910F" w14:textId="77777777" w:rsidR="00B322D4" w:rsidRPr="009C67D6" w:rsidRDefault="00B322D4" w:rsidP="00B322D4">
      <w:pPr>
        <w:pStyle w:val="Opsomming"/>
        <w:ind w:left="426"/>
        <w:rPr>
          <w:b/>
          <w:noProof w:val="0"/>
        </w:rPr>
      </w:pPr>
      <w:r w:rsidRPr="009C67D6">
        <w:rPr>
          <w:b/>
          <w:noProof w:val="0"/>
        </w:rPr>
        <w:t xml:space="preserve">5.6.1 Houdt ontwikkelingen sportonderzoek bij; </w:t>
      </w:r>
    </w:p>
    <w:p w14:paraId="2C619D87" w14:textId="77777777" w:rsidR="00B322D4" w:rsidRPr="009C67D6" w:rsidRDefault="00B322D4" w:rsidP="00B322D4">
      <w:pPr>
        <w:pStyle w:val="Opsomming"/>
        <w:ind w:left="426"/>
        <w:rPr>
          <w:b/>
          <w:noProof w:val="0"/>
        </w:rPr>
      </w:pPr>
      <w:r w:rsidRPr="009C67D6">
        <w:rPr>
          <w:b/>
          <w:noProof w:val="0"/>
        </w:rPr>
        <w:t xml:space="preserve">5.6.2 Voert sportgericht onderzoek uit; </w:t>
      </w:r>
    </w:p>
    <w:p w14:paraId="37E51CE9" w14:textId="77777777" w:rsidR="00B322D4" w:rsidRPr="009C67D6" w:rsidRDefault="00B322D4" w:rsidP="00B322D4">
      <w:pPr>
        <w:pStyle w:val="Opsomming"/>
        <w:ind w:left="426"/>
        <w:rPr>
          <w:b/>
          <w:noProof w:val="0"/>
        </w:rPr>
      </w:pPr>
      <w:r w:rsidRPr="009C67D6">
        <w:rPr>
          <w:b/>
          <w:noProof w:val="0"/>
        </w:rPr>
        <w:t xml:space="preserve">5.6.3 Draagt kennis en ontwikkeling uit; </w:t>
      </w:r>
    </w:p>
    <w:p w14:paraId="6B92E5F4" w14:textId="77777777" w:rsidR="00B322D4" w:rsidRPr="009C67D6" w:rsidRDefault="00B322D4" w:rsidP="00B322D4">
      <w:pPr>
        <w:pStyle w:val="Opsomming"/>
        <w:ind w:left="426"/>
        <w:rPr>
          <w:b/>
          <w:noProof w:val="0"/>
        </w:rPr>
      </w:pPr>
      <w:r w:rsidRPr="009C67D6">
        <w:rPr>
          <w:b/>
          <w:noProof w:val="0"/>
        </w:rPr>
        <w:t xml:space="preserve">5.6.4 Past relevante onderzoeksresultaten toe. </w:t>
      </w:r>
    </w:p>
    <w:p w14:paraId="7D8CB8EC" w14:textId="77777777" w:rsidR="00B322D4" w:rsidRPr="00647EA2" w:rsidRDefault="00B322D4" w:rsidP="00B322D4">
      <w:pPr>
        <w:pStyle w:val="Kop2"/>
        <w:numPr>
          <w:ilvl w:val="0"/>
          <w:numId w:val="44"/>
        </w:numPr>
        <w:rPr>
          <w:noProof w:val="0"/>
        </w:rPr>
      </w:pPr>
      <w:bookmarkStart w:id="314" w:name="_Toc342403665"/>
      <w:bookmarkStart w:id="315" w:name="_Toc342425974"/>
      <w:bookmarkStart w:id="316" w:name="_Toc342840317"/>
      <w:bookmarkStart w:id="317" w:name="_Toc344645094"/>
      <w:bookmarkStart w:id="318" w:name="_Toc350414044"/>
      <w:bookmarkStart w:id="319" w:name="_Toc354670095"/>
      <w:r w:rsidRPr="00647EA2">
        <w:rPr>
          <w:noProof w:val="0"/>
        </w:rPr>
        <w:t>Eisen voor toelating PVB</w:t>
      </w:r>
      <w:bookmarkEnd w:id="314"/>
      <w:bookmarkEnd w:id="315"/>
      <w:bookmarkEnd w:id="316"/>
      <w:bookmarkEnd w:id="317"/>
      <w:bookmarkEnd w:id="318"/>
      <w:bookmarkEnd w:id="319"/>
      <w:r w:rsidRPr="00647EA2">
        <w:rPr>
          <w:noProof w:val="0"/>
        </w:rPr>
        <w:t xml:space="preserve"> </w:t>
      </w:r>
    </w:p>
    <w:p w14:paraId="1A9F3C88" w14:textId="77777777" w:rsidR="00B322D4" w:rsidRPr="00647EA2" w:rsidRDefault="00B322D4" w:rsidP="00B322D4">
      <w:pPr>
        <w:rPr>
          <w:noProof w:val="0"/>
        </w:rPr>
      </w:pPr>
    </w:p>
    <w:p w14:paraId="69E1FE8D" w14:textId="77777777" w:rsidR="00B322D4" w:rsidRPr="00647EA2" w:rsidRDefault="00B322D4" w:rsidP="00B322D4">
      <w:pPr>
        <w:rPr>
          <w:noProof w:val="0"/>
        </w:rPr>
      </w:pPr>
      <w:r w:rsidRPr="00647EA2">
        <w:rPr>
          <w:noProof w:val="0"/>
        </w:rPr>
        <w:t xml:space="preserve">Je kan je portfolio ter beoordeling aanbieden als je voldoet aan de volgende eisen: </w:t>
      </w:r>
    </w:p>
    <w:p w14:paraId="1DEF5C90" w14:textId="460EBF41" w:rsidR="00B322D4" w:rsidRPr="009C67D6" w:rsidRDefault="009C67D6" w:rsidP="00B322D4">
      <w:pPr>
        <w:pStyle w:val="Opsomming"/>
        <w:ind w:left="426"/>
        <w:rPr>
          <w:b/>
          <w:noProof w:val="0"/>
        </w:rPr>
      </w:pPr>
      <w:r w:rsidRPr="009C67D6">
        <w:rPr>
          <w:b/>
          <w:noProof w:val="0"/>
        </w:rPr>
        <w:t xml:space="preserve">Je </w:t>
      </w:r>
      <w:r w:rsidR="00B322D4" w:rsidRPr="009C67D6">
        <w:rPr>
          <w:b/>
          <w:noProof w:val="0"/>
        </w:rPr>
        <w:t xml:space="preserve">bent minstens </w:t>
      </w:r>
      <w:r w:rsidR="00B322D4" w:rsidRPr="009C67D6">
        <w:rPr>
          <w:b/>
          <w:noProof w:val="0"/>
          <w:color w:val="FF0000"/>
        </w:rPr>
        <w:t>18</w:t>
      </w:r>
      <w:r w:rsidR="00B322D4" w:rsidRPr="009C67D6">
        <w:rPr>
          <w:b/>
          <w:noProof w:val="0"/>
        </w:rPr>
        <w:t xml:space="preserve"> jaar oud;</w:t>
      </w:r>
    </w:p>
    <w:p w14:paraId="02BEC507" w14:textId="3539A473" w:rsidR="00B322D4" w:rsidRPr="009C67D6" w:rsidRDefault="009C67D6" w:rsidP="00B322D4">
      <w:pPr>
        <w:pStyle w:val="Opsomming"/>
        <w:ind w:left="426"/>
        <w:rPr>
          <w:b/>
          <w:noProof w:val="0"/>
          <w:color w:val="FF0000"/>
        </w:rPr>
      </w:pPr>
      <w:r w:rsidRPr="009C67D6">
        <w:rPr>
          <w:b/>
          <w:noProof w:val="0"/>
          <w:color w:val="FF0000"/>
        </w:rPr>
        <w:t xml:space="preserve">Je </w:t>
      </w:r>
      <w:r w:rsidR="00B322D4" w:rsidRPr="009C67D6">
        <w:rPr>
          <w:b/>
          <w:noProof w:val="0"/>
          <w:color w:val="FF0000"/>
        </w:rPr>
        <w:t xml:space="preserve">hebt het diploma trainer-coach 4; </w:t>
      </w:r>
    </w:p>
    <w:p w14:paraId="6B99404F" w14:textId="1C58942F" w:rsidR="00B322D4" w:rsidRPr="009C67D6" w:rsidRDefault="009C67D6" w:rsidP="00B322D4">
      <w:pPr>
        <w:pStyle w:val="Opsomming"/>
        <w:ind w:left="426"/>
        <w:rPr>
          <w:b/>
          <w:noProof w:val="0"/>
          <w:color w:val="FF0000"/>
        </w:rPr>
      </w:pPr>
      <w:r w:rsidRPr="009C67D6">
        <w:rPr>
          <w:b/>
          <w:noProof w:val="0"/>
          <w:color w:val="FF0000"/>
        </w:rPr>
        <w:t xml:space="preserve">Je </w:t>
      </w:r>
      <w:r w:rsidR="00B322D4" w:rsidRPr="009C67D6">
        <w:rPr>
          <w:b/>
          <w:noProof w:val="0"/>
          <w:color w:val="FF0000"/>
        </w:rPr>
        <w:t>bent lid van de bond;</w:t>
      </w:r>
    </w:p>
    <w:p w14:paraId="7144FB54" w14:textId="23C5960B" w:rsidR="00B322D4" w:rsidRPr="009C67D6" w:rsidRDefault="009C67D6" w:rsidP="00B322D4">
      <w:pPr>
        <w:pStyle w:val="Opsomming"/>
        <w:ind w:left="426"/>
        <w:rPr>
          <w:b/>
          <w:noProof w:val="0"/>
          <w:color w:val="FF0000"/>
        </w:rPr>
      </w:pPr>
      <w:r w:rsidRPr="009C67D6">
        <w:rPr>
          <w:b/>
          <w:noProof w:val="0"/>
          <w:color w:val="FF0000"/>
        </w:rPr>
        <w:t xml:space="preserve">Je </w:t>
      </w:r>
      <w:r w:rsidR="009C5B09">
        <w:rPr>
          <w:b/>
          <w:noProof w:val="0"/>
          <w:color w:val="FF0000"/>
        </w:rPr>
        <w:t>beschikt over kwalificatie …</w:t>
      </w:r>
      <w:r w:rsidR="00B322D4" w:rsidRPr="009C67D6">
        <w:rPr>
          <w:b/>
          <w:noProof w:val="0"/>
          <w:color w:val="FF0000"/>
        </w:rPr>
        <w:t xml:space="preserve"> deelkwalificat</w:t>
      </w:r>
      <w:r w:rsidR="009C5B09">
        <w:rPr>
          <w:b/>
          <w:noProof w:val="0"/>
          <w:color w:val="FF0000"/>
        </w:rPr>
        <w:t>ies en/of eigen vaardigheden …</w:t>
      </w:r>
      <w:r w:rsidR="00B322D4" w:rsidRPr="009C67D6">
        <w:rPr>
          <w:b/>
          <w:noProof w:val="0"/>
          <w:color w:val="FF0000"/>
        </w:rPr>
        <w:t>;</w:t>
      </w:r>
    </w:p>
    <w:p w14:paraId="7E6AB42E" w14:textId="6D5A6B8F" w:rsidR="00B322D4" w:rsidRPr="009C67D6" w:rsidRDefault="009C67D6" w:rsidP="00B322D4">
      <w:pPr>
        <w:pStyle w:val="Opsomming"/>
        <w:ind w:left="426"/>
        <w:rPr>
          <w:b/>
          <w:noProof w:val="0"/>
          <w:color w:val="FF0000"/>
        </w:rPr>
      </w:pPr>
      <w:r w:rsidRPr="009C67D6">
        <w:rPr>
          <w:b/>
          <w:noProof w:val="0"/>
          <w:color w:val="FF0000"/>
        </w:rPr>
        <w:t xml:space="preserve">Je </w:t>
      </w:r>
      <w:r w:rsidR="00B322D4" w:rsidRPr="009C67D6">
        <w:rPr>
          <w:b/>
          <w:noProof w:val="0"/>
          <w:color w:val="FF0000"/>
        </w:rPr>
        <w:t>hebt het inschrijfgeld voor de PVB betaald.</w:t>
      </w:r>
    </w:p>
    <w:p w14:paraId="5E8F53DA" w14:textId="77777777" w:rsidR="00B322D4" w:rsidRPr="00647EA2" w:rsidRDefault="00B322D4" w:rsidP="00B322D4">
      <w:pPr>
        <w:pStyle w:val="Kop2"/>
        <w:numPr>
          <w:ilvl w:val="0"/>
          <w:numId w:val="44"/>
        </w:numPr>
        <w:rPr>
          <w:noProof w:val="0"/>
        </w:rPr>
      </w:pPr>
      <w:bookmarkStart w:id="320" w:name="_Toc342403666"/>
      <w:bookmarkStart w:id="321" w:name="_Toc342425975"/>
      <w:bookmarkStart w:id="322" w:name="_Toc342840318"/>
      <w:bookmarkStart w:id="323" w:name="_Toc344645095"/>
      <w:bookmarkStart w:id="324" w:name="_Toc350414045"/>
      <w:bookmarkStart w:id="325" w:name="_Toc354670096"/>
      <w:r w:rsidRPr="00647EA2">
        <w:rPr>
          <w:noProof w:val="0"/>
        </w:rPr>
        <w:t>Onderdelen PVB</w:t>
      </w:r>
      <w:bookmarkEnd w:id="320"/>
      <w:bookmarkEnd w:id="321"/>
      <w:bookmarkEnd w:id="322"/>
      <w:bookmarkEnd w:id="323"/>
      <w:bookmarkEnd w:id="324"/>
      <w:bookmarkEnd w:id="325"/>
      <w:r w:rsidRPr="00647EA2">
        <w:rPr>
          <w:noProof w:val="0"/>
        </w:rPr>
        <w:t xml:space="preserve"> </w:t>
      </w:r>
    </w:p>
    <w:p w14:paraId="3B90B7E0" w14:textId="77777777" w:rsidR="00B322D4" w:rsidRPr="00647EA2" w:rsidRDefault="00B322D4" w:rsidP="00B322D4">
      <w:pPr>
        <w:rPr>
          <w:noProof w:val="0"/>
        </w:rPr>
      </w:pPr>
    </w:p>
    <w:p w14:paraId="39EAD282" w14:textId="77777777" w:rsidR="00B322D4" w:rsidRPr="00647EA2" w:rsidRDefault="00B322D4" w:rsidP="00B322D4">
      <w:pPr>
        <w:rPr>
          <w:noProof w:val="0"/>
        </w:rPr>
      </w:pPr>
      <w:r w:rsidRPr="00647EA2">
        <w:rPr>
          <w:noProof w:val="0"/>
        </w:rPr>
        <w:t xml:space="preserve">De PVB bestaat uit een portfoliobeoordeling. Een portfoliobeoordeling bestaat uit een beoordeling van het portfolio </w:t>
      </w:r>
      <w:r w:rsidRPr="00647EA2">
        <w:rPr>
          <w:noProof w:val="0"/>
          <w:color w:val="FF0000"/>
        </w:rPr>
        <w:t xml:space="preserve">en een aanvullend reflectie-interview </w:t>
      </w:r>
      <w:r w:rsidRPr="00647EA2">
        <w:rPr>
          <w:noProof w:val="0"/>
        </w:rPr>
        <w:t xml:space="preserve">door de PVB-beoordelaar. </w:t>
      </w:r>
      <w:r w:rsidRPr="00647EA2">
        <w:rPr>
          <w:noProof w:val="0"/>
          <w:color w:val="FF0000"/>
        </w:rPr>
        <w:t>Een reflectie-interview duurt maximaal 45 minuten.</w:t>
      </w:r>
      <w:r w:rsidRPr="00647EA2">
        <w:rPr>
          <w:noProof w:val="0"/>
        </w:rPr>
        <w:t xml:space="preserve"> </w:t>
      </w:r>
    </w:p>
    <w:p w14:paraId="009A9FAB" w14:textId="77777777" w:rsidR="00B322D4" w:rsidRPr="00647EA2" w:rsidRDefault="00B322D4" w:rsidP="00B322D4">
      <w:pPr>
        <w:rPr>
          <w:noProof w:val="0"/>
        </w:rPr>
      </w:pPr>
    </w:p>
    <w:p w14:paraId="46EC1FD0" w14:textId="77777777" w:rsidR="00B322D4" w:rsidRPr="00647EA2" w:rsidRDefault="00B322D4" w:rsidP="00B322D4">
      <w:pPr>
        <w:rPr>
          <w:noProof w:val="0"/>
        </w:rPr>
      </w:pPr>
      <w:r w:rsidRPr="00647EA2">
        <w:rPr>
          <w:noProof w:val="0"/>
        </w:rPr>
        <w:t xml:space="preserve">De beoordelingscriteria staan in het protocol van PVB 5.6. </w:t>
      </w:r>
    </w:p>
    <w:p w14:paraId="6B8D4D58" w14:textId="77777777" w:rsidR="00B322D4" w:rsidRPr="00647EA2" w:rsidRDefault="00B322D4" w:rsidP="00B322D4">
      <w:pPr>
        <w:pStyle w:val="Kop2"/>
        <w:numPr>
          <w:ilvl w:val="0"/>
          <w:numId w:val="44"/>
        </w:numPr>
        <w:rPr>
          <w:noProof w:val="0"/>
        </w:rPr>
      </w:pPr>
      <w:bookmarkStart w:id="326" w:name="_Toc342403667"/>
      <w:bookmarkStart w:id="327" w:name="_Toc342425976"/>
      <w:bookmarkStart w:id="328" w:name="_Toc342840319"/>
      <w:bookmarkStart w:id="329" w:name="_Toc344645096"/>
      <w:bookmarkStart w:id="330" w:name="_Toc350414046"/>
      <w:bookmarkStart w:id="331" w:name="_Toc354670097"/>
      <w:r w:rsidRPr="00647EA2">
        <w:rPr>
          <w:noProof w:val="0"/>
        </w:rPr>
        <w:t>Afnamecondities</w:t>
      </w:r>
      <w:bookmarkEnd w:id="326"/>
      <w:bookmarkEnd w:id="327"/>
      <w:bookmarkEnd w:id="328"/>
      <w:bookmarkEnd w:id="329"/>
      <w:bookmarkEnd w:id="330"/>
      <w:bookmarkEnd w:id="331"/>
      <w:r w:rsidRPr="00647EA2">
        <w:rPr>
          <w:noProof w:val="0"/>
        </w:rPr>
        <w:t xml:space="preserve"> </w:t>
      </w:r>
    </w:p>
    <w:p w14:paraId="26DD2C05" w14:textId="77777777" w:rsidR="00B322D4" w:rsidRPr="00647EA2" w:rsidRDefault="00B322D4" w:rsidP="00B322D4">
      <w:pPr>
        <w:rPr>
          <w:noProof w:val="0"/>
        </w:rPr>
      </w:pPr>
    </w:p>
    <w:p w14:paraId="0DEE89D2" w14:textId="109DC540" w:rsidR="0067792B" w:rsidRDefault="00B322D4" w:rsidP="00B322D4">
      <w:pPr>
        <w:rPr>
          <w:noProof w:val="0"/>
        </w:rPr>
      </w:pPr>
      <w:r w:rsidRPr="00647EA2">
        <w:rPr>
          <w:noProof w:val="0"/>
        </w:rPr>
        <w:t>De resultaten van moeten een bijdrage leveren aan de prestaties van top</w:t>
      </w:r>
      <w:r w:rsidRPr="00647EA2">
        <w:rPr>
          <w:noProof w:val="0"/>
          <w:color w:val="FF0000"/>
        </w:rPr>
        <w:t>sporters</w:t>
      </w:r>
      <w:r w:rsidRPr="00647EA2">
        <w:rPr>
          <w:noProof w:val="0"/>
        </w:rPr>
        <w:t xml:space="preserve">. </w:t>
      </w:r>
    </w:p>
    <w:p w14:paraId="0FA4DFC6" w14:textId="77777777" w:rsidR="0067792B" w:rsidRDefault="0067792B">
      <w:pPr>
        <w:spacing w:after="200"/>
        <w:rPr>
          <w:noProof w:val="0"/>
        </w:rPr>
      </w:pPr>
      <w:r>
        <w:rPr>
          <w:noProof w:val="0"/>
        </w:rPr>
        <w:br w:type="page"/>
      </w:r>
    </w:p>
    <w:p w14:paraId="21067AB2" w14:textId="77777777" w:rsidR="00B322D4" w:rsidRPr="00647EA2" w:rsidRDefault="00B322D4" w:rsidP="00B322D4">
      <w:pPr>
        <w:rPr>
          <w:noProof w:val="0"/>
        </w:rPr>
      </w:pPr>
    </w:p>
    <w:p w14:paraId="1329F424" w14:textId="77777777" w:rsidR="00B322D4" w:rsidRPr="00647EA2" w:rsidRDefault="00B322D4" w:rsidP="00B322D4">
      <w:pPr>
        <w:pStyle w:val="Kop2"/>
        <w:numPr>
          <w:ilvl w:val="0"/>
          <w:numId w:val="44"/>
        </w:numPr>
        <w:rPr>
          <w:noProof w:val="0"/>
        </w:rPr>
      </w:pPr>
      <w:bookmarkStart w:id="332" w:name="_Toc342403668"/>
      <w:bookmarkStart w:id="333" w:name="_Toc342425977"/>
      <w:bookmarkStart w:id="334" w:name="_Toc342840320"/>
      <w:bookmarkStart w:id="335" w:name="_Toc344645097"/>
      <w:bookmarkStart w:id="336" w:name="_Toc350414047"/>
      <w:bookmarkStart w:id="337" w:name="_Toc354670098"/>
      <w:r w:rsidRPr="00647EA2">
        <w:rPr>
          <w:noProof w:val="0"/>
        </w:rPr>
        <w:t>Richtlijnen</w:t>
      </w:r>
      <w:bookmarkEnd w:id="332"/>
      <w:bookmarkEnd w:id="333"/>
      <w:bookmarkEnd w:id="334"/>
      <w:bookmarkEnd w:id="335"/>
      <w:bookmarkEnd w:id="336"/>
      <w:bookmarkEnd w:id="337"/>
      <w:r w:rsidRPr="00647EA2">
        <w:rPr>
          <w:noProof w:val="0"/>
        </w:rPr>
        <w:t xml:space="preserve"> </w:t>
      </w:r>
    </w:p>
    <w:p w14:paraId="4B87BB0E" w14:textId="77777777" w:rsidR="00B322D4" w:rsidRPr="00647EA2" w:rsidRDefault="00B322D4" w:rsidP="00B322D4">
      <w:pPr>
        <w:rPr>
          <w:noProof w:val="0"/>
        </w:rPr>
      </w:pPr>
    </w:p>
    <w:p w14:paraId="311FE7D8" w14:textId="77777777" w:rsidR="00B322D4" w:rsidRPr="00647EA2" w:rsidRDefault="00B322D4" w:rsidP="00B322D4">
      <w:pPr>
        <w:pStyle w:val="Kop5"/>
        <w:numPr>
          <w:ilvl w:val="1"/>
          <w:numId w:val="44"/>
        </w:numPr>
        <w:rPr>
          <w:noProof w:val="0"/>
        </w:rPr>
      </w:pPr>
      <w:r w:rsidRPr="00647EA2">
        <w:rPr>
          <w:noProof w:val="0"/>
        </w:rPr>
        <w:t>Informatie</w:t>
      </w:r>
    </w:p>
    <w:p w14:paraId="300E288E" w14:textId="77777777" w:rsidR="00B322D4" w:rsidRPr="00647EA2" w:rsidRDefault="00B322D4" w:rsidP="00B322D4">
      <w:pPr>
        <w:rPr>
          <w:noProof w:val="0"/>
        </w:rPr>
      </w:pPr>
    </w:p>
    <w:p w14:paraId="2A369652" w14:textId="77777777" w:rsidR="00B322D4" w:rsidRPr="00647EA2" w:rsidRDefault="00B322D4" w:rsidP="00B322D4">
      <w:pPr>
        <w:rPr>
          <w:noProof w:val="0"/>
          <w:color w:val="FF0000"/>
        </w:rPr>
      </w:pPr>
      <w:r w:rsidRPr="00647EA2">
        <w:rPr>
          <w:noProof w:val="0"/>
        </w:rPr>
        <w:t xml:space="preserve">Informatie over de PVB staat in deze PVB-beschrijving, het toetsplan voor kwalificatie </w:t>
      </w:r>
      <w:r w:rsidRPr="00647EA2">
        <w:rPr>
          <w:noProof w:val="0"/>
          <w:color w:val="FF0000"/>
        </w:rPr>
        <w:t>trainer-coach</w:t>
      </w:r>
      <w:r w:rsidRPr="00647EA2">
        <w:rPr>
          <w:noProof w:val="0"/>
        </w:rPr>
        <w:t xml:space="preserve"> 5 en het Toetsreglement sport. Deze documenten zijn te vinden op </w:t>
      </w:r>
      <w:r w:rsidRPr="00647EA2">
        <w:rPr>
          <w:rStyle w:val="Standaard1roodChar"/>
          <w:rFonts w:eastAsiaTheme="minorHAnsi"/>
          <w:noProof w:val="0"/>
        </w:rPr>
        <w:t>www. .</w:t>
      </w:r>
      <w:r>
        <w:rPr>
          <w:rStyle w:val="Standaard1roodChar"/>
          <w:rFonts w:eastAsiaTheme="minorHAnsi"/>
          <w:noProof w:val="0"/>
        </w:rPr>
        <w:t xml:space="preserve">… </w:t>
      </w:r>
      <w:r w:rsidRPr="00647EA2">
        <w:rPr>
          <w:rStyle w:val="Standaard1roodChar"/>
          <w:rFonts w:eastAsiaTheme="minorHAnsi"/>
          <w:noProof w:val="0"/>
        </w:rPr>
        <w:t>.nl</w:t>
      </w:r>
      <w:r w:rsidRPr="00647EA2">
        <w:rPr>
          <w:noProof w:val="0"/>
          <w:color w:val="FF0000"/>
        </w:rPr>
        <w:t xml:space="preserve">. </w:t>
      </w:r>
    </w:p>
    <w:p w14:paraId="0B318D40" w14:textId="77777777" w:rsidR="00B322D4" w:rsidRPr="00647EA2" w:rsidRDefault="00B322D4" w:rsidP="00B322D4">
      <w:pPr>
        <w:pStyle w:val="Standaard1"/>
      </w:pPr>
    </w:p>
    <w:p w14:paraId="07049257" w14:textId="77777777" w:rsidR="00B322D4" w:rsidRPr="00647EA2" w:rsidRDefault="00B322D4" w:rsidP="00B322D4">
      <w:pPr>
        <w:pStyle w:val="Kop5"/>
        <w:numPr>
          <w:ilvl w:val="1"/>
          <w:numId w:val="44"/>
        </w:numPr>
        <w:rPr>
          <w:noProof w:val="0"/>
        </w:rPr>
      </w:pPr>
      <w:r w:rsidRPr="00647EA2">
        <w:rPr>
          <w:noProof w:val="0"/>
        </w:rPr>
        <w:t>Inschrijvingsprocedure</w:t>
      </w:r>
    </w:p>
    <w:p w14:paraId="556ECF06" w14:textId="77777777" w:rsidR="00B322D4" w:rsidRPr="00647EA2" w:rsidRDefault="00B322D4" w:rsidP="00B322D4">
      <w:pPr>
        <w:rPr>
          <w:noProof w:val="0"/>
        </w:rPr>
      </w:pPr>
    </w:p>
    <w:p w14:paraId="1708F498" w14:textId="77777777" w:rsidR="00B322D4" w:rsidRPr="00647EA2" w:rsidRDefault="00B322D4" w:rsidP="00B322D4">
      <w:pPr>
        <w:rPr>
          <w:noProof w:val="0"/>
        </w:rPr>
      </w:pPr>
      <w:r w:rsidRPr="00647EA2">
        <w:rPr>
          <w:noProof w:val="0"/>
        </w:rPr>
        <w:t xml:space="preserve">Je schrijft je in voor de PVB door </w:t>
      </w:r>
      <w:r w:rsidRPr="00647EA2">
        <w:rPr>
          <w:noProof w:val="0"/>
          <w:color w:val="FF0000"/>
        </w:rPr>
        <w:t>het portfolio naar het bondsbureau te versturen</w:t>
      </w:r>
      <w:r w:rsidRPr="00647EA2">
        <w:rPr>
          <w:noProof w:val="0"/>
        </w:rPr>
        <w:t xml:space="preserve">. De toetsingscommissie bevestigt schriftelijk </w:t>
      </w:r>
      <w:r w:rsidRPr="00647EA2">
        <w:rPr>
          <w:noProof w:val="0"/>
          <w:color w:val="FF0000"/>
        </w:rPr>
        <w:t>de ontvangst van het portfolio en bevestigt daarmee</w:t>
      </w:r>
      <w:r w:rsidRPr="00647EA2">
        <w:rPr>
          <w:noProof w:val="0"/>
        </w:rPr>
        <w:t xml:space="preserve"> de inschrijving voor de PVB.</w:t>
      </w:r>
    </w:p>
    <w:p w14:paraId="4D9C35C6" w14:textId="77777777" w:rsidR="00B322D4" w:rsidRPr="00647EA2" w:rsidRDefault="00B322D4" w:rsidP="00B322D4">
      <w:pPr>
        <w:pStyle w:val="Standaard1"/>
      </w:pPr>
    </w:p>
    <w:p w14:paraId="7CC7BC80" w14:textId="77777777" w:rsidR="00B322D4" w:rsidRPr="00647EA2" w:rsidRDefault="00B322D4" w:rsidP="00B322D4">
      <w:pPr>
        <w:pStyle w:val="Kop5"/>
        <w:numPr>
          <w:ilvl w:val="1"/>
          <w:numId w:val="44"/>
        </w:numPr>
        <w:rPr>
          <w:noProof w:val="0"/>
        </w:rPr>
      </w:pPr>
      <w:r w:rsidRPr="00647EA2">
        <w:rPr>
          <w:noProof w:val="0"/>
        </w:rPr>
        <w:t>Voorbereiding kandidaat</w:t>
      </w:r>
    </w:p>
    <w:p w14:paraId="159776F5" w14:textId="77777777" w:rsidR="00B322D4" w:rsidRPr="00647EA2" w:rsidRDefault="00B322D4" w:rsidP="00B322D4">
      <w:pPr>
        <w:rPr>
          <w:noProof w:val="0"/>
        </w:rPr>
      </w:pPr>
    </w:p>
    <w:p w14:paraId="6EBB639A" w14:textId="77777777" w:rsidR="00B322D4" w:rsidRPr="00647EA2" w:rsidRDefault="00B322D4" w:rsidP="00B322D4">
      <w:pPr>
        <w:rPr>
          <w:noProof w:val="0"/>
        </w:rPr>
      </w:pPr>
      <w:r w:rsidRPr="00647EA2">
        <w:rPr>
          <w:noProof w:val="0"/>
        </w:rPr>
        <w:t>Voor de portfoliobeoordeling wordt geen voorbereiding van je verwacht.</w:t>
      </w:r>
    </w:p>
    <w:p w14:paraId="25E8F98B" w14:textId="77777777" w:rsidR="00B322D4" w:rsidRPr="00647EA2" w:rsidRDefault="00B322D4" w:rsidP="00B322D4">
      <w:pPr>
        <w:pStyle w:val="Standaard1rood"/>
      </w:pPr>
    </w:p>
    <w:p w14:paraId="75BA00DD" w14:textId="77777777" w:rsidR="00B322D4" w:rsidRPr="00647EA2" w:rsidRDefault="00B322D4" w:rsidP="00B322D4">
      <w:pPr>
        <w:pStyle w:val="Kop5"/>
        <w:numPr>
          <w:ilvl w:val="1"/>
          <w:numId w:val="44"/>
        </w:numPr>
        <w:rPr>
          <w:noProof w:val="0"/>
        </w:rPr>
      </w:pPr>
      <w:r w:rsidRPr="00647EA2">
        <w:rPr>
          <w:noProof w:val="0"/>
        </w:rPr>
        <w:t>PVB-beoordelaar</w:t>
      </w:r>
    </w:p>
    <w:p w14:paraId="7BC02767" w14:textId="77777777" w:rsidR="00B322D4" w:rsidRPr="00647EA2" w:rsidRDefault="00B322D4" w:rsidP="00B322D4">
      <w:pPr>
        <w:rPr>
          <w:noProof w:val="0"/>
        </w:rPr>
      </w:pPr>
    </w:p>
    <w:p w14:paraId="15B483D8" w14:textId="77777777" w:rsidR="00B322D4" w:rsidRPr="00647EA2" w:rsidRDefault="00B322D4" w:rsidP="00B322D4">
      <w:pPr>
        <w:rPr>
          <w:noProof w:val="0"/>
        </w:rPr>
      </w:pPr>
      <w:r w:rsidRPr="00647EA2">
        <w:rPr>
          <w:noProof w:val="0"/>
        </w:rPr>
        <w:t xml:space="preserve">De PVB wordt afgenomen door </w:t>
      </w:r>
      <w:r w:rsidRPr="00647EA2">
        <w:rPr>
          <w:noProof w:val="0"/>
          <w:color w:val="FF0000"/>
        </w:rPr>
        <w:t xml:space="preserve">één </w:t>
      </w:r>
      <w:r w:rsidRPr="00647EA2">
        <w:rPr>
          <w:noProof w:val="0"/>
        </w:rPr>
        <w:t xml:space="preserve">PVB-beoordelaar. De PVB-beoordelaar wordt aangewezen door de toetsingscommissie van de </w:t>
      </w:r>
      <w:r w:rsidRPr="0017489B">
        <w:rPr>
          <w:color w:val="FF0000"/>
        </w:rPr>
        <w:t>sportbon</w:t>
      </w:r>
      <w:r>
        <w:rPr>
          <w:color w:val="FF0000"/>
        </w:rPr>
        <w:t>d. Indien voor meerdere PVB-beoordelaars wordt gekozen, dan moeten ze ieder voor zich en zonder overleg tot een beoordeling komen.</w:t>
      </w:r>
    </w:p>
    <w:p w14:paraId="4932BED3" w14:textId="77777777" w:rsidR="00B322D4" w:rsidRPr="00647EA2" w:rsidRDefault="00B322D4" w:rsidP="00B322D4">
      <w:pPr>
        <w:pStyle w:val="Standaard1rood"/>
      </w:pPr>
    </w:p>
    <w:p w14:paraId="3ACF77D3" w14:textId="77777777" w:rsidR="00B322D4" w:rsidRPr="00647EA2" w:rsidRDefault="00B322D4" w:rsidP="00B322D4">
      <w:pPr>
        <w:pStyle w:val="Kop5"/>
        <w:numPr>
          <w:ilvl w:val="1"/>
          <w:numId w:val="44"/>
        </w:numPr>
        <w:rPr>
          <w:noProof w:val="0"/>
        </w:rPr>
      </w:pPr>
      <w:r w:rsidRPr="00647EA2">
        <w:rPr>
          <w:noProof w:val="0"/>
        </w:rPr>
        <w:t>Beoordelingen</w:t>
      </w:r>
    </w:p>
    <w:p w14:paraId="4434A4F5" w14:textId="77777777" w:rsidR="00B322D4" w:rsidRPr="00647EA2" w:rsidRDefault="00B322D4" w:rsidP="00B322D4">
      <w:pPr>
        <w:rPr>
          <w:noProof w:val="0"/>
        </w:rPr>
      </w:pPr>
    </w:p>
    <w:p w14:paraId="32A91389" w14:textId="77777777" w:rsidR="00B322D4" w:rsidRPr="00647EA2" w:rsidRDefault="00B322D4" w:rsidP="00B322D4">
      <w:pPr>
        <w:rPr>
          <w:noProof w:val="0"/>
          <w:color w:val="FF0000"/>
        </w:rPr>
      </w:pPr>
      <w:r>
        <w:rPr>
          <w:noProof w:val="0"/>
        </w:rPr>
        <w:t>De b</w:t>
      </w:r>
      <w:r w:rsidRPr="00647EA2">
        <w:rPr>
          <w:noProof w:val="0"/>
        </w:rPr>
        <w:t>eoordeling gebeurt aan de hand van de beoordelingscriteria die zijn opgenomen in het protocol. De beoordelingscriteria zijn geclusterd op basis van de werkprocessen.</w:t>
      </w:r>
    </w:p>
    <w:p w14:paraId="1B5F4204" w14:textId="77777777" w:rsidR="00B322D4" w:rsidRPr="00647EA2" w:rsidRDefault="00B322D4" w:rsidP="00B322D4">
      <w:pPr>
        <w:pStyle w:val="Standaard1"/>
      </w:pPr>
    </w:p>
    <w:p w14:paraId="307465BA" w14:textId="77777777" w:rsidR="00B322D4" w:rsidRPr="00647EA2" w:rsidRDefault="00B322D4" w:rsidP="00B322D4">
      <w:pPr>
        <w:pStyle w:val="Kop5"/>
        <w:numPr>
          <w:ilvl w:val="1"/>
          <w:numId w:val="44"/>
        </w:numPr>
        <w:rPr>
          <w:noProof w:val="0"/>
        </w:rPr>
      </w:pPr>
      <w:r w:rsidRPr="00647EA2">
        <w:rPr>
          <w:noProof w:val="0"/>
        </w:rPr>
        <w:t>Normering</w:t>
      </w:r>
    </w:p>
    <w:p w14:paraId="7C6F54FA" w14:textId="77777777" w:rsidR="00B322D4" w:rsidRPr="00647EA2" w:rsidRDefault="00B322D4" w:rsidP="00B322D4">
      <w:pPr>
        <w:rPr>
          <w:noProof w:val="0"/>
        </w:rPr>
      </w:pPr>
    </w:p>
    <w:p w14:paraId="561BF4CD" w14:textId="77777777" w:rsidR="00B322D4" w:rsidRPr="00647EA2" w:rsidRDefault="00B322D4" w:rsidP="00B322D4">
      <w:pPr>
        <w:rPr>
          <w:noProof w:val="0"/>
        </w:rPr>
      </w:pPr>
      <w:r w:rsidRPr="00647EA2">
        <w:rPr>
          <w:noProof w:val="0"/>
        </w:rPr>
        <w:t>Om te slagen moet de portfoliobeoordeling voldoende zijn. Het portfolio is voldoende als</w:t>
      </w:r>
      <w:r w:rsidRPr="00647EA2">
        <w:rPr>
          <w:noProof w:val="0"/>
          <w:color w:val="FF0000"/>
        </w:rPr>
        <w:t xml:space="preserve"> </w:t>
      </w:r>
      <w:r w:rsidRPr="00647EA2">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647EA2">
        <w:rPr>
          <w:noProof w:val="0"/>
        </w:rPr>
        <w:t>is gescoord.</w:t>
      </w:r>
    </w:p>
    <w:p w14:paraId="098B5197" w14:textId="77777777" w:rsidR="00B322D4" w:rsidRPr="00647EA2" w:rsidRDefault="00B322D4" w:rsidP="00B322D4">
      <w:pPr>
        <w:pStyle w:val="Standaard1"/>
        <w:rPr>
          <w:color w:val="FF0000"/>
        </w:rPr>
      </w:pPr>
    </w:p>
    <w:p w14:paraId="40C5BDA9" w14:textId="77777777" w:rsidR="00B322D4" w:rsidRPr="00647EA2" w:rsidRDefault="00B322D4" w:rsidP="00B322D4">
      <w:pPr>
        <w:pStyle w:val="Kop5"/>
        <w:numPr>
          <w:ilvl w:val="1"/>
          <w:numId w:val="44"/>
        </w:numPr>
        <w:rPr>
          <w:noProof w:val="0"/>
        </w:rPr>
      </w:pPr>
      <w:r w:rsidRPr="00647EA2">
        <w:rPr>
          <w:noProof w:val="0"/>
        </w:rPr>
        <w:t>Uitslag</w:t>
      </w:r>
    </w:p>
    <w:p w14:paraId="7D09D1E2" w14:textId="77777777" w:rsidR="00B322D4" w:rsidRPr="00647EA2" w:rsidRDefault="00B322D4" w:rsidP="00B322D4">
      <w:pPr>
        <w:rPr>
          <w:noProof w:val="0"/>
        </w:rPr>
      </w:pPr>
    </w:p>
    <w:p w14:paraId="7CC5D4F7" w14:textId="77777777" w:rsidR="00B322D4" w:rsidRPr="00647EA2" w:rsidRDefault="00B322D4" w:rsidP="00B322D4">
      <w:pPr>
        <w:rPr>
          <w:noProof w:val="0"/>
        </w:rPr>
      </w:pPr>
      <w:r w:rsidRPr="00647EA2">
        <w:rPr>
          <w:noProof w:val="0"/>
        </w:rPr>
        <w:t>De toetsingscommissie stelt de uitslag vast en bericht je binnen</w:t>
      </w:r>
      <w:r w:rsidRPr="00647EA2">
        <w:rPr>
          <w:noProof w:val="0"/>
          <w:color w:val="FF0000"/>
        </w:rPr>
        <w:t xml:space="preserve"> 15 </w:t>
      </w:r>
      <w:r w:rsidRPr="00647EA2">
        <w:rPr>
          <w:noProof w:val="0"/>
        </w:rPr>
        <w:t xml:space="preserve">werkdagen na de dag van </w:t>
      </w:r>
      <w:r>
        <w:rPr>
          <w:noProof w:val="0"/>
        </w:rPr>
        <w:t>bevestiging van de inschrijving van de PVB.</w:t>
      </w:r>
    </w:p>
    <w:p w14:paraId="4C881053" w14:textId="77777777" w:rsidR="00B322D4" w:rsidRPr="00647EA2" w:rsidRDefault="00B322D4" w:rsidP="00B322D4">
      <w:pPr>
        <w:pStyle w:val="Standaard1"/>
        <w:rPr>
          <w:color w:val="FF0000"/>
        </w:rPr>
      </w:pPr>
    </w:p>
    <w:p w14:paraId="1AE71F17" w14:textId="77777777" w:rsidR="00B322D4" w:rsidRPr="00647EA2" w:rsidRDefault="00B322D4" w:rsidP="00B322D4">
      <w:pPr>
        <w:pStyle w:val="Kop5"/>
        <w:numPr>
          <w:ilvl w:val="1"/>
          <w:numId w:val="44"/>
        </w:numPr>
        <w:rPr>
          <w:noProof w:val="0"/>
        </w:rPr>
      </w:pPr>
      <w:r w:rsidRPr="00647EA2">
        <w:rPr>
          <w:noProof w:val="0"/>
        </w:rPr>
        <w:t xml:space="preserve">Herkansing </w:t>
      </w:r>
    </w:p>
    <w:p w14:paraId="2FA06E27" w14:textId="77777777" w:rsidR="00B322D4" w:rsidRPr="00647EA2" w:rsidRDefault="00B322D4" w:rsidP="00B322D4">
      <w:pPr>
        <w:rPr>
          <w:noProof w:val="0"/>
        </w:rPr>
      </w:pPr>
    </w:p>
    <w:p w14:paraId="38AE9BDF" w14:textId="77777777" w:rsidR="00B322D4" w:rsidRPr="008732CF" w:rsidRDefault="00B322D4" w:rsidP="00B322D4">
      <w:pPr>
        <w:rPr>
          <w:color w:val="FF0000"/>
        </w:rPr>
      </w:pPr>
      <w:r w:rsidRPr="00647EA2">
        <w:t xml:space="preserve">Voorgaande richtlijnen zijn ook van toepassing op een herkansing. Het aantal herkansingen voor de PVB is maximaal </w:t>
      </w:r>
      <w:r w:rsidRPr="00647EA2">
        <w:rPr>
          <w:color w:val="FF0000"/>
        </w:rPr>
        <w:t>twee</w:t>
      </w:r>
      <w:r w:rsidRPr="00647EA2">
        <w:t xml:space="preserve">. In totaal heb je dus </w:t>
      </w:r>
      <w:r w:rsidRPr="00647EA2">
        <w:rPr>
          <w:color w:val="FF0000"/>
        </w:rPr>
        <w:t>drie</w:t>
      </w:r>
      <w:r w:rsidRPr="00647EA2">
        <w:t xml:space="preserve"> kansen om PVB 5.6 te halen. </w:t>
      </w:r>
      <w:r w:rsidRPr="00647EA2">
        <w:rPr>
          <w:color w:val="FF0000"/>
        </w:rPr>
        <w:t xml:space="preserve">Hierbij geldt dat er niet langer dan een jaar mag zitten tussen de eerste aanvraag en de laatste herkansing. </w:t>
      </w:r>
    </w:p>
    <w:p w14:paraId="63EEEE28" w14:textId="77777777" w:rsidR="00B322D4" w:rsidRDefault="00B322D4" w:rsidP="00B322D4">
      <w:pPr>
        <w:pStyle w:val="Geenafstand"/>
      </w:pPr>
    </w:p>
    <w:p w14:paraId="603352CA" w14:textId="77777777" w:rsidR="00B322D4" w:rsidRPr="00647EA2" w:rsidRDefault="00B322D4" w:rsidP="00B322D4">
      <w:pPr>
        <w:pStyle w:val="Kop5"/>
        <w:numPr>
          <w:ilvl w:val="0"/>
          <w:numId w:val="0"/>
        </w:numPr>
        <w:rPr>
          <w:noProof w:val="0"/>
        </w:rPr>
      </w:pPr>
      <w:r w:rsidRPr="00647EA2">
        <w:rPr>
          <w:noProof w:val="0"/>
        </w:rPr>
        <w:t>6.9</w:t>
      </w:r>
      <w:r w:rsidRPr="00647EA2">
        <w:rPr>
          <w:noProof w:val="0"/>
        </w:rPr>
        <w:tab/>
        <w:t xml:space="preserve">Bezwaar of beroep </w:t>
      </w:r>
    </w:p>
    <w:p w14:paraId="2BFBFC8E" w14:textId="77777777" w:rsidR="00B322D4" w:rsidRPr="00647EA2" w:rsidRDefault="00B322D4" w:rsidP="00B322D4">
      <w:pPr>
        <w:rPr>
          <w:noProof w:val="0"/>
        </w:rPr>
      </w:pPr>
    </w:p>
    <w:p w14:paraId="7D14A002" w14:textId="77777777" w:rsidR="00B322D4" w:rsidRPr="00647EA2" w:rsidRDefault="00B322D4" w:rsidP="00B322D4">
      <w:pPr>
        <w:rPr>
          <w:noProof w:val="0"/>
        </w:rPr>
      </w:pPr>
      <w:r w:rsidRPr="00647EA2">
        <w:rPr>
          <w:noProof w:val="0"/>
        </w:rPr>
        <w:t xml:space="preserve">Je kunt bij de toetsingscommissie bezwaar maken tegen de gang van zaken voorafgaand aan, tijdens en na de PVB-afname en/of de uitslag van de PVB. </w:t>
      </w:r>
    </w:p>
    <w:p w14:paraId="1B4B776C" w14:textId="77777777" w:rsidR="00B322D4" w:rsidRPr="00647EA2" w:rsidRDefault="00B322D4" w:rsidP="00B322D4">
      <w:pPr>
        <w:rPr>
          <w:rFonts w:ascii="Arial Narrow" w:eastAsia="Times New Roman" w:hAnsi="Arial Narrow"/>
          <w:b/>
          <w:noProof w:val="0"/>
          <w:color w:val="000080"/>
          <w:sz w:val="32"/>
        </w:rPr>
      </w:pPr>
      <w:r w:rsidRPr="00647EA2">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p>
    <w:p w14:paraId="3931261A" w14:textId="77777777" w:rsidR="00B322D4" w:rsidRDefault="00B322D4" w:rsidP="00B322D4">
      <w:pPr>
        <w:spacing w:after="200"/>
        <w:rPr>
          <w:rFonts w:eastAsiaTheme="majorEastAsia" w:cstheme="minorHAnsi"/>
          <w:bCs/>
          <w:noProof w:val="0"/>
          <w:color w:val="EC7405"/>
          <w:sz w:val="28"/>
          <w:szCs w:val="28"/>
        </w:rPr>
      </w:pPr>
      <w:bookmarkStart w:id="338" w:name="_Toc342403669"/>
      <w:bookmarkStart w:id="339" w:name="_Toc342425978"/>
      <w:bookmarkStart w:id="340" w:name="_Toc342840321"/>
      <w:bookmarkStart w:id="341" w:name="_Toc344645098"/>
      <w:bookmarkStart w:id="342" w:name="_Toc350414048"/>
      <w:r>
        <w:rPr>
          <w:noProof w:val="0"/>
        </w:rPr>
        <w:br w:type="page"/>
      </w:r>
    </w:p>
    <w:p w14:paraId="2D8F924E" w14:textId="77777777" w:rsidR="00B322D4" w:rsidRPr="00647EA2" w:rsidRDefault="00B322D4" w:rsidP="00B322D4">
      <w:pPr>
        <w:pStyle w:val="Kop2"/>
        <w:rPr>
          <w:noProof w:val="0"/>
        </w:rPr>
      </w:pPr>
      <w:bookmarkStart w:id="343" w:name="_Toc354670099"/>
      <w:r w:rsidRPr="00647EA2">
        <w:rPr>
          <w:noProof w:val="0"/>
        </w:rPr>
        <w:lastRenderedPageBreak/>
        <w:t xml:space="preserve">Protocol PVB 5.6 Vergaren, ontwikkelen, toepassen en delen van kennis </w:t>
      </w:r>
      <w:r w:rsidRPr="00647EA2">
        <w:rPr>
          <w:noProof w:val="0"/>
        </w:rPr>
        <w:br/>
        <w:t xml:space="preserve">– </w:t>
      </w:r>
      <w:r w:rsidRPr="00647EA2">
        <w:rPr>
          <w:i/>
          <w:noProof w:val="0"/>
        </w:rPr>
        <w:t>portfoliobeoordeling</w:t>
      </w:r>
      <w:bookmarkEnd w:id="338"/>
      <w:bookmarkEnd w:id="339"/>
      <w:bookmarkEnd w:id="340"/>
      <w:bookmarkEnd w:id="341"/>
      <w:bookmarkEnd w:id="342"/>
      <w:bookmarkEnd w:id="343"/>
    </w:p>
    <w:p w14:paraId="77EC9286" w14:textId="77777777" w:rsidR="00B322D4" w:rsidRPr="00647EA2" w:rsidRDefault="00B322D4" w:rsidP="00B322D4">
      <w:pPr>
        <w:rPr>
          <w:noProof w:val="0"/>
        </w:rPr>
      </w:pPr>
    </w:p>
    <w:tbl>
      <w:tblPr>
        <w:tblStyle w:val="NOCNSF"/>
        <w:tblW w:w="9639" w:type="dxa"/>
        <w:tblLayout w:type="fixed"/>
        <w:tblLook w:val="0480" w:firstRow="0" w:lastRow="0" w:firstColumn="1" w:lastColumn="0" w:noHBand="0" w:noVBand="1"/>
      </w:tblPr>
      <w:tblGrid>
        <w:gridCol w:w="485"/>
        <w:gridCol w:w="3972"/>
        <w:gridCol w:w="425"/>
        <w:gridCol w:w="25"/>
        <w:gridCol w:w="401"/>
        <w:gridCol w:w="430"/>
        <w:gridCol w:w="3901"/>
      </w:tblGrid>
      <w:tr w:rsidR="00B322D4" w:rsidRPr="00647EA2" w14:paraId="76176404" w14:textId="77777777" w:rsidTr="00956421">
        <w:tc>
          <w:tcPr>
            <w:cnfStyle w:val="001000000000" w:firstRow="0" w:lastRow="0" w:firstColumn="1" w:lastColumn="0" w:oddVBand="0" w:evenVBand="0" w:oddHBand="0" w:evenHBand="0" w:firstRowFirstColumn="0" w:firstRowLastColumn="0" w:lastRowFirstColumn="0" w:lastRowLastColumn="0"/>
            <w:tcW w:w="4962" w:type="dxa"/>
            <w:gridSpan w:val="4"/>
            <w:vMerge w:val="restart"/>
            <w:tcBorders>
              <w:top w:val="nil"/>
              <w:bottom w:val="single" w:sz="48" w:space="0" w:color="FFFFFF"/>
            </w:tcBorders>
          </w:tcPr>
          <w:p w14:paraId="49BE16DD" w14:textId="77777777" w:rsidR="00B322D4" w:rsidRPr="00647EA2" w:rsidRDefault="00B322D4" w:rsidP="002D6683">
            <w:pPr>
              <w:rPr>
                <w:noProof w:val="0"/>
              </w:rPr>
            </w:pPr>
            <w:r w:rsidRPr="00647EA2">
              <w:rPr>
                <w:noProof w:val="0"/>
              </w:rPr>
              <w:t>Naam kandidaat:</w:t>
            </w:r>
          </w:p>
        </w:tc>
        <w:tc>
          <w:tcPr>
            <w:tcW w:w="4785" w:type="dxa"/>
            <w:gridSpan w:val="3"/>
          </w:tcPr>
          <w:p w14:paraId="1C80039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Datum:</w:t>
            </w:r>
          </w:p>
        </w:tc>
      </w:tr>
      <w:tr w:rsidR="00B322D4" w:rsidRPr="00647EA2" w14:paraId="5DED6D30" w14:textId="77777777" w:rsidTr="00956421">
        <w:tc>
          <w:tcPr>
            <w:cnfStyle w:val="001000000000" w:firstRow="0" w:lastRow="0" w:firstColumn="1" w:lastColumn="0" w:oddVBand="0" w:evenVBand="0" w:oddHBand="0" w:evenHBand="0" w:firstRowFirstColumn="0" w:firstRowLastColumn="0" w:lastRowFirstColumn="0" w:lastRowLastColumn="0"/>
            <w:tcW w:w="4962" w:type="dxa"/>
            <w:gridSpan w:val="4"/>
            <w:vMerge/>
            <w:tcBorders>
              <w:top w:val="single" w:sz="48" w:space="0" w:color="FFFFFF" w:themeColor="background1"/>
              <w:bottom w:val="single" w:sz="4" w:space="0" w:color="FFFFFF" w:themeColor="background1"/>
            </w:tcBorders>
          </w:tcPr>
          <w:p w14:paraId="7A64E051" w14:textId="77777777" w:rsidR="00B322D4" w:rsidRPr="00647EA2" w:rsidRDefault="00B322D4" w:rsidP="002D6683">
            <w:pPr>
              <w:rPr>
                <w:noProof w:val="0"/>
              </w:rPr>
            </w:pPr>
          </w:p>
        </w:tc>
        <w:tc>
          <w:tcPr>
            <w:tcW w:w="4785" w:type="dxa"/>
            <w:gridSpan w:val="3"/>
            <w:tcBorders>
              <w:bottom w:val="single" w:sz="4" w:space="0" w:color="FFFFFF" w:themeColor="background1"/>
            </w:tcBorders>
          </w:tcPr>
          <w:p w14:paraId="0AFE6EC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PVB-beoordelaar:</w:t>
            </w:r>
          </w:p>
        </w:tc>
      </w:tr>
      <w:tr w:rsidR="00B322D4" w:rsidRPr="00647EA2" w14:paraId="2E55FBD6"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4" w:space="0" w:color="FFFFFF" w:themeColor="background1"/>
              <w:bottom w:val="single" w:sz="8" w:space="0" w:color="FFFFFF" w:themeColor="background1"/>
            </w:tcBorders>
          </w:tcPr>
          <w:p w14:paraId="7882A58C" w14:textId="77777777" w:rsidR="00B322D4" w:rsidRPr="00647EA2" w:rsidRDefault="00B322D4" w:rsidP="002D6683">
            <w:pPr>
              <w:rPr>
                <w:noProof w:val="0"/>
              </w:rPr>
            </w:pPr>
            <w:r w:rsidRPr="00647EA2">
              <w:rPr>
                <w:noProof w:val="0"/>
              </w:rPr>
              <w:t>Voldaan aan afnamecondities: ja / nee*</w:t>
            </w:r>
          </w:p>
          <w:p w14:paraId="4715E744" w14:textId="77777777" w:rsidR="00B322D4" w:rsidRPr="00647EA2" w:rsidRDefault="00B322D4" w:rsidP="002D6683">
            <w:pPr>
              <w:rPr>
                <w:noProof w:val="0"/>
                <w:color w:val="FF0000"/>
              </w:rPr>
            </w:pPr>
            <w:r w:rsidRPr="00647EA2">
              <w:rPr>
                <w:noProof w:val="0"/>
                <w:color w:val="FF0000"/>
              </w:rPr>
              <w:t>Portfolio bestaat uit … Het portfolio is compleet: ja / nee*</w:t>
            </w:r>
          </w:p>
        </w:tc>
      </w:tr>
      <w:tr w:rsidR="00B322D4" w:rsidRPr="00647EA2" w14:paraId="4669B4D4"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8" w:space="0" w:color="FFFFFF" w:themeColor="background1"/>
            </w:tcBorders>
          </w:tcPr>
          <w:p w14:paraId="33AB1C4E" w14:textId="77777777" w:rsidR="00B322D4" w:rsidRPr="00647EA2" w:rsidRDefault="00B322D4" w:rsidP="002D6683">
            <w:pPr>
              <w:rPr>
                <w:noProof w:val="0"/>
              </w:rPr>
            </w:pPr>
            <w:r w:rsidRPr="00647EA2">
              <w:rPr>
                <w:noProof w:val="0"/>
              </w:rPr>
              <w:t>*Bij nee gaat de PVB niet door. De PVB-beoordelaar motiveert dit bij de toelichting.</w:t>
            </w:r>
          </w:p>
        </w:tc>
      </w:tr>
      <w:tr w:rsidR="00B322D4" w:rsidRPr="00647EA2" w14:paraId="35F35D2D"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747" w:type="dxa"/>
            <w:gridSpan w:val="7"/>
          </w:tcPr>
          <w:p w14:paraId="604AF059" w14:textId="77777777" w:rsidR="00B322D4" w:rsidRPr="00647EA2" w:rsidRDefault="00B322D4" w:rsidP="002D6683">
            <w:pPr>
              <w:rPr>
                <w:noProof w:val="0"/>
              </w:rPr>
            </w:pPr>
            <w:r w:rsidRPr="00647EA2">
              <w:rPr>
                <w:noProof w:val="0"/>
              </w:rPr>
              <w:t>Toelichting</w:t>
            </w:r>
          </w:p>
        </w:tc>
      </w:tr>
      <w:tr w:rsidR="00B322D4" w:rsidRPr="00647EA2" w14:paraId="2A07782F" w14:textId="77777777" w:rsidTr="00956421">
        <w:trPr>
          <w:trHeight w:val="1333"/>
        </w:trPr>
        <w:tc>
          <w:tcPr>
            <w:cnfStyle w:val="001000000000" w:firstRow="0" w:lastRow="0" w:firstColumn="1" w:lastColumn="0" w:oddVBand="0" w:evenVBand="0" w:oddHBand="0" w:evenHBand="0" w:firstRowFirstColumn="0" w:firstRowLastColumn="0" w:lastRowFirstColumn="0" w:lastRowLastColumn="0"/>
            <w:tcW w:w="4510" w:type="dxa"/>
            <w:gridSpan w:val="2"/>
            <w:tcBorders>
              <w:top w:val="nil"/>
              <w:bottom w:val="single" w:sz="4" w:space="0" w:color="FFFFFF" w:themeColor="background1"/>
            </w:tcBorders>
          </w:tcPr>
          <w:p w14:paraId="41BEFFCB" w14:textId="77777777" w:rsidR="00B322D4" w:rsidRPr="00647EA2" w:rsidRDefault="00B322D4" w:rsidP="002D6683">
            <w:pPr>
              <w:rPr>
                <w:noProof w:val="0"/>
              </w:rPr>
            </w:pPr>
            <w:r w:rsidRPr="00647EA2">
              <w:rPr>
                <w:noProof w:val="0"/>
              </w:rPr>
              <w:t>Beoordelingscriteria</w:t>
            </w:r>
          </w:p>
        </w:tc>
        <w:tc>
          <w:tcPr>
            <w:tcW w:w="427" w:type="dxa"/>
            <w:tcBorders>
              <w:bottom w:val="single" w:sz="4" w:space="0" w:color="FFFFFF" w:themeColor="background1"/>
            </w:tcBorders>
            <w:textDirection w:val="btLr"/>
          </w:tcPr>
          <w:p w14:paraId="5767F459"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color w:val="auto"/>
              </w:rPr>
            </w:pPr>
            <w:r w:rsidRPr="00647EA2">
              <w:rPr>
                <w:noProof w:val="0"/>
                <w:color w:val="auto"/>
              </w:rPr>
              <w:t>Portfolio</w:t>
            </w:r>
          </w:p>
        </w:tc>
        <w:tc>
          <w:tcPr>
            <w:tcW w:w="428" w:type="dxa"/>
            <w:gridSpan w:val="2"/>
            <w:tcBorders>
              <w:bottom w:val="single" w:sz="4" w:space="0" w:color="FFFFFF" w:themeColor="background1"/>
            </w:tcBorders>
            <w:textDirection w:val="btLr"/>
          </w:tcPr>
          <w:p w14:paraId="4A15DFD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Reflectie</w:t>
            </w:r>
          </w:p>
        </w:tc>
        <w:tc>
          <w:tcPr>
            <w:tcW w:w="433" w:type="dxa"/>
            <w:tcBorders>
              <w:bottom w:val="single" w:sz="4" w:space="0" w:color="FFFFFF" w:themeColor="background1"/>
            </w:tcBorders>
            <w:textDirection w:val="btLr"/>
          </w:tcPr>
          <w:p w14:paraId="4439D97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Voldaan</w:t>
            </w:r>
          </w:p>
        </w:tc>
        <w:tc>
          <w:tcPr>
            <w:tcW w:w="3949" w:type="dxa"/>
            <w:tcBorders>
              <w:bottom w:val="single" w:sz="4" w:space="0" w:color="FFFFFF" w:themeColor="background1"/>
            </w:tcBorders>
          </w:tcPr>
          <w:p w14:paraId="7A59265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Bewijzen (of het </w:t>
            </w:r>
            <w:r>
              <w:rPr>
                <w:noProof w:val="0"/>
              </w:rPr>
              <w:t>ontbreken daarvan</w:t>
            </w:r>
            <w:r w:rsidRPr="00647EA2">
              <w:rPr>
                <w:noProof w:val="0"/>
              </w:rPr>
              <w:t xml:space="preserve">) waarop score is gebaseerd </w:t>
            </w:r>
          </w:p>
          <w:p w14:paraId="4921A01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Toelichting</w:t>
            </w:r>
          </w:p>
        </w:tc>
      </w:tr>
      <w:tr w:rsidR="00B322D4" w:rsidRPr="00647EA2" w14:paraId="6FD998A3" w14:textId="77777777" w:rsidTr="00956421">
        <w:trPr>
          <w:trHeight w:val="258"/>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4" w:space="0" w:color="FFFFFF" w:themeColor="background1"/>
              <w:bottom w:val="single" w:sz="8" w:space="0" w:color="FFFFFF" w:themeColor="background1"/>
            </w:tcBorders>
            <w:shd w:val="clear" w:color="auto" w:fill="FAD7B6"/>
          </w:tcPr>
          <w:p w14:paraId="7B9A7724" w14:textId="77777777" w:rsidR="00B322D4" w:rsidRPr="00647EA2" w:rsidRDefault="00B322D4" w:rsidP="002D6683">
            <w:pPr>
              <w:rPr>
                <w:noProof w:val="0"/>
              </w:rPr>
            </w:pPr>
            <w:r w:rsidRPr="00647EA2">
              <w:rPr>
                <w:noProof w:val="0"/>
              </w:rPr>
              <w:t>Werkproces 5.6.1 Houdt ontwikkelingen sportonderzoek bij</w:t>
            </w:r>
          </w:p>
        </w:tc>
      </w:tr>
      <w:tr w:rsidR="00B322D4" w:rsidRPr="00647EA2" w14:paraId="3AFA0BF0"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8" w:space="0" w:color="FFFFFF" w:themeColor="background1"/>
            </w:tcBorders>
          </w:tcPr>
          <w:p w14:paraId="09C18919" w14:textId="77777777" w:rsidR="00B322D4" w:rsidRPr="00645FF0" w:rsidRDefault="00B322D4" w:rsidP="002D6683">
            <w:pPr>
              <w:rPr>
                <w:b w:val="0"/>
                <w:noProof w:val="0"/>
              </w:rPr>
            </w:pPr>
            <w:r w:rsidRPr="00645FF0">
              <w:rPr>
                <w:b w:val="0"/>
                <w:noProof w:val="0"/>
              </w:rPr>
              <w:t>Het resultaat van dit werkproces is:</w:t>
            </w:r>
          </w:p>
          <w:p w14:paraId="60B53C80" w14:textId="3345BA71" w:rsidR="00B322D4" w:rsidRPr="00645FF0" w:rsidRDefault="00B322D4" w:rsidP="00645FF0">
            <w:pPr>
              <w:pStyle w:val="Opsomming"/>
              <w:rPr>
                <w:b w:val="0"/>
              </w:rPr>
            </w:pPr>
            <w:r w:rsidRPr="00645FF0">
              <w:rPr>
                <w:b w:val="0"/>
              </w:rPr>
              <w:t>De kennis over ontwikkelingen in sportonderzoek is actueel.</w:t>
            </w:r>
          </w:p>
          <w:p w14:paraId="6EACADC2" w14:textId="77777777" w:rsidR="00557B78" w:rsidRPr="00C55B94" w:rsidRDefault="00557B78" w:rsidP="00557B78">
            <w:pPr>
              <w:rPr>
                <w:rFonts w:cs="Arial"/>
                <w:color w:val="FF0000"/>
              </w:rPr>
            </w:pPr>
          </w:p>
          <w:p w14:paraId="23DEF216" w14:textId="1471149F" w:rsidR="00B322D4" w:rsidRPr="0095543D" w:rsidRDefault="00557B78" w:rsidP="00557B78">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5BD8C3E5"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25A8B6C7" w14:textId="77777777" w:rsidR="00B322D4" w:rsidRPr="00557B78" w:rsidRDefault="00B322D4" w:rsidP="002D6683">
            <w:pPr>
              <w:rPr>
                <w:b w:val="0"/>
                <w:noProof w:val="0"/>
              </w:rPr>
            </w:pPr>
            <w:r w:rsidRPr="00557B78">
              <w:rPr>
                <w:b w:val="0"/>
                <w:noProof w:val="0"/>
              </w:rPr>
              <w:t>1</w:t>
            </w:r>
          </w:p>
        </w:tc>
        <w:tc>
          <w:tcPr>
            <w:tcW w:w="4021" w:type="dxa"/>
          </w:tcPr>
          <w:p w14:paraId="5478B9C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rFonts w:eastAsia="Calibri" w:cs="Arial"/>
                <w:noProof w:val="0"/>
              </w:rPr>
            </w:pPr>
            <w:r w:rsidRPr="00647EA2">
              <w:rPr>
                <w:rFonts w:cs="Arial"/>
                <w:noProof w:val="0"/>
              </w:rPr>
              <w:t>Volgt actuele thema’s en ontwikkelingen op het terrein van sportonderzoek/wetenschap</w:t>
            </w:r>
          </w:p>
          <w:p w14:paraId="367CA83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rFonts w:eastAsia="Calibri" w:cs="Arial"/>
                <w:noProof w:val="0"/>
              </w:rPr>
            </w:pPr>
          </w:p>
        </w:tc>
        <w:tc>
          <w:tcPr>
            <w:tcW w:w="427" w:type="dxa"/>
          </w:tcPr>
          <w:p w14:paraId="674E2F6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3D7D721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108D9C0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23A714E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1D44E3E2"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7"/>
            <w:shd w:val="clear" w:color="auto" w:fill="FAD7B6"/>
          </w:tcPr>
          <w:p w14:paraId="25DFFEF6" w14:textId="77777777" w:rsidR="00B322D4" w:rsidRPr="00647EA2" w:rsidRDefault="00B322D4" w:rsidP="002D6683">
            <w:pPr>
              <w:rPr>
                <w:noProof w:val="0"/>
              </w:rPr>
            </w:pPr>
            <w:r w:rsidRPr="00647EA2">
              <w:rPr>
                <w:noProof w:val="0"/>
              </w:rPr>
              <w:t xml:space="preserve">Werkproces 5.6.2 </w:t>
            </w:r>
            <w:r>
              <w:t>Voert sportgericht onderzoek uit</w:t>
            </w:r>
          </w:p>
        </w:tc>
      </w:tr>
      <w:tr w:rsidR="00B322D4" w:rsidRPr="00647EA2" w14:paraId="404DDF1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Pr>
          <w:p w14:paraId="76E717A3" w14:textId="77777777" w:rsidR="00B322D4" w:rsidRPr="00645FF0" w:rsidRDefault="00B322D4" w:rsidP="002D6683">
            <w:pPr>
              <w:rPr>
                <w:b w:val="0"/>
                <w:noProof w:val="0"/>
              </w:rPr>
            </w:pPr>
            <w:r w:rsidRPr="00645FF0">
              <w:rPr>
                <w:b w:val="0"/>
                <w:noProof w:val="0"/>
              </w:rPr>
              <w:t>Het resultaat van dit werkproces is:</w:t>
            </w:r>
          </w:p>
          <w:p w14:paraId="1A82AD72" w14:textId="150E4769" w:rsidR="00B322D4" w:rsidRPr="00645FF0" w:rsidRDefault="00B322D4" w:rsidP="00645FF0">
            <w:pPr>
              <w:pStyle w:val="Opsomming"/>
              <w:rPr>
                <w:b w:val="0"/>
                <w:noProof w:val="0"/>
              </w:rPr>
            </w:pPr>
            <w:r w:rsidRPr="00645FF0">
              <w:rPr>
                <w:b w:val="0"/>
              </w:rPr>
              <w:t>Het sportgericht onderzoek is geformuleerd, uitgevoerd en toegepast</w:t>
            </w:r>
            <w:r w:rsidRPr="00645FF0">
              <w:rPr>
                <w:b w:val="0"/>
                <w:noProof w:val="0"/>
              </w:rPr>
              <w:t>.</w:t>
            </w:r>
          </w:p>
          <w:p w14:paraId="179CC490" w14:textId="77777777" w:rsidR="00557B78" w:rsidRPr="00C55B94" w:rsidRDefault="00557B78" w:rsidP="00557B78">
            <w:pPr>
              <w:rPr>
                <w:rFonts w:cs="Arial"/>
                <w:color w:val="FF0000"/>
              </w:rPr>
            </w:pPr>
          </w:p>
          <w:p w14:paraId="2244B12D" w14:textId="1FCE4BB1" w:rsidR="00B322D4" w:rsidRPr="0095543D" w:rsidRDefault="00557B78" w:rsidP="00557B78">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32181393"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06755E97" w14:textId="77777777" w:rsidR="00B322D4" w:rsidRPr="00557B78" w:rsidRDefault="00B322D4" w:rsidP="002D6683">
            <w:pPr>
              <w:rPr>
                <w:b w:val="0"/>
                <w:noProof w:val="0"/>
              </w:rPr>
            </w:pPr>
            <w:r w:rsidRPr="00557B78">
              <w:rPr>
                <w:b w:val="0"/>
                <w:noProof w:val="0"/>
              </w:rPr>
              <w:t>2</w:t>
            </w:r>
          </w:p>
        </w:tc>
        <w:tc>
          <w:tcPr>
            <w:tcW w:w="4021" w:type="dxa"/>
          </w:tcPr>
          <w:p w14:paraId="5FBA6E6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Past de basisbeginselen van toegepast wetenschappelijk onderzoek toe</w:t>
            </w:r>
          </w:p>
        </w:tc>
        <w:tc>
          <w:tcPr>
            <w:tcW w:w="427" w:type="dxa"/>
          </w:tcPr>
          <w:p w14:paraId="0E2AD51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1C3E960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280D370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1E049D6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537086D"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60B3B1FC" w14:textId="77777777" w:rsidR="00B322D4" w:rsidRPr="00557B78" w:rsidRDefault="00B322D4" w:rsidP="002D6683">
            <w:pPr>
              <w:rPr>
                <w:b w:val="0"/>
                <w:noProof w:val="0"/>
              </w:rPr>
            </w:pPr>
            <w:r w:rsidRPr="00557B78">
              <w:rPr>
                <w:b w:val="0"/>
                <w:noProof w:val="0"/>
              </w:rPr>
              <w:t>3</w:t>
            </w:r>
          </w:p>
        </w:tc>
        <w:tc>
          <w:tcPr>
            <w:tcW w:w="4021" w:type="dxa"/>
          </w:tcPr>
          <w:p w14:paraId="68C00A9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Formuleert een duidelijke doel- en vraagstelling gebaseerd op recente literatuur</w:t>
            </w:r>
          </w:p>
        </w:tc>
        <w:tc>
          <w:tcPr>
            <w:tcW w:w="427" w:type="dxa"/>
          </w:tcPr>
          <w:p w14:paraId="2A63B20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4DB1889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2ED1DEB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445A3F3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1D86065"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3B4B1E55" w14:textId="77777777" w:rsidR="00B322D4" w:rsidRPr="00557B78" w:rsidRDefault="00B322D4" w:rsidP="002D6683">
            <w:pPr>
              <w:rPr>
                <w:b w:val="0"/>
                <w:noProof w:val="0"/>
              </w:rPr>
            </w:pPr>
            <w:r w:rsidRPr="00557B78">
              <w:rPr>
                <w:b w:val="0"/>
                <w:noProof w:val="0"/>
              </w:rPr>
              <w:t>4</w:t>
            </w:r>
          </w:p>
        </w:tc>
        <w:tc>
          <w:tcPr>
            <w:tcW w:w="4021" w:type="dxa"/>
          </w:tcPr>
          <w:p w14:paraId="4BD7697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rFonts w:cs="Arial"/>
                <w:noProof w:val="0"/>
              </w:rPr>
            </w:pPr>
            <w:r w:rsidRPr="00647EA2">
              <w:rPr>
                <w:rFonts w:cs="Arial"/>
                <w:noProof w:val="0"/>
              </w:rPr>
              <w:t>Kiest de juiste proefpersonen, methodes en meetinstrumenten om de vraagstelling te kunnen formuleren</w:t>
            </w:r>
          </w:p>
        </w:tc>
        <w:tc>
          <w:tcPr>
            <w:tcW w:w="427" w:type="dxa"/>
          </w:tcPr>
          <w:p w14:paraId="21F5B1C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69B1037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46DDE71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49F6F31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59CB4A5"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04F6CE86" w14:textId="77777777" w:rsidR="00B322D4" w:rsidRPr="00557B78" w:rsidRDefault="00B322D4" w:rsidP="002D6683">
            <w:pPr>
              <w:rPr>
                <w:b w:val="0"/>
                <w:noProof w:val="0"/>
              </w:rPr>
            </w:pPr>
            <w:r w:rsidRPr="00557B78">
              <w:rPr>
                <w:b w:val="0"/>
                <w:noProof w:val="0"/>
              </w:rPr>
              <w:t>5</w:t>
            </w:r>
          </w:p>
        </w:tc>
        <w:tc>
          <w:tcPr>
            <w:tcW w:w="4021" w:type="dxa"/>
          </w:tcPr>
          <w:p w14:paraId="0B5D974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rFonts w:cs="Arial"/>
                <w:noProof w:val="0"/>
              </w:rPr>
            </w:pPr>
            <w:r w:rsidRPr="00647EA2">
              <w:rPr>
                <w:rFonts w:cs="Arial"/>
                <w:noProof w:val="0"/>
              </w:rPr>
              <w:t>Bediscussieert de resultaten kritisch en trekt heldere conclusies</w:t>
            </w:r>
          </w:p>
        </w:tc>
        <w:tc>
          <w:tcPr>
            <w:tcW w:w="427" w:type="dxa"/>
          </w:tcPr>
          <w:p w14:paraId="2080C21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06A3345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3E1BBFB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49971F6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1C112260"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27CAEBF2" w14:textId="77777777" w:rsidR="00B322D4" w:rsidRPr="00557B78" w:rsidRDefault="00B322D4" w:rsidP="002D6683">
            <w:pPr>
              <w:spacing w:line="276" w:lineRule="auto"/>
              <w:rPr>
                <w:b w:val="0"/>
                <w:noProof w:val="0"/>
                <w:color w:val="1F497D" w:themeColor="text2"/>
              </w:rPr>
            </w:pPr>
            <w:r w:rsidRPr="00557B78">
              <w:rPr>
                <w:b w:val="0"/>
                <w:noProof w:val="0"/>
                <w:color w:val="1F497D" w:themeColor="text2"/>
              </w:rPr>
              <w:t>6</w:t>
            </w:r>
          </w:p>
        </w:tc>
        <w:tc>
          <w:tcPr>
            <w:tcW w:w="4021" w:type="dxa"/>
          </w:tcPr>
          <w:p w14:paraId="2ECA59C3"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szCs w:val="20"/>
              </w:rPr>
              <w:t>Vertoont voorbeeldgedrag op en rond de sportlocatie</w:t>
            </w:r>
          </w:p>
        </w:tc>
        <w:tc>
          <w:tcPr>
            <w:tcW w:w="427" w:type="dxa"/>
          </w:tcPr>
          <w:p w14:paraId="23E2662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3F76D27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4C7524A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450CEDF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1CF4B5F"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58607EF6" w14:textId="77777777" w:rsidR="00B322D4" w:rsidRPr="00557B78" w:rsidRDefault="00B322D4" w:rsidP="002D6683">
            <w:pPr>
              <w:spacing w:line="276" w:lineRule="auto"/>
              <w:rPr>
                <w:b w:val="0"/>
                <w:noProof w:val="0"/>
                <w:color w:val="1F497D" w:themeColor="text2"/>
              </w:rPr>
            </w:pPr>
            <w:r w:rsidRPr="00557B78">
              <w:rPr>
                <w:b w:val="0"/>
                <w:noProof w:val="0"/>
                <w:color w:val="1F497D" w:themeColor="text2"/>
              </w:rPr>
              <w:t>7</w:t>
            </w:r>
          </w:p>
        </w:tc>
        <w:tc>
          <w:tcPr>
            <w:tcW w:w="4021" w:type="dxa"/>
          </w:tcPr>
          <w:p w14:paraId="08F38527"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Gaat sportief en respectvol om met alle betrokkenen</w:t>
            </w:r>
          </w:p>
        </w:tc>
        <w:tc>
          <w:tcPr>
            <w:tcW w:w="427" w:type="dxa"/>
          </w:tcPr>
          <w:p w14:paraId="0147DE39"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3D24D4E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49084B2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5E37128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DB17636"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088B2C12" w14:textId="77777777" w:rsidR="00B322D4" w:rsidRPr="00557B78" w:rsidRDefault="00B322D4" w:rsidP="002D6683">
            <w:pPr>
              <w:spacing w:line="276" w:lineRule="auto"/>
              <w:rPr>
                <w:b w:val="0"/>
                <w:noProof w:val="0"/>
                <w:color w:val="1F497D" w:themeColor="text2"/>
              </w:rPr>
            </w:pPr>
            <w:r w:rsidRPr="00557B78">
              <w:rPr>
                <w:b w:val="0"/>
                <w:noProof w:val="0"/>
                <w:color w:val="1F497D" w:themeColor="text2"/>
              </w:rPr>
              <w:t>8</w:t>
            </w:r>
          </w:p>
        </w:tc>
        <w:tc>
          <w:tcPr>
            <w:tcW w:w="4021" w:type="dxa"/>
          </w:tcPr>
          <w:p w14:paraId="5E2656A0"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cs="Arial"/>
                <w:noProof w:val="0"/>
                <w:color w:val="1F497D" w:themeColor="text2"/>
              </w:rPr>
            </w:pPr>
            <w:r w:rsidRPr="009A49B2">
              <w:rPr>
                <w:rFonts w:eastAsia="Calibri" w:cs="Arial"/>
                <w:noProof w:val="0"/>
                <w:color w:val="1F497D" w:themeColor="text2"/>
                <w:szCs w:val="20"/>
              </w:rPr>
              <w:t>Komt afspraken na</w:t>
            </w:r>
          </w:p>
        </w:tc>
        <w:tc>
          <w:tcPr>
            <w:tcW w:w="427" w:type="dxa"/>
          </w:tcPr>
          <w:p w14:paraId="7FD62FC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56F3B2E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5E23C21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1CDA4C65"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98849C8"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1C10E650" w14:textId="77777777" w:rsidR="00B322D4" w:rsidRPr="00557B78" w:rsidRDefault="00B322D4" w:rsidP="002D6683">
            <w:pPr>
              <w:spacing w:line="276" w:lineRule="auto"/>
              <w:rPr>
                <w:b w:val="0"/>
                <w:noProof w:val="0"/>
                <w:color w:val="1F497D" w:themeColor="text2"/>
              </w:rPr>
            </w:pPr>
            <w:r w:rsidRPr="00557B78">
              <w:rPr>
                <w:b w:val="0"/>
                <w:noProof w:val="0"/>
                <w:color w:val="1F497D" w:themeColor="text2"/>
              </w:rPr>
              <w:t>9</w:t>
            </w:r>
          </w:p>
        </w:tc>
        <w:tc>
          <w:tcPr>
            <w:tcW w:w="4021" w:type="dxa"/>
          </w:tcPr>
          <w:p w14:paraId="4F6045BB"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Houdt zich aan de beroepscode</w:t>
            </w:r>
          </w:p>
        </w:tc>
        <w:tc>
          <w:tcPr>
            <w:tcW w:w="427" w:type="dxa"/>
          </w:tcPr>
          <w:p w14:paraId="3B5FF96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6BEF3EBA"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544657C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29A1A6C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95F3974"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3C83528D" w14:textId="77777777" w:rsidR="00B322D4" w:rsidRPr="00557B78" w:rsidRDefault="00B322D4" w:rsidP="002D6683">
            <w:pPr>
              <w:spacing w:line="276" w:lineRule="auto"/>
              <w:rPr>
                <w:b w:val="0"/>
                <w:noProof w:val="0"/>
                <w:color w:val="1F497D" w:themeColor="text2"/>
              </w:rPr>
            </w:pPr>
            <w:r w:rsidRPr="00557B78">
              <w:rPr>
                <w:b w:val="0"/>
                <w:noProof w:val="0"/>
                <w:color w:val="1F497D" w:themeColor="text2"/>
              </w:rPr>
              <w:t>10</w:t>
            </w:r>
          </w:p>
        </w:tc>
        <w:tc>
          <w:tcPr>
            <w:tcW w:w="4021" w:type="dxa"/>
          </w:tcPr>
          <w:p w14:paraId="1502BD59"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cs="Arial"/>
                <w:noProof w:val="0"/>
                <w:color w:val="1F497D" w:themeColor="text2"/>
              </w:rPr>
            </w:pPr>
            <w:r w:rsidRPr="009A49B2">
              <w:rPr>
                <w:rFonts w:eastAsia="Calibri" w:cs="Arial"/>
                <w:noProof w:val="0"/>
                <w:color w:val="1F497D" w:themeColor="text2"/>
                <w:szCs w:val="20"/>
              </w:rPr>
              <w:t>Gaat vertrouwelijk om met (persoonlijke) informatie</w:t>
            </w:r>
          </w:p>
        </w:tc>
        <w:tc>
          <w:tcPr>
            <w:tcW w:w="427" w:type="dxa"/>
          </w:tcPr>
          <w:p w14:paraId="2526B5C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59197BB2"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41AB500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6429F9C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2ABB4A3"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7"/>
            <w:shd w:val="clear" w:color="auto" w:fill="FAD7B6"/>
          </w:tcPr>
          <w:p w14:paraId="152BF6E7" w14:textId="77777777" w:rsidR="00B322D4" w:rsidRPr="00647EA2" w:rsidRDefault="00B322D4" w:rsidP="002D6683">
            <w:pPr>
              <w:rPr>
                <w:noProof w:val="0"/>
              </w:rPr>
            </w:pPr>
            <w:r w:rsidRPr="00647EA2">
              <w:rPr>
                <w:noProof w:val="0"/>
              </w:rPr>
              <w:t xml:space="preserve">Werkproces 5.6.3 Draagt kennis en ontwikkeling uit </w:t>
            </w:r>
          </w:p>
        </w:tc>
      </w:tr>
      <w:tr w:rsidR="00B322D4" w:rsidRPr="00647EA2" w14:paraId="192B0723"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Pr>
          <w:p w14:paraId="203DBE50" w14:textId="77777777" w:rsidR="00B322D4" w:rsidRPr="006A4D25" w:rsidRDefault="00B322D4" w:rsidP="002D6683">
            <w:pPr>
              <w:rPr>
                <w:b w:val="0"/>
                <w:noProof w:val="0"/>
              </w:rPr>
            </w:pPr>
            <w:r w:rsidRPr="006A4D25">
              <w:rPr>
                <w:b w:val="0"/>
                <w:noProof w:val="0"/>
              </w:rPr>
              <w:t>Het resultaat van dit werkproces is:</w:t>
            </w:r>
          </w:p>
          <w:p w14:paraId="7BBAC885" w14:textId="393ED792" w:rsidR="00B322D4" w:rsidRPr="006A4D25" w:rsidRDefault="00B322D4" w:rsidP="006A4D25">
            <w:pPr>
              <w:pStyle w:val="Opsomming"/>
              <w:rPr>
                <w:b w:val="0"/>
              </w:rPr>
            </w:pPr>
            <w:r w:rsidRPr="006A4D25">
              <w:rPr>
                <w:b w:val="0"/>
              </w:rPr>
              <w:t>De onderzoekresultaten zijn gepresenteerd.</w:t>
            </w:r>
          </w:p>
          <w:p w14:paraId="794671F9" w14:textId="77777777" w:rsidR="00557B78" w:rsidRPr="00C55B94" w:rsidRDefault="00557B78" w:rsidP="00557B78">
            <w:pPr>
              <w:rPr>
                <w:rFonts w:cs="Arial"/>
                <w:color w:val="FF0000"/>
              </w:rPr>
            </w:pPr>
          </w:p>
          <w:p w14:paraId="47AB7EC4" w14:textId="06DC4F61" w:rsidR="00B322D4" w:rsidRPr="0095543D" w:rsidRDefault="00557B78" w:rsidP="00557B78">
            <w:pPr>
              <w:spacing w:line="276" w:lineRule="auto"/>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22487215"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22BD8CB4" w14:textId="77777777" w:rsidR="00B322D4" w:rsidRPr="00557B78" w:rsidRDefault="00B322D4" w:rsidP="002D6683">
            <w:pPr>
              <w:rPr>
                <w:b w:val="0"/>
                <w:noProof w:val="0"/>
              </w:rPr>
            </w:pPr>
            <w:r w:rsidRPr="00557B78">
              <w:rPr>
                <w:b w:val="0"/>
                <w:noProof w:val="0"/>
              </w:rPr>
              <w:t>11</w:t>
            </w:r>
          </w:p>
        </w:tc>
        <w:tc>
          <w:tcPr>
            <w:tcW w:w="4021" w:type="dxa"/>
          </w:tcPr>
          <w:p w14:paraId="5CCB97B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Beschrijft de resultaten overzichtelijk in relatie tot de vraagstelling</w:t>
            </w:r>
          </w:p>
        </w:tc>
        <w:tc>
          <w:tcPr>
            <w:tcW w:w="427" w:type="dxa"/>
          </w:tcPr>
          <w:p w14:paraId="0987A4B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33C6CF8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6D14601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41B6F10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74C4882"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504D4461" w14:textId="77777777" w:rsidR="00B322D4" w:rsidRPr="00557B78" w:rsidRDefault="00B322D4" w:rsidP="002D6683">
            <w:pPr>
              <w:rPr>
                <w:b w:val="0"/>
                <w:noProof w:val="0"/>
              </w:rPr>
            </w:pPr>
            <w:r w:rsidRPr="00557B78">
              <w:rPr>
                <w:b w:val="0"/>
                <w:noProof w:val="0"/>
              </w:rPr>
              <w:t>12</w:t>
            </w:r>
          </w:p>
        </w:tc>
        <w:tc>
          <w:tcPr>
            <w:tcW w:w="4021" w:type="dxa"/>
          </w:tcPr>
          <w:p w14:paraId="3F45124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Vertaalt de resultaten adequaat naar de sportpraktijk</w:t>
            </w:r>
          </w:p>
        </w:tc>
        <w:tc>
          <w:tcPr>
            <w:tcW w:w="427" w:type="dxa"/>
          </w:tcPr>
          <w:p w14:paraId="57DB343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0F6EF69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2EF6420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384F5A6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4D69389"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Borders>
              <w:bottom w:val="single" w:sz="4" w:space="0" w:color="FFFFFF" w:themeColor="background1"/>
            </w:tcBorders>
          </w:tcPr>
          <w:p w14:paraId="24867F51" w14:textId="77777777" w:rsidR="00B322D4" w:rsidRPr="00557B78" w:rsidRDefault="00B322D4" w:rsidP="002D6683">
            <w:pPr>
              <w:rPr>
                <w:b w:val="0"/>
                <w:noProof w:val="0"/>
              </w:rPr>
            </w:pPr>
            <w:r w:rsidRPr="00557B78">
              <w:rPr>
                <w:b w:val="0"/>
                <w:noProof w:val="0"/>
              </w:rPr>
              <w:lastRenderedPageBreak/>
              <w:t>13</w:t>
            </w:r>
          </w:p>
        </w:tc>
        <w:tc>
          <w:tcPr>
            <w:tcW w:w="4021" w:type="dxa"/>
            <w:tcBorders>
              <w:bottom w:val="single" w:sz="4" w:space="0" w:color="FFFFFF" w:themeColor="background1"/>
            </w:tcBorders>
          </w:tcPr>
          <w:p w14:paraId="56CF02F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rFonts w:cs="Arial"/>
                <w:noProof w:val="0"/>
              </w:rPr>
            </w:pPr>
            <w:r w:rsidRPr="00647EA2">
              <w:rPr>
                <w:rFonts w:cs="Arial"/>
                <w:noProof w:val="0"/>
              </w:rPr>
              <w:t>Presenteert het onderzoek schriftelijk en mondeling</w:t>
            </w:r>
          </w:p>
        </w:tc>
        <w:tc>
          <w:tcPr>
            <w:tcW w:w="427" w:type="dxa"/>
            <w:tcBorders>
              <w:bottom w:val="single" w:sz="4" w:space="0" w:color="FFFFFF" w:themeColor="background1"/>
            </w:tcBorders>
          </w:tcPr>
          <w:p w14:paraId="5EB1B4F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Borders>
              <w:bottom w:val="single" w:sz="4" w:space="0" w:color="FFFFFF" w:themeColor="background1"/>
            </w:tcBorders>
          </w:tcPr>
          <w:p w14:paraId="62775B0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Borders>
              <w:bottom w:val="single" w:sz="4" w:space="0" w:color="FFFFFF" w:themeColor="background1"/>
            </w:tcBorders>
          </w:tcPr>
          <w:p w14:paraId="17EB7DA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Borders>
              <w:bottom w:val="single" w:sz="4" w:space="0" w:color="FFFFFF" w:themeColor="background1"/>
            </w:tcBorders>
          </w:tcPr>
          <w:p w14:paraId="404010F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4F1B233"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4" w:space="0" w:color="FFFFFF" w:themeColor="background1"/>
              <w:bottom w:val="single" w:sz="8" w:space="0" w:color="FFFFFF" w:themeColor="background1"/>
            </w:tcBorders>
            <w:shd w:val="clear" w:color="auto" w:fill="FAD7B6"/>
          </w:tcPr>
          <w:p w14:paraId="66E6F27E" w14:textId="77777777" w:rsidR="00B322D4" w:rsidRPr="00647EA2" w:rsidRDefault="00B322D4" w:rsidP="002D6683">
            <w:pPr>
              <w:rPr>
                <w:noProof w:val="0"/>
              </w:rPr>
            </w:pPr>
            <w:r w:rsidRPr="00647EA2">
              <w:rPr>
                <w:noProof w:val="0"/>
              </w:rPr>
              <w:t xml:space="preserve">Werkproces 5.6.4 Past relevante onderzoeksresultaten toe </w:t>
            </w:r>
          </w:p>
        </w:tc>
      </w:tr>
      <w:tr w:rsidR="00B322D4" w:rsidRPr="00647EA2" w14:paraId="36EC04D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747" w:type="dxa"/>
            <w:gridSpan w:val="7"/>
            <w:tcBorders>
              <w:top w:val="single" w:sz="8" w:space="0" w:color="FFFFFF" w:themeColor="background1"/>
            </w:tcBorders>
          </w:tcPr>
          <w:p w14:paraId="074E33FC" w14:textId="77777777" w:rsidR="00B322D4" w:rsidRPr="00557B78" w:rsidRDefault="00B322D4" w:rsidP="002D6683">
            <w:pPr>
              <w:rPr>
                <w:b w:val="0"/>
                <w:noProof w:val="0"/>
              </w:rPr>
            </w:pPr>
            <w:r w:rsidRPr="00557B78">
              <w:rPr>
                <w:b w:val="0"/>
                <w:noProof w:val="0"/>
              </w:rPr>
              <w:t>Het resultaat van dit werkproces is:</w:t>
            </w:r>
          </w:p>
          <w:p w14:paraId="5E2CFBC6" w14:textId="2A555BC8" w:rsidR="00B322D4" w:rsidRPr="00557B78" w:rsidRDefault="00B322D4" w:rsidP="00557B78">
            <w:pPr>
              <w:pStyle w:val="Opsomming"/>
              <w:rPr>
                <w:b w:val="0"/>
              </w:rPr>
            </w:pPr>
            <w:r w:rsidRPr="00557B78">
              <w:rPr>
                <w:b w:val="0"/>
              </w:rPr>
              <w:t>De onderzoeksresultaten zijn toegepast.</w:t>
            </w:r>
          </w:p>
          <w:p w14:paraId="48E84575" w14:textId="77777777" w:rsidR="00557B78" w:rsidRPr="00C55B94" w:rsidRDefault="00557B78" w:rsidP="00557B78">
            <w:pPr>
              <w:rPr>
                <w:rFonts w:cs="Arial"/>
                <w:color w:val="FF0000"/>
              </w:rPr>
            </w:pPr>
          </w:p>
          <w:p w14:paraId="7EC3C1BA" w14:textId="69C607A1" w:rsidR="00B322D4" w:rsidRPr="0095543D" w:rsidRDefault="00557B78" w:rsidP="00557B78">
            <w:pPr>
              <w:spacing w:line="276" w:lineRule="auto"/>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6CFEB77F"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17837BB6" w14:textId="77777777" w:rsidR="00B322D4" w:rsidRPr="00557B78" w:rsidRDefault="00B322D4" w:rsidP="002D6683">
            <w:pPr>
              <w:rPr>
                <w:b w:val="0"/>
                <w:noProof w:val="0"/>
              </w:rPr>
            </w:pPr>
            <w:r w:rsidRPr="00557B78">
              <w:rPr>
                <w:b w:val="0"/>
                <w:noProof w:val="0"/>
              </w:rPr>
              <w:t>14</w:t>
            </w:r>
          </w:p>
        </w:tc>
        <w:tc>
          <w:tcPr>
            <w:tcW w:w="4021" w:type="dxa"/>
          </w:tcPr>
          <w:p w14:paraId="2A2DBE6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Vertaalt de resultaten adequaat naar de sportpraktijk en past ze toe</w:t>
            </w:r>
          </w:p>
        </w:tc>
        <w:tc>
          <w:tcPr>
            <w:tcW w:w="427" w:type="dxa"/>
          </w:tcPr>
          <w:p w14:paraId="37EE1B42"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4498826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29CF719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1644EB2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B9A49F4"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02D26C0A" w14:textId="77777777" w:rsidR="00B322D4" w:rsidRPr="00557B78" w:rsidRDefault="00B322D4" w:rsidP="002D6683">
            <w:pPr>
              <w:spacing w:line="276" w:lineRule="auto"/>
              <w:rPr>
                <w:b w:val="0"/>
                <w:noProof w:val="0"/>
                <w:color w:val="1F497D" w:themeColor="text2"/>
              </w:rPr>
            </w:pPr>
            <w:r w:rsidRPr="00557B78">
              <w:rPr>
                <w:b w:val="0"/>
                <w:noProof w:val="0"/>
                <w:color w:val="1F497D" w:themeColor="text2"/>
              </w:rPr>
              <w:t>15</w:t>
            </w:r>
          </w:p>
        </w:tc>
        <w:tc>
          <w:tcPr>
            <w:tcW w:w="4021" w:type="dxa"/>
          </w:tcPr>
          <w:p w14:paraId="5D877A7F"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Reflecteert op het eigen handelen</w:t>
            </w:r>
          </w:p>
        </w:tc>
        <w:tc>
          <w:tcPr>
            <w:tcW w:w="427" w:type="dxa"/>
          </w:tcPr>
          <w:p w14:paraId="3173433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2DE56C3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55765E4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390B251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4D73CC6"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6913FFBD" w14:textId="77777777" w:rsidR="00B322D4" w:rsidRPr="00557B78" w:rsidRDefault="00B322D4" w:rsidP="002D6683">
            <w:pPr>
              <w:spacing w:line="276" w:lineRule="auto"/>
              <w:rPr>
                <w:b w:val="0"/>
                <w:noProof w:val="0"/>
                <w:color w:val="1F497D" w:themeColor="text2"/>
              </w:rPr>
            </w:pPr>
            <w:r w:rsidRPr="00557B78">
              <w:rPr>
                <w:b w:val="0"/>
                <w:noProof w:val="0"/>
                <w:color w:val="1F497D" w:themeColor="text2"/>
              </w:rPr>
              <w:t>16</w:t>
            </w:r>
          </w:p>
        </w:tc>
        <w:tc>
          <w:tcPr>
            <w:tcW w:w="4021" w:type="dxa"/>
          </w:tcPr>
          <w:p w14:paraId="3F46D74B"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Vraagt feedback</w:t>
            </w:r>
          </w:p>
        </w:tc>
        <w:tc>
          <w:tcPr>
            <w:tcW w:w="427" w:type="dxa"/>
          </w:tcPr>
          <w:p w14:paraId="1BBE25B9"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68B9FD0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422BDE3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27F7B493"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C7E217A"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30435BCF" w14:textId="77777777" w:rsidR="00B322D4" w:rsidRPr="00557B78" w:rsidRDefault="00B322D4" w:rsidP="002D6683">
            <w:pPr>
              <w:spacing w:line="276" w:lineRule="auto"/>
              <w:rPr>
                <w:b w:val="0"/>
                <w:noProof w:val="0"/>
                <w:color w:val="1F497D" w:themeColor="text2"/>
              </w:rPr>
            </w:pPr>
            <w:r w:rsidRPr="00557B78">
              <w:rPr>
                <w:b w:val="0"/>
                <w:noProof w:val="0"/>
                <w:color w:val="1F497D" w:themeColor="text2"/>
              </w:rPr>
              <w:t>17</w:t>
            </w:r>
          </w:p>
        </w:tc>
        <w:tc>
          <w:tcPr>
            <w:tcW w:w="4021" w:type="dxa"/>
          </w:tcPr>
          <w:p w14:paraId="2325F2E9"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Verwoordt eigen leerbehoeften</w:t>
            </w:r>
          </w:p>
        </w:tc>
        <w:tc>
          <w:tcPr>
            <w:tcW w:w="427" w:type="dxa"/>
          </w:tcPr>
          <w:p w14:paraId="01E49EE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3AB0B79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28810EF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7A2870D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1E4AB9A"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0DD72DD9" w14:textId="77777777" w:rsidR="00B322D4" w:rsidRPr="00557B78" w:rsidRDefault="00B322D4" w:rsidP="002D6683">
            <w:pPr>
              <w:spacing w:line="276" w:lineRule="auto"/>
              <w:rPr>
                <w:b w:val="0"/>
                <w:noProof w:val="0"/>
                <w:color w:val="1F497D" w:themeColor="text2"/>
              </w:rPr>
            </w:pPr>
            <w:r w:rsidRPr="00557B78">
              <w:rPr>
                <w:b w:val="0"/>
                <w:noProof w:val="0"/>
                <w:color w:val="1F497D" w:themeColor="text2"/>
              </w:rPr>
              <w:t>18</w:t>
            </w:r>
          </w:p>
        </w:tc>
        <w:tc>
          <w:tcPr>
            <w:tcW w:w="4021" w:type="dxa"/>
          </w:tcPr>
          <w:p w14:paraId="1306A04C"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 xml:space="preserve">Raadpleegt kennisbronnen/deskundigen </w:t>
            </w:r>
          </w:p>
        </w:tc>
        <w:tc>
          <w:tcPr>
            <w:tcW w:w="427" w:type="dxa"/>
          </w:tcPr>
          <w:p w14:paraId="00403B8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3B37B109"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628F72B2"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3430096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773C24F"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89" w:type="dxa"/>
          </w:tcPr>
          <w:p w14:paraId="2C97F2DC" w14:textId="77777777" w:rsidR="00B322D4" w:rsidRPr="00557B78" w:rsidRDefault="00B322D4" w:rsidP="002D6683">
            <w:pPr>
              <w:spacing w:line="276" w:lineRule="auto"/>
              <w:rPr>
                <w:b w:val="0"/>
                <w:noProof w:val="0"/>
                <w:color w:val="1F497D" w:themeColor="text2"/>
              </w:rPr>
            </w:pPr>
            <w:r w:rsidRPr="00557B78">
              <w:rPr>
                <w:b w:val="0"/>
                <w:noProof w:val="0"/>
                <w:color w:val="1F497D" w:themeColor="text2"/>
              </w:rPr>
              <w:t>19</w:t>
            </w:r>
          </w:p>
        </w:tc>
        <w:tc>
          <w:tcPr>
            <w:tcW w:w="4021" w:type="dxa"/>
          </w:tcPr>
          <w:p w14:paraId="5C4CB970"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Legt leermomenten vast</w:t>
            </w:r>
          </w:p>
        </w:tc>
        <w:tc>
          <w:tcPr>
            <w:tcW w:w="427" w:type="dxa"/>
          </w:tcPr>
          <w:p w14:paraId="0672DD8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28" w:type="dxa"/>
            <w:gridSpan w:val="2"/>
          </w:tcPr>
          <w:p w14:paraId="7FA91D5D"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33" w:type="dxa"/>
          </w:tcPr>
          <w:p w14:paraId="15D8882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949" w:type="dxa"/>
          </w:tcPr>
          <w:p w14:paraId="2EEAF98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7883391" w14:textId="77777777" w:rsidTr="00956421">
        <w:trPr>
          <w:trHeight w:val="454"/>
        </w:trPr>
        <w:tc>
          <w:tcPr>
            <w:cnfStyle w:val="001000000000" w:firstRow="0" w:lastRow="0" w:firstColumn="1" w:lastColumn="0" w:oddVBand="0" w:evenVBand="0" w:oddHBand="0" w:evenHBand="0" w:firstRowFirstColumn="0" w:firstRowLastColumn="0" w:lastRowFirstColumn="0" w:lastRowLastColumn="0"/>
            <w:tcW w:w="4510" w:type="dxa"/>
            <w:gridSpan w:val="2"/>
          </w:tcPr>
          <w:p w14:paraId="7EF1F363" w14:textId="77777777" w:rsidR="00B322D4" w:rsidRPr="00647EA2" w:rsidRDefault="00B322D4" w:rsidP="002D6683">
            <w:pPr>
              <w:rPr>
                <w:noProof w:val="0"/>
              </w:rPr>
            </w:pPr>
            <w:r w:rsidRPr="00647EA2">
              <w:rPr>
                <w:noProof w:val="0"/>
              </w:rPr>
              <w:t xml:space="preserve">Resultaat van de PVB </w:t>
            </w:r>
          </w:p>
        </w:tc>
        <w:tc>
          <w:tcPr>
            <w:tcW w:w="1288" w:type="dxa"/>
            <w:gridSpan w:val="4"/>
          </w:tcPr>
          <w:p w14:paraId="231320F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949" w:type="dxa"/>
            <w:vMerge w:val="restart"/>
          </w:tcPr>
          <w:p w14:paraId="2FE565D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Toelichting</w:t>
            </w:r>
          </w:p>
          <w:p w14:paraId="0E810AC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3161A284"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5798" w:type="dxa"/>
            <w:gridSpan w:val="6"/>
          </w:tcPr>
          <w:p w14:paraId="0F2EF408" w14:textId="77777777" w:rsidR="00B322D4" w:rsidRPr="00647EA2" w:rsidRDefault="00B322D4" w:rsidP="002D6683">
            <w:pPr>
              <w:rPr>
                <w:noProof w:val="0"/>
              </w:rPr>
            </w:pPr>
            <w:r w:rsidRPr="00647EA2">
              <w:rPr>
                <w:noProof w:val="0"/>
              </w:rPr>
              <w:t>Handtekening PVB-beoordelaar:</w:t>
            </w:r>
          </w:p>
          <w:p w14:paraId="17548CC8" w14:textId="77777777" w:rsidR="00B322D4" w:rsidRPr="00647EA2" w:rsidRDefault="00B322D4" w:rsidP="002D6683">
            <w:pPr>
              <w:rPr>
                <w:noProof w:val="0"/>
              </w:rPr>
            </w:pPr>
          </w:p>
          <w:p w14:paraId="21A99F23" w14:textId="77777777" w:rsidR="00B322D4" w:rsidRPr="00647EA2" w:rsidRDefault="00B322D4" w:rsidP="002D6683">
            <w:pPr>
              <w:rPr>
                <w:noProof w:val="0"/>
              </w:rPr>
            </w:pPr>
          </w:p>
          <w:p w14:paraId="034ACA53" w14:textId="77777777" w:rsidR="00B322D4" w:rsidRPr="00647EA2" w:rsidRDefault="00B322D4" w:rsidP="002D6683">
            <w:pPr>
              <w:rPr>
                <w:noProof w:val="0"/>
              </w:rPr>
            </w:pPr>
          </w:p>
        </w:tc>
        <w:tc>
          <w:tcPr>
            <w:tcW w:w="3949" w:type="dxa"/>
            <w:vMerge/>
          </w:tcPr>
          <w:p w14:paraId="6740860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DFA5F6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5798" w:type="dxa"/>
            <w:gridSpan w:val="6"/>
          </w:tcPr>
          <w:p w14:paraId="09A47DBE" w14:textId="77777777" w:rsidR="00B322D4" w:rsidRPr="00647EA2" w:rsidRDefault="00B322D4" w:rsidP="002D6683">
            <w:pPr>
              <w:pStyle w:val="Rodetekst"/>
              <w:rPr>
                <w:noProof w:val="0"/>
              </w:rPr>
            </w:pPr>
            <w:r w:rsidRPr="00647EA2">
              <w:rPr>
                <w:noProof w:val="0"/>
              </w:rPr>
              <w:t>Akkoord toetsingscommissie</w:t>
            </w:r>
          </w:p>
        </w:tc>
        <w:tc>
          <w:tcPr>
            <w:tcW w:w="3949" w:type="dxa"/>
          </w:tcPr>
          <w:p w14:paraId="0678A90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bl>
    <w:p w14:paraId="692B63D6" w14:textId="77777777" w:rsidR="00B322D4" w:rsidRPr="00647EA2" w:rsidRDefault="00B322D4" w:rsidP="00B322D4">
      <w:pPr>
        <w:rPr>
          <w:noProof w:val="0"/>
        </w:rPr>
      </w:pPr>
    </w:p>
    <w:p w14:paraId="40A1EC06" w14:textId="77777777" w:rsidR="00B322D4" w:rsidRPr="00647EA2" w:rsidRDefault="00B322D4" w:rsidP="00B322D4">
      <w:pPr>
        <w:spacing w:after="200"/>
        <w:rPr>
          <w:noProof w:val="0"/>
        </w:rPr>
        <w:sectPr w:rsidR="00B322D4" w:rsidRPr="00647EA2" w:rsidSect="001721D0">
          <w:footerReference w:type="default" r:id="rId18"/>
          <w:pgSz w:w="11906" w:h="16838"/>
          <w:pgMar w:top="1134" w:right="1418" w:bottom="1134" w:left="1418" w:header="709" w:footer="709" w:gutter="0"/>
          <w:cols w:space="708"/>
        </w:sectPr>
      </w:pPr>
      <w:r w:rsidRPr="00647EA2">
        <w:rPr>
          <w:noProof w:val="0"/>
        </w:rPr>
        <w:br w:type="page"/>
      </w:r>
    </w:p>
    <w:p w14:paraId="1EE86F82" w14:textId="77777777" w:rsidR="00B322D4" w:rsidRPr="00E274A8" w:rsidRDefault="00B322D4" w:rsidP="00B322D4">
      <w:pPr>
        <w:pStyle w:val="Kop1"/>
        <w:ind w:left="567" w:hanging="567"/>
        <w:rPr>
          <w:noProof w:val="0"/>
          <w:color w:val="1F497D" w:themeColor="text2"/>
        </w:rPr>
      </w:pPr>
      <w:bookmarkStart w:id="344" w:name="_Toc342840322"/>
      <w:bookmarkStart w:id="345" w:name="_Toc344645099"/>
      <w:bookmarkStart w:id="346" w:name="_Toc350414049"/>
      <w:bookmarkStart w:id="347" w:name="_Toc354670100"/>
      <w:r w:rsidRPr="00E274A8">
        <w:rPr>
          <w:noProof w:val="0"/>
          <w:color w:val="1F497D" w:themeColor="text2"/>
        </w:rPr>
        <w:lastRenderedPageBreak/>
        <w:t>PVB 5.7 Begeleiden van topsporters</w:t>
      </w:r>
      <w:bookmarkEnd w:id="344"/>
      <w:bookmarkEnd w:id="345"/>
      <w:bookmarkEnd w:id="346"/>
      <w:bookmarkEnd w:id="347"/>
      <w:r w:rsidRPr="00E274A8">
        <w:rPr>
          <w:noProof w:val="0"/>
          <w:color w:val="1F497D" w:themeColor="text2"/>
        </w:rPr>
        <w:t xml:space="preserve"> </w:t>
      </w:r>
    </w:p>
    <w:p w14:paraId="560A9316" w14:textId="77777777" w:rsidR="00B322D4" w:rsidRPr="00A314C5" w:rsidRDefault="00B322D4" w:rsidP="00B322D4">
      <w:pPr>
        <w:pStyle w:val="KopOngenummerd"/>
        <w:rPr>
          <w:noProof w:val="0"/>
          <w:color w:val="1F497D" w:themeColor="text2"/>
        </w:rPr>
      </w:pPr>
      <w:r w:rsidRPr="009A49B2">
        <w:rPr>
          <w:noProof w:val="0"/>
          <w:color w:val="1F497D" w:themeColor="text2"/>
        </w:rPr>
        <w:t xml:space="preserve">Deelkwalificatie van trainer-coach 5 </w:t>
      </w:r>
    </w:p>
    <w:p w14:paraId="6EB98A0E" w14:textId="77777777" w:rsidR="00B322D4" w:rsidRPr="00647EA2" w:rsidRDefault="00B322D4" w:rsidP="00B322D4">
      <w:pPr>
        <w:pStyle w:val="Kop2"/>
        <w:ind w:left="567" w:hanging="567"/>
        <w:rPr>
          <w:rFonts w:eastAsia="Times New Roman"/>
          <w:noProof w:val="0"/>
        </w:rPr>
      </w:pPr>
      <w:bookmarkStart w:id="348" w:name="_Toc342840323"/>
      <w:bookmarkStart w:id="349" w:name="_Toc344645100"/>
      <w:bookmarkStart w:id="350" w:name="_Toc350414050"/>
      <w:bookmarkStart w:id="351" w:name="_Toc354670101"/>
      <w:r w:rsidRPr="00647EA2">
        <w:rPr>
          <w:rFonts w:eastAsia="Times New Roman"/>
          <w:noProof w:val="0"/>
        </w:rPr>
        <w:t>Inleiding</w:t>
      </w:r>
      <w:bookmarkEnd w:id="348"/>
      <w:bookmarkEnd w:id="349"/>
      <w:bookmarkEnd w:id="350"/>
      <w:bookmarkEnd w:id="351"/>
      <w:r w:rsidRPr="00647EA2">
        <w:rPr>
          <w:rFonts w:eastAsia="Times New Roman"/>
          <w:noProof w:val="0"/>
        </w:rPr>
        <w:t xml:space="preserve"> </w:t>
      </w:r>
    </w:p>
    <w:p w14:paraId="5EF23DD6" w14:textId="77777777" w:rsidR="00B322D4" w:rsidRPr="00647EA2" w:rsidRDefault="00B322D4" w:rsidP="00B322D4">
      <w:pPr>
        <w:rPr>
          <w:noProof w:val="0"/>
        </w:rPr>
      </w:pPr>
    </w:p>
    <w:p w14:paraId="0E3B133C" w14:textId="77777777" w:rsidR="00B322D4" w:rsidRPr="00647EA2" w:rsidRDefault="00B322D4" w:rsidP="00B322D4">
      <w:pPr>
        <w:rPr>
          <w:noProof w:val="0"/>
        </w:rPr>
      </w:pPr>
      <w:r w:rsidRPr="00647EA2">
        <w:rPr>
          <w:noProof w:val="0"/>
        </w:rPr>
        <w:t xml:space="preserve">Om het door </w:t>
      </w:r>
      <w:r w:rsidRPr="00647EA2">
        <w:rPr>
          <w:noProof w:val="0"/>
          <w:color w:val="FF0000"/>
        </w:rPr>
        <w:t>de eigen sportbond</w:t>
      </w:r>
      <w:r w:rsidRPr="00647EA2">
        <w:rPr>
          <w:noProof w:val="0"/>
        </w:rPr>
        <w:t xml:space="preserve"> </w:t>
      </w:r>
      <w:r w:rsidRPr="00647EA2">
        <w:rPr>
          <w:noProof w:val="0"/>
          <w:color w:val="FF0000"/>
        </w:rPr>
        <w:t>en</w:t>
      </w:r>
      <w:r w:rsidRPr="00647EA2">
        <w:rPr>
          <w:noProof w:val="0"/>
        </w:rPr>
        <w:t xml:space="preserve"> NOC*NSF erkende diploma </w:t>
      </w:r>
      <w:r w:rsidRPr="00647EA2">
        <w:rPr>
          <w:noProof w:val="0"/>
          <w:color w:val="FF0000"/>
        </w:rPr>
        <w:t xml:space="preserve">trainer-coach </w:t>
      </w:r>
      <w:r w:rsidRPr="00647EA2">
        <w:rPr>
          <w:noProof w:val="0"/>
        </w:rPr>
        <w:t xml:space="preserve">5 te behalen, moet je </w:t>
      </w:r>
      <w:r w:rsidRPr="0095543D">
        <w:rPr>
          <w:noProof w:val="0"/>
          <w:color w:val="FF0000"/>
        </w:rPr>
        <w:t>zes</w:t>
      </w:r>
      <w:r w:rsidRPr="00647EA2">
        <w:rPr>
          <w:noProof w:val="0"/>
        </w:rPr>
        <w:t xml:space="preserve"> kerntaken op niveau 5 beheersen. Door met succes een proeve van bekwaamheid (PVB) af te leggen, toon je aan dat je een kerntaak beheerst. </w:t>
      </w:r>
    </w:p>
    <w:p w14:paraId="0B5DAC22" w14:textId="77777777" w:rsidR="00B322D4" w:rsidRPr="00647EA2" w:rsidRDefault="00B322D4" w:rsidP="00B322D4">
      <w:pPr>
        <w:pStyle w:val="Kop2"/>
        <w:numPr>
          <w:ilvl w:val="0"/>
          <w:numId w:val="26"/>
        </w:numPr>
        <w:rPr>
          <w:noProof w:val="0"/>
        </w:rPr>
      </w:pPr>
      <w:bookmarkStart w:id="352" w:name="_Toc342840324"/>
      <w:bookmarkStart w:id="353" w:name="_Toc344645101"/>
      <w:bookmarkStart w:id="354" w:name="_Toc350414051"/>
      <w:bookmarkStart w:id="355" w:name="_Toc354670102"/>
      <w:r w:rsidRPr="00647EA2">
        <w:rPr>
          <w:noProof w:val="0"/>
        </w:rPr>
        <w:t>Doelstelling</w:t>
      </w:r>
      <w:bookmarkEnd w:id="352"/>
      <w:bookmarkEnd w:id="353"/>
      <w:bookmarkEnd w:id="354"/>
      <w:bookmarkEnd w:id="355"/>
      <w:r w:rsidRPr="00647EA2">
        <w:rPr>
          <w:noProof w:val="0"/>
        </w:rPr>
        <w:t xml:space="preserve"> </w:t>
      </w:r>
    </w:p>
    <w:p w14:paraId="23A144D5" w14:textId="77777777" w:rsidR="00B322D4" w:rsidRPr="00647EA2" w:rsidRDefault="00B322D4" w:rsidP="00B322D4">
      <w:pPr>
        <w:rPr>
          <w:noProof w:val="0"/>
        </w:rPr>
      </w:pPr>
    </w:p>
    <w:p w14:paraId="7CDA66DB" w14:textId="77777777" w:rsidR="00B322D4" w:rsidRPr="00647EA2" w:rsidRDefault="00B322D4" w:rsidP="00B322D4">
      <w:pPr>
        <w:rPr>
          <w:noProof w:val="0"/>
        </w:rPr>
      </w:pPr>
      <w:r w:rsidRPr="00647EA2">
        <w:rPr>
          <w:noProof w:val="0"/>
        </w:rPr>
        <w:t>Deze PVB heeft betrekking op kerntaak 5.7, het begeleiden van top</w:t>
      </w:r>
      <w:r w:rsidRPr="00647EA2">
        <w:rPr>
          <w:noProof w:val="0"/>
          <w:color w:val="FF0000"/>
        </w:rPr>
        <w:t>sporters</w:t>
      </w:r>
      <w:r w:rsidRPr="00647EA2">
        <w:rPr>
          <w:noProof w:val="0"/>
        </w:rPr>
        <w:t xml:space="preserve">. Met deze PVB toon je aan dat je: </w:t>
      </w:r>
    </w:p>
    <w:p w14:paraId="61A8EAB3" w14:textId="3FACEA61" w:rsidR="00B322D4" w:rsidRPr="00E10AC3" w:rsidRDefault="00E10AC3" w:rsidP="00B322D4">
      <w:pPr>
        <w:pStyle w:val="Opsomming"/>
        <w:ind w:left="426"/>
        <w:rPr>
          <w:b/>
          <w:noProof w:val="0"/>
        </w:rPr>
      </w:pPr>
      <w:r w:rsidRPr="00E10AC3">
        <w:rPr>
          <w:b/>
          <w:noProof w:val="0"/>
          <w:color w:val="FF0000"/>
        </w:rPr>
        <w:t>Sporters</w:t>
      </w:r>
      <w:r w:rsidRPr="00E10AC3">
        <w:rPr>
          <w:b/>
          <w:noProof w:val="0"/>
        </w:rPr>
        <w:t xml:space="preserve"> </w:t>
      </w:r>
      <w:r w:rsidR="00B322D4" w:rsidRPr="00E10AC3">
        <w:rPr>
          <w:b/>
          <w:noProof w:val="0"/>
        </w:rPr>
        <w:t>op basis van topsportvisie kunt begeleiden;</w:t>
      </w:r>
    </w:p>
    <w:p w14:paraId="2840BAB5" w14:textId="430698C1" w:rsidR="00B322D4" w:rsidRPr="00E10AC3" w:rsidRDefault="00E10AC3" w:rsidP="00B322D4">
      <w:pPr>
        <w:pStyle w:val="Opsomming"/>
        <w:ind w:left="426"/>
        <w:rPr>
          <w:b/>
          <w:noProof w:val="0"/>
        </w:rPr>
      </w:pPr>
      <w:r w:rsidRPr="00E10AC3">
        <w:rPr>
          <w:b/>
          <w:noProof w:val="0"/>
        </w:rPr>
        <w:t xml:space="preserve">Persoonlijke </w:t>
      </w:r>
      <w:r w:rsidR="00B322D4" w:rsidRPr="00E10AC3">
        <w:rPr>
          <w:b/>
          <w:noProof w:val="0"/>
        </w:rPr>
        <w:t>ontwikkeling van topsporter kunt stimuleren;</w:t>
      </w:r>
    </w:p>
    <w:p w14:paraId="564777E3" w14:textId="15151364" w:rsidR="00B322D4" w:rsidRPr="00E10AC3" w:rsidRDefault="00E10AC3" w:rsidP="00B322D4">
      <w:pPr>
        <w:pStyle w:val="Opsomming"/>
        <w:ind w:left="426"/>
        <w:rPr>
          <w:b/>
          <w:noProof w:val="0"/>
        </w:rPr>
      </w:pPr>
      <w:r w:rsidRPr="00E10AC3">
        <w:rPr>
          <w:b/>
          <w:noProof w:val="0"/>
        </w:rPr>
        <w:t xml:space="preserve">Topsporter </w:t>
      </w:r>
      <w:r w:rsidR="00B322D4" w:rsidRPr="00E10AC3">
        <w:rPr>
          <w:b/>
          <w:noProof w:val="0"/>
        </w:rPr>
        <w:t xml:space="preserve">bij persoonlijke ontwikkeling kunt ondersteunen. </w:t>
      </w:r>
    </w:p>
    <w:p w14:paraId="0ECF19E8" w14:textId="77777777" w:rsidR="00B322D4" w:rsidRPr="00647EA2" w:rsidRDefault="00B322D4" w:rsidP="00B322D4">
      <w:pPr>
        <w:pStyle w:val="Kop2"/>
        <w:numPr>
          <w:ilvl w:val="0"/>
          <w:numId w:val="26"/>
        </w:numPr>
        <w:rPr>
          <w:noProof w:val="0"/>
        </w:rPr>
      </w:pPr>
      <w:bookmarkStart w:id="356" w:name="_Toc342840325"/>
      <w:bookmarkStart w:id="357" w:name="_Toc344645102"/>
      <w:bookmarkStart w:id="358" w:name="_Toc350414052"/>
      <w:bookmarkStart w:id="359" w:name="_Toc354670103"/>
      <w:r w:rsidRPr="00647EA2">
        <w:rPr>
          <w:noProof w:val="0"/>
        </w:rPr>
        <w:t>Opdracht</w:t>
      </w:r>
      <w:bookmarkEnd w:id="356"/>
      <w:bookmarkEnd w:id="357"/>
      <w:bookmarkEnd w:id="358"/>
      <w:bookmarkEnd w:id="359"/>
    </w:p>
    <w:p w14:paraId="3A2195F9" w14:textId="77777777" w:rsidR="00B322D4" w:rsidRPr="00647EA2" w:rsidRDefault="00B322D4" w:rsidP="00B322D4">
      <w:pPr>
        <w:rPr>
          <w:noProof w:val="0"/>
        </w:rPr>
      </w:pPr>
    </w:p>
    <w:p w14:paraId="3583503E" w14:textId="736672D5" w:rsidR="00B322D4" w:rsidRPr="00647EA2" w:rsidRDefault="00B322D4" w:rsidP="00B322D4">
      <w:pPr>
        <w:rPr>
          <w:noProof w:val="0"/>
        </w:rPr>
      </w:pPr>
      <w:r w:rsidRPr="00647EA2">
        <w:rPr>
          <w:noProof w:val="0"/>
        </w:rPr>
        <w:t>De algemene opdracht voor deze PVB is: ‘begeleid top</w:t>
      </w:r>
      <w:r w:rsidRPr="00647EA2">
        <w:rPr>
          <w:noProof w:val="0"/>
          <w:color w:val="FF0000"/>
        </w:rPr>
        <w:t>sporters</w:t>
      </w:r>
      <w:r w:rsidRPr="00647EA2">
        <w:rPr>
          <w:noProof w:val="0"/>
        </w:rPr>
        <w:t>’. Deze opdracht voer je uit aan de hand van drie</w:t>
      </w:r>
      <w:r w:rsidR="00A66784">
        <w:rPr>
          <w:noProof w:val="0"/>
        </w:rPr>
        <w:t xml:space="preserve"> </w:t>
      </w:r>
      <w:r w:rsidRPr="00647EA2">
        <w:rPr>
          <w:noProof w:val="0"/>
        </w:rPr>
        <w:t xml:space="preserve">deelopdrachten. </w:t>
      </w:r>
    </w:p>
    <w:p w14:paraId="09AA2BC0" w14:textId="77777777" w:rsidR="00B322D4" w:rsidRPr="00647EA2" w:rsidRDefault="00B322D4" w:rsidP="00B322D4">
      <w:pPr>
        <w:rPr>
          <w:noProof w:val="0"/>
        </w:rPr>
      </w:pPr>
    </w:p>
    <w:p w14:paraId="605D1454" w14:textId="77777777" w:rsidR="00B322D4" w:rsidRPr="00647EA2" w:rsidRDefault="00B322D4" w:rsidP="00B322D4">
      <w:pPr>
        <w:rPr>
          <w:noProof w:val="0"/>
        </w:rPr>
      </w:pPr>
      <w:r w:rsidRPr="00647EA2">
        <w:rPr>
          <w:noProof w:val="0"/>
        </w:rPr>
        <w:t>De drie deelopdrachten hebben betrekking op de werkprocessen:</w:t>
      </w:r>
    </w:p>
    <w:p w14:paraId="6DE1C177" w14:textId="77777777" w:rsidR="00B322D4" w:rsidRPr="00E10AC3" w:rsidRDefault="00B322D4" w:rsidP="00B322D4">
      <w:pPr>
        <w:pStyle w:val="Opsomming"/>
        <w:ind w:left="426"/>
        <w:rPr>
          <w:b/>
          <w:noProof w:val="0"/>
        </w:rPr>
      </w:pPr>
      <w:r w:rsidRPr="00E10AC3">
        <w:rPr>
          <w:b/>
          <w:noProof w:val="0"/>
        </w:rPr>
        <w:t xml:space="preserve">5.7.1 Begeleidt </w:t>
      </w:r>
      <w:r w:rsidRPr="00E10AC3">
        <w:rPr>
          <w:b/>
          <w:noProof w:val="0"/>
          <w:color w:val="FF0000"/>
        </w:rPr>
        <w:t>sporters</w:t>
      </w:r>
      <w:r w:rsidRPr="00E10AC3">
        <w:rPr>
          <w:b/>
          <w:noProof w:val="0"/>
        </w:rPr>
        <w:t xml:space="preserve"> op basis topsportvisie; </w:t>
      </w:r>
    </w:p>
    <w:p w14:paraId="08C7E21A" w14:textId="77777777" w:rsidR="00B322D4" w:rsidRPr="00E10AC3" w:rsidRDefault="00B322D4" w:rsidP="00B322D4">
      <w:pPr>
        <w:pStyle w:val="Opsomming"/>
        <w:ind w:left="426"/>
        <w:rPr>
          <w:b/>
          <w:noProof w:val="0"/>
        </w:rPr>
      </w:pPr>
      <w:r w:rsidRPr="00E10AC3">
        <w:rPr>
          <w:b/>
          <w:noProof w:val="0"/>
        </w:rPr>
        <w:t xml:space="preserve">5.7.2 Stimuleert persoonlijke ontwikkeling topsporter; </w:t>
      </w:r>
    </w:p>
    <w:p w14:paraId="7739BA43" w14:textId="77777777" w:rsidR="00B322D4" w:rsidRPr="00E10AC3" w:rsidRDefault="00B322D4" w:rsidP="00B322D4">
      <w:pPr>
        <w:pStyle w:val="Opsomming"/>
        <w:ind w:left="426"/>
        <w:rPr>
          <w:b/>
          <w:noProof w:val="0"/>
        </w:rPr>
      </w:pPr>
      <w:r w:rsidRPr="00E10AC3">
        <w:rPr>
          <w:b/>
          <w:noProof w:val="0"/>
        </w:rPr>
        <w:t xml:space="preserve">5.7.3 Ondersteunt topsporter bij persoonlijke ontwikkeling. </w:t>
      </w:r>
    </w:p>
    <w:p w14:paraId="5C42CD74" w14:textId="77777777" w:rsidR="00B322D4" w:rsidRPr="00647EA2" w:rsidRDefault="00B322D4" w:rsidP="00B322D4">
      <w:pPr>
        <w:pStyle w:val="Kop2"/>
        <w:numPr>
          <w:ilvl w:val="0"/>
          <w:numId w:val="26"/>
        </w:numPr>
        <w:rPr>
          <w:noProof w:val="0"/>
        </w:rPr>
      </w:pPr>
      <w:bookmarkStart w:id="360" w:name="_Toc342840326"/>
      <w:bookmarkStart w:id="361" w:name="_Toc344645103"/>
      <w:bookmarkStart w:id="362" w:name="_Toc350414053"/>
      <w:bookmarkStart w:id="363" w:name="_Toc354670104"/>
      <w:r w:rsidRPr="00647EA2">
        <w:rPr>
          <w:noProof w:val="0"/>
        </w:rPr>
        <w:t>Eisen voor toelating PVB</w:t>
      </w:r>
      <w:bookmarkEnd w:id="360"/>
      <w:bookmarkEnd w:id="361"/>
      <w:bookmarkEnd w:id="362"/>
      <w:bookmarkEnd w:id="363"/>
      <w:r w:rsidRPr="00647EA2">
        <w:rPr>
          <w:noProof w:val="0"/>
        </w:rPr>
        <w:t xml:space="preserve"> </w:t>
      </w:r>
    </w:p>
    <w:p w14:paraId="09D0CE29" w14:textId="77777777" w:rsidR="00B322D4" w:rsidRPr="00647EA2" w:rsidRDefault="00B322D4" w:rsidP="00B322D4">
      <w:pPr>
        <w:rPr>
          <w:noProof w:val="0"/>
        </w:rPr>
      </w:pPr>
    </w:p>
    <w:p w14:paraId="2A81A767" w14:textId="77777777" w:rsidR="00B322D4" w:rsidRPr="00647EA2" w:rsidRDefault="00B322D4" w:rsidP="00B322D4">
      <w:pPr>
        <w:rPr>
          <w:noProof w:val="0"/>
        </w:rPr>
      </w:pPr>
      <w:r w:rsidRPr="00647EA2">
        <w:rPr>
          <w:noProof w:val="0"/>
        </w:rPr>
        <w:t xml:space="preserve">Je kan je portfolio ter beoordeling aanbieden als je voldoet aan de volgende eisen: </w:t>
      </w:r>
    </w:p>
    <w:p w14:paraId="4AFFF036" w14:textId="5A73A6BF" w:rsidR="00B322D4" w:rsidRPr="002C0797" w:rsidRDefault="00E10AC3" w:rsidP="00B322D4">
      <w:pPr>
        <w:pStyle w:val="Opsomming"/>
        <w:ind w:left="426"/>
        <w:rPr>
          <w:b/>
          <w:noProof w:val="0"/>
        </w:rPr>
      </w:pPr>
      <w:r w:rsidRPr="002C0797">
        <w:rPr>
          <w:b/>
          <w:noProof w:val="0"/>
        </w:rPr>
        <w:t xml:space="preserve">Je </w:t>
      </w:r>
      <w:r w:rsidR="00B322D4" w:rsidRPr="002C0797">
        <w:rPr>
          <w:b/>
          <w:noProof w:val="0"/>
        </w:rPr>
        <w:t xml:space="preserve">bent minstens </w:t>
      </w:r>
      <w:r w:rsidR="00B322D4" w:rsidRPr="002C0797">
        <w:rPr>
          <w:b/>
          <w:noProof w:val="0"/>
          <w:color w:val="FF0000"/>
        </w:rPr>
        <w:t>18</w:t>
      </w:r>
      <w:r w:rsidR="00B322D4" w:rsidRPr="002C0797">
        <w:rPr>
          <w:b/>
          <w:noProof w:val="0"/>
        </w:rPr>
        <w:t xml:space="preserve"> jaar oud;</w:t>
      </w:r>
    </w:p>
    <w:p w14:paraId="57AF20A2" w14:textId="6496E9CA" w:rsidR="00B322D4" w:rsidRPr="002C0797" w:rsidRDefault="00E10AC3" w:rsidP="00B322D4">
      <w:pPr>
        <w:pStyle w:val="Opsomming"/>
        <w:ind w:left="426"/>
        <w:rPr>
          <w:b/>
          <w:noProof w:val="0"/>
          <w:color w:val="FF0000"/>
        </w:rPr>
      </w:pPr>
      <w:r w:rsidRPr="002C0797">
        <w:rPr>
          <w:b/>
          <w:noProof w:val="0"/>
          <w:color w:val="FF0000"/>
        </w:rPr>
        <w:t xml:space="preserve">Je </w:t>
      </w:r>
      <w:r w:rsidR="00B322D4" w:rsidRPr="002C0797">
        <w:rPr>
          <w:b/>
          <w:noProof w:val="0"/>
          <w:color w:val="FF0000"/>
        </w:rPr>
        <w:t xml:space="preserve">hebt het diploma trainer-coach 4; </w:t>
      </w:r>
    </w:p>
    <w:p w14:paraId="7483B898" w14:textId="1C93881B" w:rsidR="00B322D4" w:rsidRPr="002C0797" w:rsidRDefault="00E10AC3" w:rsidP="00B322D4">
      <w:pPr>
        <w:pStyle w:val="Opsomming"/>
        <w:ind w:left="426"/>
        <w:rPr>
          <w:b/>
          <w:noProof w:val="0"/>
          <w:color w:val="FF0000"/>
        </w:rPr>
      </w:pPr>
      <w:r w:rsidRPr="002C0797">
        <w:rPr>
          <w:b/>
          <w:noProof w:val="0"/>
          <w:color w:val="FF0000"/>
        </w:rPr>
        <w:t xml:space="preserve">Je </w:t>
      </w:r>
      <w:r w:rsidR="00B322D4" w:rsidRPr="002C0797">
        <w:rPr>
          <w:b/>
          <w:noProof w:val="0"/>
          <w:color w:val="FF0000"/>
        </w:rPr>
        <w:t>bent lid van de bond;</w:t>
      </w:r>
    </w:p>
    <w:p w14:paraId="7C4DA5F0" w14:textId="7A0C6C31" w:rsidR="00B322D4" w:rsidRPr="002C0797" w:rsidRDefault="00E10AC3" w:rsidP="00B322D4">
      <w:pPr>
        <w:pStyle w:val="Opsomming"/>
        <w:ind w:left="426"/>
        <w:rPr>
          <w:b/>
          <w:noProof w:val="0"/>
          <w:color w:val="FF0000"/>
        </w:rPr>
      </w:pPr>
      <w:r w:rsidRPr="002C0797">
        <w:rPr>
          <w:b/>
          <w:noProof w:val="0"/>
          <w:color w:val="FF0000"/>
        </w:rPr>
        <w:t xml:space="preserve">Je </w:t>
      </w:r>
      <w:r w:rsidR="009C5B09">
        <w:rPr>
          <w:b/>
          <w:noProof w:val="0"/>
          <w:color w:val="FF0000"/>
        </w:rPr>
        <w:t>beschikt over kwalificatie …</w:t>
      </w:r>
      <w:r w:rsidR="00B322D4" w:rsidRPr="002C0797">
        <w:rPr>
          <w:b/>
          <w:noProof w:val="0"/>
          <w:color w:val="FF0000"/>
        </w:rPr>
        <w:t xml:space="preserve"> deelkwalificat</w:t>
      </w:r>
      <w:r w:rsidR="009C5B09">
        <w:rPr>
          <w:b/>
          <w:noProof w:val="0"/>
          <w:color w:val="FF0000"/>
        </w:rPr>
        <w:t>ies en/of eigen vaardigheden …</w:t>
      </w:r>
      <w:r w:rsidR="00B322D4" w:rsidRPr="002C0797">
        <w:rPr>
          <w:b/>
          <w:noProof w:val="0"/>
          <w:color w:val="FF0000"/>
        </w:rPr>
        <w:t>;</w:t>
      </w:r>
    </w:p>
    <w:p w14:paraId="49E3D8CE" w14:textId="779133C9" w:rsidR="00B322D4" w:rsidRPr="002C0797" w:rsidRDefault="00E10AC3" w:rsidP="00B322D4">
      <w:pPr>
        <w:pStyle w:val="Opsomming"/>
        <w:ind w:left="426"/>
        <w:rPr>
          <w:b/>
          <w:noProof w:val="0"/>
          <w:color w:val="FF0000"/>
        </w:rPr>
      </w:pPr>
      <w:r w:rsidRPr="002C0797">
        <w:rPr>
          <w:b/>
          <w:noProof w:val="0"/>
          <w:color w:val="FF0000"/>
        </w:rPr>
        <w:t xml:space="preserve">Je </w:t>
      </w:r>
      <w:r w:rsidR="00B322D4" w:rsidRPr="002C0797">
        <w:rPr>
          <w:b/>
          <w:noProof w:val="0"/>
          <w:color w:val="FF0000"/>
        </w:rPr>
        <w:t>hebt het inschrijfgeld voor de PVB betaald.</w:t>
      </w:r>
    </w:p>
    <w:p w14:paraId="450130FA" w14:textId="77777777" w:rsidR="00B322D4" w:rsidRPr="00647EA2" w:rsidRDefault="00B322D4" w:rsidP="00B322D4">
      <w:pPr>
        <w:pStyle w:val="Kop2"/>
        <w:numPr>
          <w:ilvl w:val="0"/>
          <w:numId w:val="26"/>
        </w:numPr>
        <w:rPr>
          <w:noProof w:val="0"/>
        </w:rPr>
      </w:pPr>
      <w:bookmarkStart w:id="364" w:name="_Toc342840327"/>
      <w:bookmarkStart w:id="365" w:name="_Toc344645104"/>
      <w:bookmarkStart w:id="366" w:name="_Toc350414054"/>
      <w:bookmarkStart w:id="367" w:name="_Toc354670105"/>
      <w:r w:rsidRPr="00647EA2">
        <w:rPr>
          <w:noProof w:val="0"/>
        </w:rPr>
        <w:t>Onderdelen PVB</w:t>
      </w:r>
      <w:bookmarkEnd w:id="364"/>
      <w:bookmarkEnd w:id="365"/>
      <w:bookmarkEnd w:id="366"/>
      <w:bookmarkEnd w:id="367"/>
      <w:r w:rsidRPr="00647EA2">
        <w:rPr>
          <w:noProof w:val="0"/>
        </w:rPr>
        <w:t xml:space="preserve"> </w:t>
      </w:r>
    </w:p>
    <w:p w14:paraId="59C0AE00" w14:textId="77777777" w:rsidR="00B322D4" w:rsidRPr="00647EA2" w:rsidRDefault="00B322D4" w:rsidP="00B322D4">
      <w:pPr>
        <w:rPr>
          <w:noProof w:val="0"/>
        </w:rPr>
      </w:pPr>
    </w:p>
    <w:p w14:paraId="4FE02545" w14:textId="77777777" w:rsidR="00B322D4" w:rsidRPr="00647EA2" w:rsidRDefault="00B322D4" w:rsidP="00B322D4">
      <w:pPr>
        <w:rPr>
          <w:noProof w:val="0"/>
        </w:rPr>
      </w:pPr>
      <w:r w:rsidRPr="00647EA2">
        <w:rPr>
          <w:noProof w:val="0"/>
        </w:rPr>
        <w:t xml:space="preserve">De PVB bestaat uit een portfoliobeoordeling. De </w:t>
      </w:r>
      <w:r w:rsidRPr="00647EA2">
        <w:rPr>
          <w:noProof w:val="0"/>
          <w:color w:val="FF0000"/>
        </w:rPr>
        <w:t>ingevulde werkbladen</w:t>
      </w:r>
      <w:r w:rsidRPr="00647EA2">
        <w:rPr>
          <w:noProof w:val="0"/>
        </w:rPr>
        <w:t xml:space="preserve"> van de deelopdrachten vormen samen je portfolio. Een portfoliobeoordeling bestaat uit een beoordeling van het portfolio </w:t>
      </w:r>
      <w:r w:rsidRPr="00647EA2">
        <w:rPr>
          <w:noProof w:val="0"/>
          <w:color w:val="FF0000"/>
        </w:rPr>
        <w:t xml:space="preserve">en een aanvullend reflectie-interview </w:t>
      </w:r>
      <w:r w:rsidRPr="00647EA2">
        <w:rPr>
          <w:noProof w:val="0"/>
        </w:rPr>
        <w:t xml:space="preserve">door de PVB-beoordelaar. </w:t>
      </w:r>
      <w:r w:rsidRPr="00647EA2">
        <w:rPr>
          <w:noProof w:val="0"/>
          <w:color w:val="FF0000"/>
        </w:rPr>
        <w:t>Een reflectie-interview duurt maximaal 45 minuten.</w:t>
      </w:r>
      <w:r w:rsidRPr="00647EA2">
        <w:rPr>
          <w:noProof w:val="0"/>
        </w:rPr>
        <w:t xml:space="preserve"> </w:t>
      </w:r>
    </w:p>
    <w:p w14:paraId="650297CA" w14:textId="77777777" w:rsidR="00B322D4" w:rsidRPr="00647EA2" w:rsidRDefault="00B322D4" w:rsidP="00B322D4">
      <w:pPr>
        <w:rPr>
          <w:noProof w:val="0"/>
        </w:rPr>
      </w:pPr>
    </w:p>
    <w:p w14:paraId="2F86046A" w14:textId="77777777" w:rsidR="00B322D4" w:rsidRPr="00647EA2" w:rsidRDefault="00B322D4" w:rsidP="00B322D4">
      <w:pPr>
        <w:rPr>
          <w:noProof w:val="0"/>
        </w:rPr>
      </w:pPr>
      <w:r w:rsidRPr="00647EA2">
        <w:rPr>
          <w:noProof w:val="0"/>
        </w:rPr>
        <w:t xml:space="preserve">De beoordelingscriteria staan in het protocol van PVB 5.7. </w:t>
      </w:r>
    </w:p>
    <w:p w14:paraId="43641CCA" w14:textId="77777777" w:rsidR="00B322D4" w:rsidRPr="00647EA2" w:rsidRDefault="00B322D4" w:rsidP="00B322D4">
      <w:pPr>
        <w:pStyle w:val="Kop2"/>
        <w:numPr>
          <w:ilvl w:val="0"/>
          <w:numId w:val="26"/>
        </w:numPr>
        <w:rPr>
          <w:noProof w:val="0"/>
        </w:rPr>
      </w:pPr>
      <w:bookmarkStart w:id="368" w:name="_Toc342840328"/>
      <w:bookmarkStart w:id="369" w:name="_Toc344645105"/>
      <w:bookmarkStart w:id="370" w:name="_Toc350414055"/>
      <w:bookmarkStart w:id="371" w:name="_Toc354670106"/>
      <w:r w:rsidRPr="00647EA2">
        <w:rPr>
          <w:noProof w:val="0"/>
        </w:rPr>
        <w:t>Afnamecondities</w:t>
      </w:r>
      <w:bookmarkEnd w:id="368"/>
      <w:bookmarkEnd w:id="369"/>
      <w:bookmarkEnd w:id="370"/>
      <w:bookmarkEnd w:id="371"/>
      <w:r w:rsidRPr="00647EA2">
        <w:rPr>
          <w:noProof w:val="0"/>
        </w:rPr>
        <w:t xml:space="preserve"> </w:t>
      </w:r>
    </w:p>
    <w:p w14:paraId="72B159C1" w14:textId="77777777" w:rsidR="00B322D4" w:rsidRPr="00647EA2" w:rsidRDefault="00B322D4" w:rsidP="00B322D4">
      <w:pPr>
        <w:rPr>
          <w:noProof w:val="0"/>
        </w:rPr>
      </w:pPr>
    </w:p>
    <w:p w14:paraId="18CD424B" w14:textId="77777777" w:rsidR="00B322D4" w:rsidRPr="00647EA2" w:rsidRDefault="00B322D4" w:rsidP="00B322D4">
      <w:pPr>
        <w:rPr>
          <w:noProof w:val="0"/>
        </w:rPr>
      </w:pPr>
      <w:r w:rsidRPr="00647EA2">
        <w:rPr>
          <w:noProof w:val="0"/>
        </w:rPr>
        <w:t xml:space="preserve">De resultaten van moeten een bijdrage leveren aan de ontwikkeling van </w:t>
      </w:r>
      <w:r w:rsidRPr="00BA2218">
        <w:rPr>
          <w:noProof w:val="0"/>
          <w:color w:val="FF0000"/>
        </w:rPr>
        <w:t>top</w:t>
      </w:r>
      <w:r w:rsidRPr="00647EA2">
        <w:rPr>
          <w:noProof w:val="0"/>
          <w:color w:val="FF0000"/>
        </w:rPr>
        <w:t>sporters</w:t>
      </w:r>
      <w:r w:rsidRPr="00647EA2">
        <w:rPr>
          <w:noProof w:val="0"/>
        </w:rPr>
        <w:t xml:space="preserve">. </w:t>
      </w:r>
    </w:p>
    <w:p w14:paraId="1574F06B" w14:textId="77777777" w:rsidR="00B322D4" w:rsidRPr="00647EA2" w:rsidRDefault="00B322D4" w:rsidP="00B322D4">
      <w:pPr>
        <w:pStyle w:val="Kop2"/>
        <w:numPr>
          <w:ilvl w:val="0"/>
          <w:numId w:val="26"/>
        </w:numPr>
        <w:rPr>
          <w:noProof w:val="0"/>
        </w:rPr>
      </w:pPr>
      <w:bookmarkStart w:id="372" w:name="_Toc342840329"/>
      <w:bookmarkStart w:id="373" w:name="_Toc344645106"/>
      <w:bookmarkStart w:id="374" w:name="_Toc350414056"/>
      <w:bookmarkStart w:id="375" w:name="_Toc354670107"/>
      <w:r w:rsidRPr="00647EA2">
        <w:rPr>
          <w:noProof w:val="0"/>
        </w:rPr>
        <w:t>Richtlijnen</w:t>
      </w:r>
      <w:bookmarkEnd w:id="372"/>
      <w:bookmarkEnd w:id="373"/>
      <w:bookmarkEnd w:id="374"/>
      <w:bookmarkEnd w:id="375"/>
      <w:r w:rsidRPr="00647EA2">
        <w:rPr>
          <w:noProof w:val="0"/>
        </w:rPr>
        <w:t xml:space="preserve"> </w:t>
      </w:r>
    </w:p>
    <w:p w14:paraId="4238030D" w14:textId="77777777" w:rsidR="00B322D4" w:rsidRPr="00647EA2" w:rsidRDefault="00B322D4" w:rsidP="00B322D4">
      <w:pPr>
        <w:rPr>
          <w:noProof w:val="0"/>
        </w:rPr>
      </w:pPr>
    </w:p>
    <w:p w14:paraId="79D9DCD1" w14:textId="77777777" w:rsidR="00B322D4" w:rsidRPr="00647EA2" w:rsidRDefault="00B322D4" w:rsidP="00B322D4">
      <w:pPr>
        <w:pStyle w:val="Kop5"/>
        <w:numPr>
          <w:ilvl w:val="1"/>
          <w:numId w:val="26"/>
        </w:numPr>
        <w:rPr>
          <w:noProof w:val="0"/>
        </w:rPr>
      </w:pPr>
      <w:r w:rsidRPr="00647EA2">
        <w:rPr>
          <w:noProof w:val="0"/>
        </w:rPr>
        <w:t>Informatie</w:t>
      </w:r>
    </w:p>
    <w:p w14:paraId="35F928A0" w14:textId="77777777" w:rsidR="00B322D4" w:rsidRPr="00647EA2" w:rsidRDefault="00B322D4" w:rsidP="00B322D4">
      <w:pPr>
        <w:rPr>
          <w:noProof w:val="0"/>
        </w:rPr>
      </w:pPr>
    </w:p>
    <w:p w14:paraId="32984EC7" w14:textId="77777777" w:rsidR="00B322D4" w:rsidRPr="00647EA2" w:rsidRDefault="00B322D4" w:rsidP="00B322D4">
      <w:pPr>
        <w:rPr>
          <w:noProof w:val="0"/>
          <w:color w:val="FF0000"/>
        </w:rPr>
      </w:pPr>
      <w:r w:rsidRPr="00647EA2">
        <w:rPr>
          <w:noProof w:val="0"/>
        </w:rPr>
        <w:t xml:space="preserve">Informatie over de PVB staat in deze PVB-beschrijving, het toetsplan voor kwalificatie </w:t>
      </w:r>
      <w:r w:rsidRPr="00647EA2">
        <w:rPr>
          <w:noProof w:val="0"/>
          <w:color w:val="FF0000"/>
        </w:rPr>
        <w:t>trainer-coach</w:t>
      </w:r>
      <w:r w:rsidRPr="00647EA2">
        <w:rPr>
          <w:noProof w:val="0"/>
        </w:rPr>
        <w:t xml:space="preserve"> 5 en het Toetsreglement sport. Deze documenten zijn te vinden op </w:t>
      </w:r>
      <w:r w:rsidRPr="00647EA2">
        <w:rPr>
          <w:rStyle w:val="Standaard1roodChar"/>
          <w:rFonts w:eastAsiaTheme="minorHAnsi"/>
          <w:noProof w:val="0"/>
        </w:rPr>
        <w:t>www. ...</w:t>
      </w:r>
      <w:r>
        <w:rPr>
          <w:rStyle w:val="Standaard1roodChar"/>
          <w:rFonts w:eastAsiaTheme="minorHAnsi"/>
          <w:noProof w:val="0"/>
        </w:rPr>
        <w:t xml:space="preserve"> </w:t>
      </w:r>
      <w:r w:rsidRPr="00647EA2">
        <w:rPr>
          <w:rStyle w:val="Standaard1roodChar"/>
          <w:rFonts w:eastAsiaTheme="minorHAnsi"/>
          <w:noProof w:val="0"/>
        </w:rPr>
        <w:t>.nl</w:t>
      </w:r>
      <w:r w:rsidRPr="00647EA2">
        <w:rPr>
          <w:noProof w:val="0"/>
          <w:color w:val="FF0000"/>
        </w:rPr>
        <w:t xml:space="preserve">. </w:t>
      </w:r>
    </w:p>
    <w:p w14:paraId="1812FB2B" w14:textId="77777777" w:rsidR="00B322D4" w:rsidRPr="00647EA2" w:rsidRDefault="00B322D4" w:rsidP="00B322D4">
      <w:pPr>
        <w:pStyle w:val="Standaard1"/>
      </w:pPr>
    </w:p>
    <w:p w14:paraId="2B3A500D" w14:textId="77777777" w:rsidR="00B322D4" w:rsidRPr="00647EA2" w:rsidRDefault="00B322D4" w:rsidP="00B322D4">
      <w:pPr>
        <w:pStyle w:val="Kop5"/>
        <w:numPr>
          <w:ilvl w:val="1"/>
          <w:numId w:val="26"/>
        </w:numPr>
        <w:rPr>
          <w:noProof w:val="0"/>
        </w:rPr>
      </w:pPr>
      <w:r w:rsidRPr="00647EA2">
        <w:rPr>
          <w:noProof w:val="0"/>
        </w:rPr>
        <w:lastRenderedPageBreak/>
        <w:t>Inschrijvingsprocedure</w:t>
      </w:r>
    </w:p>
    <w:p w14:paraId="771DDBBC" w14:textId="77777777" w:rsidR="00B322D4" w:rsidRPr="00647EA2" w:rsidRDefault="00B322D4" w:rsidP="00B322D4">
      <w:pPr>
        <w:rPr>
          <w:noProof w:val="0"/>
        </w:rPr>
      </w:pPr>
    </w:p>
    <w:p w14:paraId="4F83B368" w14:textId="77777777" w:rsidR="00B322D4" w:rsidRPr="00647EA2" w:rsidRDefault="00B322D4" w:rsidP="00B322D4">
      <w:pPr>
        <w:rPr>
          <w:noProof w:val="0"/>
        </w:rPr>
      </w:pPr>
      <w:r w:rsidRPr="00647EA2">
        <w:rPr>
          <w:noProof w:val="0"/>
        </w:rPr>
        <w:t xml:space="preserve">Je schrijft je in voor de PVB door </w:t>
      </w:r>
      <w:r w:rsidRPr="00647EA2">
        <w:rPr>
          <w:noProof w:val="0"/>
          <w:color w:val="FF0000"/>
        </w:rPr>
        <w:t>het portfolio naar het bondsbureau te versturen</w:t>
      </w:r>
      <w:r w:rsidRPr="00647EA2">
        <w:rPr>
          <w:noProof w:val="0"/>
        </w:rPr>
        <w:t xml:space="preserve">. De toetsingscommissie bevestigt schriftelijk </w:t>
      </w:r>
      <w:r w:rsidRPr="00647EA2">
        <w:rPr>
          <w:noProof w:val="0"/>
          <w:color w:val="FF0000"/>
        </w:rPr>
        <w:t>de ontvangst van het portfolio en bevestigt daarmee</w:t>
      </w:r>
      <w:r w:rsidRPr="00647EA2">
        <w:rPr>
          <w:noProof w:val="0"/>
        </w:rPr>
        <w:t xml:space="preserve"> de inschrijving voor de PVB.</w:t>
      </w:r>
    </w:p>
    <w:p w14:paraId="0A867D38" w14:textId="77777777" w:rsidR="00B322D4" w:rsidRPr="00647EA2" w:rsidRDefault="00B322D4" w:rsidP="00B322D4">
      <w:pPr>
        <w:pStyle w:val="Standaard1"/>
      </w:pPr>
    </w:p>
    <w:p w14:paraId="647E780D" w14:textId="77777777" w:rsidR="00B322D4" w:rsidRPr="00647EA2" w:rsidRDefault="00B322D4" w:rsidP="00B322D4">
      <w:pPr>
        <w:pStyle w:val="Kop5"/>
        <w:numPr>
          <w:ilvl w:val="1"/>
          <w:numId w:val="26"/>
        </w:numPr>
        <w:rPr>
          <w:noProof w:val="0"/>
        </w:rPr>
      </w:pPr>
      <w:r w:rsidRPr="00647EA2">
        <w:rPr>
          <w:noProof w:val="0"/>
        </w:rPr>
        <w:t>Voorbereiding kandidaat</w:t>
      </w:r>
    </w:p>
    <w:p w14:paraId="62D07917" w14:textId="77777777" w:rsidR="00B322D4" w:rsidRPr="00647EA2" w:rsidRDefault="00B322D4" w:rsidP="00B322D4">
      <w:pPr>
        <w:rPr>
          <w:noProof w:val="0"/>
        </w:rPr>
      </w:pPr>
    </w:p>
    <w:p w14:paraId="72C2568C" w14:textId="77777777" w:rsidR="00B322D4" w:rsidRPr="00647EA2" w:rsidRDefault="00B322D4" w:rsidP="00B322D4">
      <w:pPr>
        <w:rPr>
          <w:noProof w:val="0"/>
        </w:rPr>
      </w:pPr>
      <w:r w:rsidRPr="00647EA2">
        <w:rPr>
          <w:noProof w:val="0"/>
        </w:rPr>
        <w:t>Voor de portfoliobeoordeling wordt verder geen voorbereiding van je verwacht.</w:t>
      </w:r>
    </w:p>
    <w:p w14:paraId="247F27FB" w14:textId="77777777" w:rsidR="00B322D4" w:rsidRPr="00647EA2" w:rsidRDefault="00B322D4" w:rsidP="00B322D4">
      <w:pPr>
        <w:pStyle w:val="Standaard1rood"/>
      </w:pPr>
    </w:p>
    <w:p w14:paraId="3D2D8A0C" w14:textId="77777777" w:rsidR="00B322D4" w:rsidRPr="00647EA2" w:rsidRDefault="00B322D4" w:rsidP="00B322D4">
      <w:pPr>
        <w:pStyle w:val="Kop5"/>
        <w:numPr>
          <w:ilvl w:val="1"/>
          <w:numId w:val="26"/>
        </w:numPr>
        <w:rPr>
          <w:noProof w:val="0"/>
        </w:rPr>
      </w:pPr>
      <w:r w:rsidRPr="00647EA2">
        <w:rPr>
          <w:noProof w:val="0"/>
        </w:rPr>
        <w:t>PVB-beoordelaar</w:t>
      </w:r>
    </w:p>
    <w:p w14:paraId="1715BB3D" w14:textId="77777777" w:rsidR="00B322D4" w:rsidRPr="00647EA2" w:rsidRDefault="00B322D4" w:rsidP="00B322D4">
      <w:pPr>
        <w:rPr>
          <w:noProof w:val="0"/>
        </w:rPr>
      </w:pPr>
    </w:p>
    <w:p w14:paraId="37BCD493" w14:textId="77777777" w:rsidR="00B322D4" w:rsidRPr="00647EA2" w:rsidRDefault="00B322D4" w:rsidP="00B322D4">
      <w:pPr>
        <w:rPr>
          <w:noProof w:val="0"/>
        </w:rPr>
      </w:pPr>
      <w:r w:rsidRPr="00647EA2">
        <w:rPr>
          <w:noProof w:val="0"/>
        </w:rPr>
        <w:t xml:space="preserve">De PVB wordt afgenomen door </w:t>
      </w:r>
      <w:r w:rsidRPr="00647EA2">
        <w:rPr>
          <w:noProof w:val="0"/>
          <w:color w:val="FF0000"/>
        </w:rPr>
        <w:t xml:space="preserve">één </w:t>
      </w:r>
      <w:r w:rsidRPr="00647EA2">
        <w:rPr>
          <w:noProof w:val="0"/>
        </w:rPr>
        <w:t xml:space="preserve">PVB-beoordelaar. De PVB-beoordelaar wordt aangewezen door de toetsingscommissie van de </w:t>
      </w:r>
      <w:r w:rsidRPr="0017489B">
        <w:rPr>
          <w:color w:val="FF0000"/>
        </w:rPr>
        <w:t>sportbon</w:t>
      </w:r>
      <w:r>
        <w:rPr>
          <w:color w:val="FF0000"/>
        </w:rPr>
        <w:t>d. Indien voor meerdere PVB-beoordelaars wordt gekozen, dan moeten ze ieder voor zich en zonder overleg tot een beoordeling komen.</w:t>
      </w:r>
    </w:p>
    <w:p w14:paraId="6233D4D5" w14:textId="77777777" w:rsidR="00B322D4" w:rsidRPr="00647EA2" w:rsidRDefault="00B322D4" w:rsidP="00B322D4">
      <w:pPr>
        <w:pStyle w:val="Standaard1rood"/>
      </w:pPr>
    </w:p>
    <w:p w14:paraId="7978C984" w14:textId="77777777" w:rsidR="00B322D4" w:rsidRPr="00647EA2" w:rsidRDefault="00B322D4" w:rsidP="00B322D4">
      <w:pPr>
        <w:pStyle w:val="Kop5"/>
        <w:numPr>
          <w:ilvl w:val="1"/>
          <w:numId w:val="26"/>
        </w:numPr>
        <w:rPr>
          <w:noProof w:val="0"/>
        </w:rPr>
      </w:pPr>
      <w:r w:rsidRPr="00647EA2">
        <w:rPr>
          <w:noProof w:val="0"/>
        </w:rPr>
        <w:t>Beoordelingen</w:t>
      </w:r>
    </w:p>
    <w:p w14:paraId="29D7BA80" w14:textId="77777777" w:rsidR="00B322D4" w:rsidRPr="00647EA2" w:rsidRDefault="00B322D4" w:rsidP="00B322D4">
      <w:pPr>
        <w:rPr>
          <w:noProof w:val="0"/>
        </w:rPr>
      </w:pPr>
    </w:p>
    <w:p w14:paraId="541A898E" w14:textId="77777777" w:rsidR="00B322D4" w:rsidRPr="00647EA2" w:rsidRDefault="00B322D4" w:rsidP="00B322D4">
      <w:pPr>
        <w:rPr>
          <w:noProof w:val="0"/>
          <w:color w:val="FF0000"/>
        </w:rPr>
      </w:pPr>
      <w:r>
        <w:rPr>
          <w:noProof w:val="0"/>
        </w:rPr>
        <w:t>De b</w:t>
      </w:r>
      <w:r w:rsidRPr="00647EA2">
        <w:rPr>
          <w:noProof w:val="0"/>
        </w:rPr>
        <w:t xml:space="preserve">eoordeling gebeurt aan de hand van de beoordelingscriteria die zijn opgenomen in het protocol. De beoordelingscriteria zijn geclusterd op basis van de werkprocessen. </w:t>
      </w:r>
    </w:p>
    <w:p w14:paraId="191BEA40" w14:textId="77777777" w:rsidR="00B322D4" w:rsidRPr="00647EA2" w:rsidRDefault="00B322D4" w:rsidP="00B322D4">
      <w:pPr>
        <w:pStyle w:val="Standaard1"/>
      </w:pPr>
    </w:p>
    <w:p w14:paraId="5EF64EAC" w14:textId="77777777" w:rsidR="00B322D4" w:rsidRPr="00647EA2" w:rsidRDefault="00B322D4" w:rsidP="00B322D4">
      <w:pPr>
        <w:pStyle w:val="Kop5"/>
        <w:numPr>
          <w:ilvl w:val="1"/>
          <w:numId w:val="26"/>
        </w:numPr>
        <w:rPr>
          <w:noProof w:val="0"/>
        </w:rPr>
      </w:pPr>
      <w:r w:rsidRPr="00647EA2">
        <w:rPr>
          <w:noProof w:val="0"/>
        </w:rPr>
        <w:t>Normering</w:t>
      </w:r>
    </w:p>
    <w:p w14:paraId="2A3509E2" w14:textId="77777777" w:rsidR="00B322D4" w:rsidRPr="00647EA2" w:rsidRDefault="00B322D4" w:rsidP="00B322D4">
      <w:pPr>
        <w:rPr>
          <w:noProof w:val="0"/>
        </w:rPr>
      </w:pPr>
    </w:p>
    <w:p w14:paraId="4FC8DE12" w14:textId="77777777" w:rsidR="00B322D4" w:rsidRPr="00647EA2" w:rsidRDefault="00B322D4" w:rsidP="00B322D4">
      <w:pPr>
        <w:rPr>
          <w:noProof w:val="0"/>
        </w:rPr>
      </w:pPr>
      <w:r w:rsidRPr="00647EA2">
        <w:rPr>
          <w:noProof w:val="0"/>
        </w:rPr>
        <w:t>Om te slagen moet de portfoliobeoordeling voldoende zijn. Het portfolio is voldoende als</w:t>
      </w:r>
      <w:r w:rsidRPr="00647EA2">
        <w:rPr>
          <w:noProof w:val="0"/>
          <w:color w:val="FF0000"/>
        </w:rPr>
        <w:t xml:space="preserve"> </w:t>
      </w:r>
      <w:r w:rsidRPr="00647EA2">
        <w:rPr>
          <w:noProof w:val="0"/>
        </w:rPr>
        <w:t xml:space="preserve">op </w:t>
      </w:r>
      <w:r w:rsidRPr="006376C2">
        <w:rPr>
          <w:noProof w:val="0"/>
          <w:color w:val="FF0000"/>
        </w:rPr>
        <w:t xml:space="preserve">alle </w:t>
      </w:r>
      <w:r w:rsidRPr="00036560">
        <w:rPr>
          <w:noProof w:val="0"/>
          <w:color w:val="FF0000"/>
        </w:rPr>
        <w:t>beoordelingscriteria</w:t>
      </w:r>
      <w:r>
        <w:rPr>
          <w:noProof w:val="0"/>
          <w:color w:val="FF0000"/>
        </w:rPr>
        <w:t xml:space="preserve"> ‘voldaan’ en op alle </w:t>
      </w:r>
      <w:r w:rsidRPr="00036560">
        <w:rPr>
          <w:noProof w:val="0"/>
          <w:color w:val="FF0000"/>
        </w:rPr>
        <w:t>werkprocessen</w:t>
      </w:r>
      <w:r w:rsidRPr="006376C2">
        <w:rPr>
          <w:noProof w:val="0"/>
        </w:rPr>
        <w:t xml:space="preserve"> </w:t>
      </w:r>
      <w:r w:rsidRPr="006376C2">
        <w:rPr>
          <w:noProof w:val="0"/>
          <w:color w:val="FF0000"/>
        </w:rPr>
        <w:t>'</w:t>
      </w:r>
      <w:r>
        <w:rPr>
          <w:noProof w:val="0"/>
          <w:color w:val="FF0000"/>
        </w:rPr>
        <w:t>ja</w:t>
      </w:r>
      <w:r w:rsidRPr="006376C2">
        <w:rPr>
          <w:noProof w:val="0"/>
          <w:color w:val="FF0000"/>
        </w:rPr>
        <w:t>'</w:t>
      </w:r>
      <w:r w:rsidRPr="006376C2">
        <w:rPr>
          <w:noProof w:val="0"/>
        </w:rPr>
        <w:t xml:space="preserve"> </w:t>
      </w:r>
      <w:r w:rsidRPr="00647EA2">
        <w:rPr>
          <w:noProof w:val="0"/>
        </w:rPr>
        <w:t>is gescoord.</w:t>
      </w:r>
    </w:p>
    <w:p w14:paraId="67FC3081" w14:textId="77777777" w:rsidR="00B322D4" w:rsidRPr="00647EA2" w:rsidRDefault="00B322D4" w:rsidP="00B322D4">
      <w:pPr>
        <w:pStyle w:val="Standaard1"/>
        <w:rPr>
          <w:color w:val="FF0000"/>
        </w:rPr>
      </w:pPr>
    </w:p>
    <w:p w14:paraId="50DDA824" w14:textId="77777777" w:rsidR="00B322D4" w:rsidRPr="00647EA2" w:rsidRDefault="00B322D4" w:rsidP="00B322D4">
      <w:pPr>
        <w:pStyle w:val="Kop5"/>
        <w:numPr>
          <w:ilvl w:val="1"/>
          <w:numId w:val="26"/>
        </w:numPr>
        <w:rPr>
          <w:noProof w:val="0"/>
        </w:rPr>
      </w:pPr>
      <w:r w:rsidRPr="00647EA2">
        <w:rPr>
          <w:noProof w:val="0"/>
        </w:rPr>
        <w:t>Uitslag</w:t>
      </w:r>
    </w:p>
    <w:p w14:paraId="628860C4" w14:textId="77777777" w:rsidR="00B322D4" w:rsidRPr="00647EA2" w:rsidRDefault="00B322D4" w:rsidP="00B322D4">
      <w:pPr>
        <w:rPr>
          <w:noProof w:val="0"/>
        </w:rPr>
      </w:pPr>
    </w:p>
    <w:p w14:paraId="24F52A6D" w14:textId="77777777" w:rsidR="00B322D4" w:rsidRPr="00647EA2" w:rsidRDefault="00B322D4" w:rsidP="00B322D4">
      <w:pPr>
        <w:rPr>
          <w:noProof w:val="0"/>
        </w:rPr>
      </w:pPr>
      <w:r w:rsidRPr="00647EA2">
        <w:rPr>
          <w:noProof w:val="0"/>
        </w:rPr>
        <w:t>De toetsingscommissie stelt de uitslag vast en bericht je binnen</w:t>
      </w:r>
      <w:r w:rsidRPr="00647EA2">
        <w:rPr>
          <w:noProof w:val="0"/>
          <w:color w:val="FF0000"/>
        </w:rPr>
        <w:t xml:space="preserve"> 15 </w:t>
      </w:r>
      <w:r w:rsidRPr="00647EA2">
        <w:rPr>
          <w:noProof w:val="0"/>
        </w:rPr>
        <w:t>werk</w:t>
      </w:r>
      <w:r>
        <w:rPr>
          <w:noProof w:val="0"/>
        </w:rPr>
        <w:t>dagen na de dag van bevestiging van de inschrijving van de PVB.</w:t>
      </w:r>
    </w:p>
    <w:p w14:paraId="6C696EA9" w14:textId="77777777" w:rsidR="00B322D4" w:rsidRPr="00647EA2" w:rsidRDefault="00B322D4" w:rsidP="00B322D4">
      <w:pPr>
        <w:pStyle w:val="Standaard1"/>
        <w:rPr>
          <w:color w:val="FF0000"/>
        </w:rPr>
      </w:pPr>
    </w:p>
    <w:p w14:paraId="23C74C25" w14:textId="77777777" w:rsidR="00B322D4" w:rsidRPr="00647EA2" w:rsidRDefault="00B322D4" w:rsidP="00B322D4">
      <w:pPr>
        <w:pStyle w:val="Kop5"/>
        <w:numPr>
          <w:ilvl w:val="1"/>
          <w:numId w:val="26"/>
        </w:numPr>
        <w:rPr>
          <w:noProof w:val="0"/>
        </w:rPr>
      </w:pPr>
      <w:r w:rsidRPr="00647EA2">
        <w:rPr>
          <w:noProof w:val="0"/>
        </w:rPr>
        <w:t xml:space="preserve">Herkansing </w:t>
      </w:r>
    </w:p>
    <w:p w14:paraId="2FC0FFEF" w14:textId="77777777" w:rsidR="00B322D4" w:rsidRPr="00647EA2" w:rsidRDefault="00B322D4" w:rsidP="00B322D4">
      <w:pPr>
        <w:rPr>
          <w:noProof w:val="0"/>
        </w:rPr>
      </w:pPr>
    </w:p>
    <w:p w14:paraId="1A273B29" w14:textId="77777777" w:rsidR="00B322D4" w:rsidRPr="00647EA2" w:rsidRDefault="00B322D4" w:rsidP="00B322D4">
      <w:pPr>
        <w:rPr>
          <w:noProof w:val="0"/>
          <w:color w:val="FF0000"/>
        </w:rPr>
      </w:pPr>
      <w:r w:rsidRPr="00647EA2">
        <w:rPr>
          <w:noProof w:val="0"/>
        </w:rPr>
        <w:t xml:space="preserve">Voorgaande richtlijnen zijn ook van toepassing op een herkansing. Het aantal herkansingen voor de PVB is maximaal </w:t>
      </w:r>
      <w:r w:rsidRPr="00647EA2">
        <w:rPr>
          <w:noProof w:val="0"/>
          <w:color w:val="FF0000"/>
        </w:rPr>
        <w:t>twee</w:t>
      </w:r>
      <w:r w:rsidRPr="00647EA2">
        <w:rPr>
          <w:noProof w:val="0"/>
        </w:rPr>
        <w:t xml:space="preserve">. In totaal heb je dus </w:t>
      </w:r>
      <w:r w:rsidRPr="00647EA2">
        <w:rPr>
          <w:noProof w:val="0"/>
          <w:color w:val="FF0000"/>
        </w:rPr>
        <w:t>drie</w:t>
      </w:r>
      <w:r w:rsidRPr="00647EA2">
        <w:rPr>
          <w:noProof w:val="0"/>
        </w:rPr>
        <w:t xml:space="preserve"> kansen om PVB 5.7 te halen. </w:t>
      </w:r>
      <w:r w:rsidRPr="00647EA2">
        <w:rPr>
          <w:noProof w:val="0"/>
          <w:color w:val="FF0000"/>
        </w:rPr>
        <w:t xml:space="preserve">Hierbij geldt dat er niet langer dan een jaar mag zitten tussen de eerste aanvraag en de laatste herkansing. </w:t>
      </w:r>
    </w:p>
    <w:p w14:paraId="6E15445F" w14:textId="77777777" w:rsidR="00B322D4" w:rsidRPr="00647EA2" w:rsidRDefault="00B322D4" w:rsidP="00B322D4">
      <w:pPr>
        <w:rPr>
          <w:noProof w:val="0"/>
        </w:rPr>
      </w:pPr>
    </w:p>
    <w:p w14:paraId="40ECDE5B" w14:textId="77777777" w:rsidR="00B322D4" w:rsidRPr="00647EA2" w:rsidRDefault="00B322D4" w:rsidP="00B322D4">
      <w:pPr>
        <w:pStyle w:val="Kop5"/>
        <w:numPr>
          <w:ilvl w:val="0"/>
          <w:numId w:val="0"/>
        </w:numPr>
        <w:rPr>
          <w:noProof w:val="0"/>
        </w:rPr>
      </w:pPr>
      <w:r w:rsidRPr="00647EA2">
        <w:rPr>
          <w:noProof w:val="0"/>
        </w:rPr>
        <w:t>6.9</w:t>
      </w:r>
      <w:r w:rsidRPr="00647EA2">
        <w:rPr>
          <w:noProof w:val="0"/>
        </w:rPr>
        <w:tab/>
        <w:t xml:space="preserve">Bezwaar of beroep </w:t>
      </w:r>
    </w:p>
    <w:p w14:paraId="5A1B2DFC" w14:textId="77777777" w:rsidR="00B322D4" w:rsidRPr="00647EA2" w:rsidRDefault="00B322D4" w:rsidP="00B322D4">
      <w:pPr>
        <w:rPr>
          <w:noProof w:val="0"/>
        </w:rPr>
      </w:pPr>
    </w:p>
    <w:p w14:paraId="5FC01016" w14:textId="77777777" w:rsidR="00B322D4" w:rsidRPr="00647EA2" w:rsidRDefault="00B322D4" w:rsidP="00B322D4">
      <w:pPr>
        <w:rPr>
          <w:noProof w:val="0"/>
        </w:rPr>
      </w:pPr>
      <w:r w:rsidRPr="00647EA2">
        <w:rPr>
          <w:noProof w:val="0"/>
        </w:rPr>
        <w:t xml:space="preserve">Je kunt bij de toetsingscommissie bezwaar maken tegen de gang van zaken voorafgaand aan, tijdens en na de PVB-afname en/of de uitslag van de PVB. </w:t>
      </w:r>
    </w:p>
    <w:p w14:paraId="6635F947" w14:textId="77777777" w:rsidR="00B322D4" w:rsidRPr="007E0056" w:rsidRDefault="00B322D4" w:rsidP="00B322D4">
      <w:pPr>
        <w:rPr>
          <w:rFonts w:ascii="Arial Narrow" w:eastAsia="Times New Roman" w:hAnsi="Arial Narrow"/>
          <w:b/>
          <w:noProof w:val="0"/>
          <w:color w:val="000080"/>
          <w:sz w:val="32"/>
        </w:rPr>
      </w:pPr>
      <w:r w:rsidRPr="00647EA2">
        <w:rPr>
          <w:noProof w:val="0"/>
        </w:rPr>
        <w:t xml:space="preserve">Tegen een beslissing op bezwaar van de toetsingscommissie of na een beslissing van de toetsingscommissie over fraude kun je beroep aantekenen bij de Commissie van Beroep voor Toetsing. Informatie over bezwaar en beroep staat in het Toetsreglement sport. </w:t>
      </w:r>
      <w:r w:rsidRPr="00647EA2">
        <w:rPr>
          <w:noProof w:val="0"/>
        </w:rPr>
        <w:br w:type="page"/>
      </w:r>
    </w:p>
    <w:p w14:paraId="3FA8F81A" w14:textId="77777777" w:rsidR="00B322D4" w:rsidRPr="00E274A8" w:rsidRDefault="00B322D4" w:rsidP="00B322D4">
      <w:pPr>
        <w:pStyle w:val="Kop2"/>
        <w:ind w:left="567" w:hanging="567"/>
        <w:rPr>
          <w:i/>
          <w:noProof w:val="0"/>
          <w:color w:val="1F497D" w:themeColor="text2"/>
        </w:rPr>
      </w:pPr>
      <w:bookmarkStart w:id="376" w:name="_Toc342840330"/>
      <w:bookmarkStart w:id="377" w:name="_Toc344645107"/>
      <w:bookmarkStart w:id="378" w:name="_Toc350414057"/>
      <w:bookmarkStart w:id="379" w:name="_Toc354670108"/>
      <w:r w:rsidRPr="00E274A8">
        <w:rPr>
          <w:noProof w:val="0"/>
          <w:color w:val="1F497D" w:themeColor="text2"/>
        </w:rPr>
        <w:lastRenderedPageBreak/>
        <w:t xml:space="preserve">Protocol PVB 5.7 Begeleiden van topsporters – </w:t>
      </w:r>
      <w:r w:rsidRPr="00E274A8">
        <w:rPr>
          <w:i/>
          <w:noProof w:val="0"/>
          <w:color w:val="1F497D" w:themeColor="text2"/>
        </w:rPr>
        <w:t>portfoliobeoordeling</w:t>
      </w:r>
      <w:bookmarkEnd w:id="376"/>
      <w:bookmarkEnd w:id="377"/>
      <w:bookmarkEnd w:id="378"/>
      <w:bookmarkEnd w:id="379"/>
    </w:p>
    <w:p w14:paraId="5042D915" w14:textId="77777777" w:rsidR="00B322D4" w:rsidRPr="00647EA2" w:rsidRDefault="00B322D4" w:rsidP="00B322D4">
      <w:pPr>
        <w:rPr>
          <w:noProof w:val="0"/>
        </w:rPr>
      </w:pPr>
    </w:p>
    <w:tbl>
      <w:tblPr>
        <w:tblStyle w:val="NOCNSF"/>
        <w:tblW w:w="9639" w:type="dxa"/>
        <w:tblLayout w:type="fixed"/>
        <w:tblLook w:val="0480" w:firstRow="0" w:lastRow="0" w:firstColumn="1" w:lastColumn="0" w:noHBand="0" w:noVBand="1"/>
      </w:tblPr>
      <w:tblGrid>
        <w:gridCol w:w="499"/>
        <w:gridCol w:w="4055"/>
        <w:gridCol w:w="414"/>
        <w:gridCol w:w="12"/>
        <w:gridCol w:w="403"/>
        <w:gridCol w:w="131"/>
        <w:gridCol w:w="284"/>
        <w:gridCol w:w="3841"/>
      </w:tblGrid>
      <w:tr w:rsidR="00B322D4" w:rsidRPr="00647EA2" w14:paraId="4BFEFCE4" w14:textId="77777777" w:rsidTr="00956421">
        <w:tc>
          <w:tcPr>
            <w:cnfStyle w:val="001000000000" w:firstRow="0" w:lastRow="0" w:firstColumn="1" w:lastColumn="0" w:oddVBand="0" w:evenVBand="0" w:oddHBand="0" w:evenHBand="0" w:firstRowFirstColumn="0" w:firstRowLastColumn="0" w:lastRowFirstColumn="0" w:lastRowLastColumn="0"/>
            <w:tcW w:w="4962" w:type="dxa"/>
            <w:gridSpan w:val="4"/>
            <w:vMerge w:val="restart"/>
            <w:tcBorders>
              <w:top w:val="nil"/>
              <w:bottom w:val="single" w:sz="48" w:space="0" w:color="FFFFFF"/>
            </w:tcBorders>
          </w:tcPr>
          <w:p w14:paraId="2F8EDA17" w14:textId="77777777" w:rsidR="00B322D4" w:rsidRPr="00647EA2" w:rsidRDefault="00B322D4" w:rsidP="002D6683">
            <w:pPr>
              <w:rPr>
                <w:noProof w:val="0"/>
              </w:rPr>
            </w:pPr>
            <w:r w:rsidRPr="00647EA2">
              <w:rPr>
                <w:noProof w:val="0"/>
              </w:rPr>
              <w:t>Naam kandidaat:</w:t>
            </w:r>
          </w:p>
        </w:tc>
        <w:tc>
          <w:tcPr>
            <w:tcW w:w="4644" w:type="dxa"/>
            <w:gridSpan w:val="4"/>
          </w:tcPr>
          <w:p w14:paraId="1651679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Datum:</w:t>
            </w:r>
          </w:p>
        </w:tc>
      </w:tr>
      <w:tr w:rsidR="00B322D4" w:rsidRPr="00647EA2" w14:paraId="60246214" w14:textId="77777777" w:rsidTr="00956421">
        <w:tc>
          <w:tcPr>
            <w:cnfStyle w:val="001000000000" w:firstRow="0" w:lastRow="0" w:firstColumn="1" w:lastColumn="0" w:oddVBand="0" w:evenVBand="0" w:oddHBand="0" w:evenHBand="0" w:firstRowFirstColumn="0" w:firstRowLastColumn="0" w:lastRowFirstColumn="0" w:lastRowLastColumn="0"/>
            <w:tcW w:w="4962" w:type="dxa"/>
            <w:gridSpan w:val="4"/>
            <w:vMerge/>
            <w:tcBorders>
              <w:top w:val="single" w:sz="48" w:space="0" w:color="FFFFFF" w:themeColor="background1"/>
              <w:bottom w:val="single" w:sz="4" w:space="0" w:color="FFFFFF" w:themeColor="background1"/>
            </w:tcBorders>
          </w:tcPr>
          <w:p w14:paraId="1038A128" w14:textId="77777777" w:rsidR="00B322D4" w:rsidRPr="00647EA2" w:rsidRDefault="00B322D4" w:rsidP="002D6683">
            <w:pPr>
              <w:rPr>
                <w:noProof w:val="0"/>
              </w:rPr>
            </w:pPr>
          </w:p>
        </w:tc>
        <w:tc>
          <w:tcPr>
            <w:tcW w:w="4644" w:type="dxa"/>
            <w:gridSpan w:val="4"/>
            <w:tcBorders>
              <w:bottom w:val="single" w:sz="4" w:space="0" w:color="FFFFFF" w:themeColor="background1"/>
            </w:tcBorders>
          </w:tcPr>
          <w:p w14:paraId="678B255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PVB-beoordelaar:</w:t>
            </w:r>
          </w:p>
        </w:tc>
      </w:tr>
      <w:tr w:rsidR="00B322D4" w:rsidRPr="00647EA2" w14:paraId="6312F6CE"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FFFFFF" w:themeColor="background1"/>
              <w:bottom w:val="single" w:sz="8" w:space="0" w:color="FFFFFF" w:themeColor="background1"/>
            </w:tcBorders>
          </w:tcPr>
          <w:p w14:paraId="6ED3938C" w14:textId="77777777" w:rsidR="00B322D4" w:rsidRPr="00647EA2" w:rsidRDefault="00B322D4" w:rsidP="002D6683">
            <w:pPr>
              <w:rPr>
                <w:noProof w:val="0"/>
              </w:rPr>
            </w:pPr>
            <w:r w:rsidRPr="00647EA2">
              <w:rPr>
                <w:noProof w:val="0"/>
              </w:rPr>
              <w:t>Voldaan aan afnamecondities: ja / nee*</w:t>
            </w:r>
          </w:p>
          <w:p w14:paraId="45D04C7B" w14:textId="77777777" w:rsidR="00B322D4" w:rsidRPr="00647EA2" w:rsidRDefault="00B322D4" w:rsidP="002D6683">
            <w:pPr>
              <w:rPr>
                <w:noProof w:val="0"/>
                <w:color w:val="FF0000"/>
              </w:rPr>
            </w:pPr>
            <w:r w:rsidRPr="00647EA2">
              <w:rPr>
                <w:noProof w:val="0"/>
                <w:color w:val="FF0000"/>
              </w:rPr>
              <w:t>Portfolio bestaat uit … Het portfolio is compleet: ja / nee*</w:t>
            </w:r>
          </w:p>
        </w:tc>
      </w:tr>
      <w:tr w:rsidR="00B322D4" w:rsidRPr="00647EA2" w14:paraId="4B77D568"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8" w:space="0" w:color="FFFFFF" w:themeColor="background1"/>
            </w:tcBorders>
          </w:tcPr>
          <w:p w14:paraId="69931ACB" w14:textId="77777777" w:rsidR="00B322D4" w:rsidRPr="00647EA2" w:rsidRDefault="00B322D4" w:rsidP="002D6683">
            <w:pPr>
              <w:rPr>
                <w:noProof w:val="0"/>
              </w:rPr>
            </w:pPr>
            <w:r w:rsidRPr="00647EA2">
              <w:rPr>
                <w:noProof w:val="0"/>
              </w:rPr>
              <w:t>*Bij nee gaat de PVB niet door. De PVB-beoordelaar motiveert dit bij de toelichting.</w:t>
            </w:r>
          </w:p>
        </w:tc>
      </w:tr>
      <w:tr w:rsidR="00B322D4" w:rsidRPr="00647EA2" w14:paraId="51C01021" w14:textId="77777777" w:rsidTr="00956421">
        <w:trPr>
          <w:trHeight w:val="452"/>
        </w:trPr>
        <w:tc>
          <w:tcPr>
            <w:cnfStyle w:val="001000000000" w:firstRow="0" w:lastRow="0" w:firstColumn="1" w:lastColumn="0" w:oddVBand="0" w:evenVBand="0" w:oddHBand="0" w:evenHBand="0" w:firstRowFirstColumn="0" w:firstRowLastColumn="0" w:lastRowFirstColumn="0" w:lastRowLastColumn="0"/>
            <w:tcW w:w="9606" w:type="dxa"/>
            <w:gridSpan w:val="8"/>
          </w:tcPr>
          <w:p w14:paraId="4F42D3B1" w14:textId="77777777" w:rsidR="00B322D4" w:rsidRPr="00647EA2" w:rsidRDefault="00B322D4" w:rsidP="002D6683">
            <w:pPr>
              <w:rPr>
                <w:noProof w:val="0"/>
              </w:rPr>
            </w:pPr>
            <w:r w:rsidRPr="00647EA2">
              <w:rPr>
                <w:noProof w:val="0"/>
              </w:rPr>
              <w:t>Toelichting</w:t>
            </w:r>
          </w:p>
        </w:tc>
      </w:tr>
      <w:tr w:rsidR="00B322D4" w:rsidRPr="00647EA2" w14:paraId="20E839AD" w14:textId="77777777" w:rsidTr="00956421">
        <w:trPr>
          <w:trHeight w:val="1333"/>
        </w:trPr>
        <w:tc>
          <w:tcPr>
            <w:cnfStyle w:val="001000000000" w:firstRow="0" w:lastRow="0" w:firstColumn="1" w:lastColumn="0" w:oddVBand="0" w:evenVBand="0" w:oddHBand="0" w:evenHBand="0" w:firstRowFirstColumn="0" w:firstRowLastColumn="0" w:lastRowFirstColumn="0" w:lastRowLastColumn="0"/>
            <w:tcW w:w="4537" w:type="dxa"/>
            <w:gridSpan w:val="2"/>
            <w:tcBorders>
              <w:top w:val="nil"/>
              <w:bottom w:val="single" w:sz="4" w:space="0" w:color="FFFFFF" w:themeColor="background1"/>
            </w:tcBorders>
          </w:tcPr>
          <w:p w14:paraId="03BD5F06" w14:textId="77777777" w:rsidR="00B322D4" w:rsidRPr="00647EA2" w:rsidRDefault="00B322D4" w:rsidP="002D6683">
            <w:pPr>
              <w:rPr>
                <w:noProof w:val="0"/>
              </w:rPr>
            </w:pPr>
            <w:r w:rsidRPr="00647EA2">
              <w:rPr>
                <w:noProof w:val="0"/>
              </w:rPr>
              <w:t>Beoordelingscriteria</w:t>
            </w:r>
          </w:p>
        </w:tc>
        <w:tc>
          <w:tcPr>
            <w:tcW w:w="413" w:type="dxa"/>
            <w:tcBorders>
              <w:bottom w:val="single" w:sz="4" w:space="0" w:color="FFFFFF" w:themeColor="background1"/>
            </w:tcBorders>
            <w:textDirection w:val="btLr"/>
          </w:tcPr>
          <w:p w14:paraId="12F317A3" w14:textId="4EFC69A9" w:rsidR="00B322D4" w:rsidRPr="00647EA2" w:rsidRDefault="00956421"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color w:val="auto"/>
              </w:rPr>
              <w:t>Portfolio</w:t>
            </w:r>
          </w:p>
        </w:tc>
        <w:tc>
          <w:tcPr>
            <w:tcW w:w="414" w:type="dxa"/>
            <w:gridSpan w:val="2"/>
            <w:tcBorders>
              <w:bottom w:val="single" w:sz="4" w:space="0" w:color="FFFFFF" w:themeColor="background1"/>
            </w:tcBorders>
            <w:textDirection w:val="btLr"/>
          </w:tcPr>
          <w:p w14:paraId="12DE935F" w14:textId="7319E625" w:rsidR="00B322D4" w:rsidRPr="00647EA2" w:rsidRDefault="00956421"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Reflectie</w:t>
            </w:r>
          </w:p>
        </w:tc>
        <w:tc>
          <w:tcPr>
            <w:tcW w:w="414" w:type="dxa"/>
            <w:gridSpan w:val="2"/>
            <w:tcBorders>
              <w:bottom w:val="single" w:sz="4" w:space="0" w:color="FFFFFF" w:themeColor="background1"/>
            </w:tcBorders>
            <w:textDirection w:val="btLr"/>
          </w:tcPr>
          <w:p w14:paraId="7FC85E1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Voldaan</w:t>
            </w:r>
          </w:p>
        </w:tc>
        <w:tc>
          <w:tcPr>
            <w:tcW w:w="3828" w:type="dxa"/>
            <w:tcBorders>
              <w:bottom w:val="single" w:sz="4" w:space="0" w:color="FFFFFF" w:themeColor="background1"/>
            </w:tcBorders>
          </w:tcPr>
          <w:p w14:paraId="44CF0D4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Bewijzen (of het </w:t>
            </w:r>
            <w:r>
              <w:rPr>
                <w:noProof w:val="0"/>
              </w:rPr>
              <w:t>ontbreken daarvan</w:t>
            </w:r>
            <w:r w:rsidRPr="00647EA2">
              <w:rPr>
                <w:noProof w:val="0"/>
              </w:rPr>
              <w:t xml:space="preserve">) waarop score is gebaseerd </w:t>
            </w:r>
          </w:p>
          <w:p w14:paraId="563DEE3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Toelichting</w:t>
            </w:r>
          </w:p>
        </w:tc>
      </w:tr>
      <w:tr w:rsidR="00B322D4" w:rsidRPr="00647EA2" w14:paraId="07EB6D8C" w14:textId="77777777" w:rsidTr="00956421">
        <w:trPr>
          <w:trHeight w:val="258"/>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FFFFFF" w:themeColor="background1"/>
              <w:bottom w:val="single" w:sz="8" w:space="0" w:color="FFFFFF" w:themeColor="background1"/>
            </w:tcBorders>
            <w:shd w:val="clear" w:color="auto" w:fill="FAD7B6"/>
          </w:tcPr>
          <w:p w14:paraId="07F97433" w14:textId="77777777" w:rsidR="00B322D4" w:rsidRPr="00647EA2" w:rsidRDefault="00B322D4" w:rsidP="002D6683">
            <w:pPr>
              <w:rPr>
                <w:noProof w:val="0"/>
              </w:rPr>
            </w:pPr>
            <w:r w:rsidRPr="00647EA2">
              <w:rPr>
                <w:noProof w:val="0"/>
              </w:rPr>
              <w:t xml:space="preserve">Werkproces 5.7.1 Begeleidt </w:t>
            </w:r>
            <w:r w:rsidRPr="00F72D6F">
              <w:rPr>
                <w:noProof w:val="0"/>
                <w:color w:val="FF0000"/>
              </w:rPr>
              <w:t>top</w:t>
            </w:r>
            <w:r w:rsidRPr="009A49B2">
              <w:rPr>
                <w:noProof w:val="0"/>
                <w:color w:val="FF0000"/>
              </w:rPr>
              <w:t>sporters</w:t>
            </w:r>
            <w:r w:rsidRPr="00647EA2">
              <w:rPr>
                <w:noProof w:val="0"/>
              </w:rPr>
              <w:t xml:space="preserve"> op basis van topsportvisie </w:t>
            </w:r>
          </w:p>
        </w:tc>
      </w:tr>
      <w:tr w:rsidR="00B322D4" w:rsidRPr="00647EA2" w14:paraId="6FD6944C"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8" w:space="0" w:color="FFFFFF" w:themeColor="background1"/>
            </w:tcBorders>
          </w:tcPr>
          <w:p w14:paraId="6DD63CFE" w14:textId="77777777" w:rsidR="00B322D4" w:rsidRPr="002344CB" w:rsidRDefault="00B322D4" w:rsidP="002344CB">
            <w:pPr>
              <w:rPr>
                <w:b w:val="0"/>
              </w:rPr>
            </w:pPr>
            <w:r w:rsidRPr="002344CB">
              <w:rPr>
                <w:b w:val="0"/>
              </w:rPr>
              <w:t>Het resultaat van dit werkproces is:</w:t>
            </w:r>
          </w:p>
          <w:p w14:paraId="4EEED1C3" w14:textId="77777777" w:rsidR="00B322D4" w:rsidRPr="002344CB" w:rsidRDefault="00B322D4" w:rsidP="002344CB">
            <w:pPr>
              <w:pStyle w:val="Opsomming"/>
              <w:rPr>
                <w:b w:val="0"/>
              </w:rPr>
            </w:pPr>
            <w:r w:rsidRPr="002344CB">
              <w:rPr>
                <w:b w:val="0"/>
              </w:rPr>
              <w:t>De topsporter voelt zich verantwoordelijk voor zijn persoonlijke ontwikkeling.</w:t>
            </w:r>
          </w:p>
          <w:p w14:paraId="5D235FDB" w14:textId="77777777" w:rsidR="002344CB" w:rsidRPr="00C55B94" w:rsidRDefault="002344CB" w:rsidP="002344CB">
            <w:pPr>
              <w:rPr>
                <w:rFonts w:cs="Arial"/>
                <w:color w:val="FF0000"/>
              </w:rPr>
            </w:pPr>
          </w:p>
          <w:p w14:paraId="3AF1F87D" w14:textId="7D13E04A" w:rsidR="00B322D4" w:rsidRPr="0095543D" w:rsidRDefault="002344CB" w:rsidP="002344CB">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4B05772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16040CFE" w14:textId="77777777" w:rsidR="00B322D4" w:rsidRPr="009D7DFC" w:rsidRDefault="00B322D4" w:rsidP="002D6683">
            <w:pPr>
              <w:rPr>
                <w:b w:val="0"/>
                <w:noProof w:val="0"/>
              </w:rPr>
            </w:pPr>
            <w:r w:rsidRPr="009D7DFC">
              <w:rPr>
                <w:b w:val="0"/>
                <w:noProof w:val="0"/>
              </w:rPr>
              <w:t>1</w:t>
            </w:r>
          </w:p>
        </w:tc>
        <w:tc>
          <w:tcPr>
            <w:tcW w:w="4041" w:type="dxa"/>
          </w:tcPr>
          <w:p w14:paraId="3473169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szCs w:val="22"/>
              </w:rPr>
              <w:t>H</w:t>
            </w:r>
            <w:r w:rsidRPr="00647EA2">
              <w:rPr>
                <w:noProof w:val="0"/>
              </w:rPr>
              <w:t>andelt op basis van visie op (begeleiding van) persoonlijke ontwikkeling</w:t>
            </w:r>
          </w:p>
        </w:tc>
        <w:tc>
          <w:tcPr>
            <w:tcW w:w="413" w:type="dxa"/>
          </w:tcPr>
          <w:p w14:paraId="3E372A3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655AC3F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661CA19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7370D76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6E8FB8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2BB98F27" w14:textId="77777777" w:rsidR="00B322D4" w:rsidRPr="009D7DFC" w:rsidRDefault="00B322D4" w:rsidP="002D6683">
            <w:pPr>
              <w:rPr>
                <w:b w:val="0"/>
                <w:noProof w:val="0"/>
              </w:rPr>
            </w:pPr>
            <w:r w:rsidRPr="009D7DFC">
              <w:rPr>
                <w:b w:val="0"/>
                <w:noProof w:val="0"/>
              </w:rPr>
              <w:t>2</w:t>
            </w:r>
          </w:p>
        </w:tc>
        <w:tc>
          <w:tcPr>
            <w:tcW w:w="4041" w:type="dxa"/>
          </w:tcPr>
          <w:p w14:paraId="08B59F8A"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Handelt op basis van visie op coachen</w:t>
            </w:r>
            <w:r w:rsidRPr="00647EA2">
              <w:rPr>
                <w:rFonts w:eastAsia="Calibri" w:cs="Arial"/>
                <w:noProof w:val="0"/>
                <w:szCs w:val="20"/>
              </w:rPr>
              <w:t xml:space="preserve"> </w:t>
            </w:r>
          </w:p>
        </w:tc>
        <w:tc>
          <w:tcPr>
            <w:tcW w:w="413" w:type="dxa"/>
          </w:tcPr>
          <w:p w14:paraId="3AB638D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7BAF636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128625D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3F66697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4C01B5C"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4307640E" w14:textId="77777777" w:rsidR="00B322D4" w:rsidRPr="009D7DFC" w:rsidRDefault="00B322D4" w:rsidP="002D6683">
            <w:pPr>
              <w:spacing w:line="276" w:lineRule="auto"/>
              <w:rPr>
                <w:b w:val="0"/>
                <w:noProof w:val="0"/>
                <w:color w:val="1F497D" w:themeColor="text2"/>
              </w:rPr>
            </w:pPr>
            <w:r w:rsidRPr="009D7DFC">
              <w:rPr>
                <w:b w:val="0"/>
                <w:noProof w:val="0"/>
                <w:color w:val="1F497D" w:themeColor="text2"/>
              </w:rPr>
              <w:t>3</w:t>
            </w:r>
          </w:p>
        </w:tc>
        <w:tc>
          <w:tcPr>
            <w:tcW w:w="4041" w:type="dxa"/>
          </w:tcPr>
          <w:p w14:paraId="0D965564"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szCs w:val="20"/>
              </w:rPr>
              <w:t>Vertoont voorbeeldgedrag op en rond de sportlocatie</w:t>
            </w:r>
          </w:p>
        </w:tc>
        <w:tc>
          <w:tcPr>
            <w:tcW w:w="413" w:type="dxa"/>
          </w:tcPr>
          <w:p w14:paraId="5B568AC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22180AD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0F653D5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39EFEF6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2F52BA2"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18E66334" w14:textId="77777777" w:rsidR="00B322D4" w:rsidRPr="009D7DFC" w:rsidRDefault="00B322D4" w:rsidP="002D6683">
            <w:pPr>
              <w:spacing w:line="276" w:lineRule="auto"/>
              <w:rPr>
                <w:b w:val="0"/>
                <w:noProof w:val="0"/>
                <w:color w:val="1F497D" w:themeColor="text2"/>
              </w:rPr>
            </w:pPr>
            <w:r w:rsidRPr="009D7DFC">
              <w:rPr>
                <w:b w:val="0"/>
                <w:noProof w:val="0"/>
                <w:color w:val="1F497D" w:themeColor="text2"/>
              </w:rPr>
              <w:t>4</w:t>
            </w:r>
          </w:p>
        </w:tc>
        <w:tc>
          <w:tcPr>
            <w:tcW w:w="4041" w:type="dxa"/>
          </w:tcPr>
          <w:p w14:paraId="59788001"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Gaat sportief en respectvol om met alle betrokkenen</w:t>
            </w:r>
          </w:p>
        </w:tc>
        <w:tc>
          <w:tcPr>
            <w:tcW w:w="413" w:type="dxa"/>
          </w:tcPr>
          <w:p w14:paraId="7ED3967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163FD62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2A07734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7ADF48B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6B31AB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7297C4A2" w14:textId="77777777" w:rsidR="00B322D4" w:rsidRPr="009D7DFC" w:rsidRDefault="00B322D4" w:rsidP="002D6683">
            <w:pPr>
              <w:spacing w:line="276" w:lineRule="auto"/>
              <w:rPr>
                <w:b w:val="0"/>
                <w:noProof w:val="0"/>
                <w:color w:val="1F497D" w:themeColor="text2"/>
              </w:rPr>
            </w:pPr>
            <w:r w:rsidRPr="009D7DFC">
              <w:rPr>
                <w:b w:val="0"/>
                <w:noProof w:val="0"/>
                <w:color w:val="1F497D" w:themeColor="text2"/>
              </w:rPr>
              <w:t>5</w:t>
            </w:r>
          </w:p>
        </w:tc>
        <w:tc>
          <w:tcPr>
            <w:tcW w:w="4041" w:type="dxa"/>
          </w:tcPr>
          <w:p w14:paraId="435F7270"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cs="Arial"/>
                <w:noProof w:val="0"/>
                <w:color w:val="1F497D" w:themeColor="text2"/>
              </w:rPr>
            </w:pPr>
            <w:r w:rsidRPr="009A49B2">
              <w:rPr>
                <w:rFonts w:eastAsia="Calibri" w:cs="Arial"/>
                <w:noProof w:val="0"/>
                <w:color w:val="1F497D" w:themeColor="text2"/>
                <w:szCs w:val="20"/>
              </w:rPr>
              <w:t>Komt afspraken na</w:t>
            </w:r>
          </w:p>
        </w:tc>
        <w:tc>
          <w:tcPr>
            <w:tcW w:w="413" w:type="dxa"/>
          </w:tcPr>
          <w:p w14:paraId="3FB608A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4575EF7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586F8B8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4A49A7B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4B3E965"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606" w:type="dxa"/>
            <w:gridSpan w:val="8"/>
            <w:shd w:val="clear" w:color="auto" w:fill="FAD7B6"/>
          </w:tcPr>
          <w:p w14:paraId="20151ADA" w14:textId="77777777" w:rsidR="00B322D4" w:rsidRPr="00647EA2" w:rsidRDefault="00B322D4" w:rsidP="002D6683">
            <w:pPr>
              <w:rPr>
                <w:noProof w:val="0"/>
              </w:rPr>
            </w:pPr>
            <w:r w:rsidRPr="00647EA2">
              <w:rPr>
                <w:noProof w:val="0"/>
              </w:rPr>
              <w:t xml:space="preserve">Werkproces 5.7.2 Stimuleert persoonlijke ontwikkeling </w:t>
            </w:r>
            <w:r w:rsidRPr="009C5B09">
              <w:rPr>
                <w:noProof w:val="0"/>
                <w:color w:val="FF0000"/>
              </w:rPr>
              <w:t>topsporters</w:t>
            </w:r>
          </w:p>
        </w:tc>
      </w:tr>
      <w:tr w:rsidR="00B322D4" w:rsidRPr="00647EA2" w14:paraId="46EC7EE3"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9606" w:type="dxa"/>
            <w:gridSpan w:val="8"/>
          </w:tcPr>
          <w:p w14:paraId="650DBD7A" w14:textId="77777777" w:rsidR="00B322D4" w:rsidRPr="009D7DFC" w:rsidRDefault="00B322D4" w:rsidP="009D7DFC">
            <w:pPr>
              <w:rPr>
                <w:b w:val="0"/>
              </w:rPr>
            </w:pPr>
            <w:r w:rsidRPr="009D7DFC">
              <w:rPr>
                <w:b w:val="0"/>
              </w:rPr>
              <w:t>Het resultaat van dit werkproces is:</w:t>
            </w:r>
          </w:p>
          <w:p w14:paraId="5B2ADFD7" w14:textId="77777777" w:rsidR="00B322D4" w:rsidRPr="009D7DFC" w:rsidRDefault="00B322D4" w:rsidP="009D7DFC">
            <w:pPr>
              <w:pStyle w:val="Opsomming"/>
              <w:rPr>
                <w:b w:val="0"/>
              </w:rPr>
            </w:pPr>
            <w:r w:rsidRPr="009D7DFC">
              <w:rPr>
                <w:b w:val="0"/>
              </w:rPr>
              <w:t>De topsporter analyseert en reflecteert op zijn persoonlijke ontwikkeling.</w:t>
            </w:r>
          </w:p>
          <w:p w14:paraId="0DA0A02D" w14:textId="77777777" w:rsidR="002344CB" w:rsidRPr="00C55B94" w:rsidRDefault="002344CB" w:rsidP="002344CB">
            <w:pPr>
              <w:rPr>
                <w:rFonts w:cs="Arial"/>
                <w:color w:val="FF0000"/>
              </w:rPr>
            </w:pPr>
          </w:p>
          <w:p w14:paraId="16DA11E0" w14:textId="03102D24" w:rsidR="00B322D4" w:rsidRPr="0095543D" w:rsidRDefault="002344CB" w:rsidP="002344CB">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04C02A48"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79CCB35C" w14:textId="77777777" w:rsidR="00B322D4" w:rsidRPr="009D7DFC" w:rsidRDefault="00B322D4" w:rsidP="002D6683">
            <w:pPr>
              <w:rPr>
                <w:b w:val="0"/>
                <w:noProof w:val="0"/>
              </w:rPr>
            </w:pPr>
            <w:r w:rsidRPr="009D7DFC">
              <w:rPr>
                <w:b w:val="0"/>
                <w:noProof w:val="0"/>
              </w:rPr>
              <w:t>6</w:t>
            </w:r>
          </w:p>
        </w:tc>
        <w:tc>
          <w:tcPr>
            <w:tcW w:w="4041" w:type="dxa"/>
          </w:tcPr>
          <w:p w14:paraId="3D09DC0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eastAsia="Calibri" w:cs="Arial"/>
                <w:noProof w:val="0"/>
              </w:rPr>
              <w:t>H</w:t>
            </w:r>
            <w:r w:rsidRPr="00647EA2">
              <w:rPr>
                <w:noProof w:val="0"/>
              </w:rPr>
              <w:t>anteert gesprekstechnieken als middel bij persoonlijke ontwikkeling</w:t>
            </w:r>
          </w:p>
        </w:tc>
        <w:tc>
          <w:tcPr>
            <w:tcW w:w="413" w:type="dxa"/>
          </w:tcPr>
          <w:p w14:paraId="3E4A483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42C139C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09D1577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3F14319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8EBA479"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B22C241" w14:textId="77777777" w:rsidR="00B322D4" w:rsidRPr="009D7DFC" w:rsidRDefault="00B322D4" w:rsidP="002D6683">
            <w:pPr>
              <w:rPr>
                <w:b w:val="0"/>
                <w:noProof w:val="0"/>
              </w:rPr>
            </w:pPr>
            <w:r w:rsidRPr="009D7DFC">
              <w:rPr>
                <w:b w:val="0"/>
                <w:noProof w:val="0"/>
              </w:rPr>
              <w:t>7</w:t>
            </w:r>
          </w:p>
        </w:tc>
        <w:tc>
          <w:tcPr>
            <w:tcW w:w="4041" w:type="dxa"/>
          </w:tcPr>
          <w:p w14:paraId="5F8316FF"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Hanteert coaching als middel bij persoonlijke ontwikkeling</w:t>
            </w:r>
          </w:p>
        </w:tc>
        <w:tc>
          <w:tcPr>
            <w:tcW w:w="413" w:type="dxa"/>
          </w:tcPr>
          <w:p w14:paraId="4316173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418680D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600A61D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09597BB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11EDC31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13118802" w14:textId="77777777" w:rsidR="00B322D4" w:rsidRPr="009D7DFC" w:rsidRDefault="00B322D4" w:rsidP="002D6683">
            <w:pPr>
              <w:rPr>
                <w:b w:val="0"/>
                <w:noProof w:val="0"/>
              </w:rPr>
            </w:pPr>
            <w:r w:rsidRPr="009D7DFC">
              <w:rPr>
                <w:b w:val="0"/>
                <w:noProof w:val="0"/>
              </w:rPr>
              <w:t>8</w:t>
            </w:r>
          </w:p>
        </w:tc>
        <w:tc>
          <w:tcPr>
            <w:tcW w:w="4041" w:type="dxa"/>
          </w:tcPr>
          <w:p w14:paraId="229B643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Hanteert instrumenten als middel om tot een gedegen analyse te komen</w:t>
            </w:r>
          </w:p>
        </w:tc>
        <w:tc>
          <w:tcPr>
            <w:tcW w:w="413" w:type="dxa"/>
          </w:tcPr>
          <w:p w14:paraId="3E610B6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2BFFD58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10AE49D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0954B699"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434F48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962AD23" w14:textId="77777777" w:rsidR="00B322D4" w:rsidRPr="009D7DFC" w:rsidRDefault="00B322D4" w:rsidP="002D6683">
            <w:pPr>
              <w:rPr>
                <w:b w:val="0"/>
                <w:noProof w:val="0"/>
              </w:rPr>
            </w:pPr>
            <w:r w:rsidRPr="009D7DFC">
              <w:rPr>
                <w:b w:val="0"/>
                <w:noProof w:val="0"/>
              </w:rPr>
              <w:t>9</w:t>
            </w:r>
          </w:p>
        </w:tc>
        <w:tc>
          <w:tcPr>
            <w:tcW w:w="4041" w:type="dxa"/>
          </w:tcPr>
          <w:p w14:paraId="0998F8C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Stimuleert de </w:t>
            </w:r>
            <w:r w:rsidRPr="009A49B2">
              <w:rPr>
                <w:noProof w:val="0"/>
                <w:color w:val="FF0000"/>
              </w:rPr>
              <w:t>sporter</w:t>
            </w:r>
            <w:r w:rsidRPr="00647EA2">
              <w:rPr>
                <w:noProof w:val="0"/>
              </w:rPr>
              <w:t xml:space="preserve"> objectief (oordeelvrij) naar de eigen situatie te kijken</w:t>
            </w:r>
          </w:p>
        </w:tc>
        <w:tc>
          <w:tcPr>
            <w:tcW w:w="413" w:type="dxa"/>
          </w:tcPr>
          <w:p w14:paraId="4C8B99D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2299C0D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7F88F6D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4472690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2AB995C"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2E96EDD0" w14:textId="77777777" w:rsidR="00B322D4" w:rsidRPr="009D7DFC" w:rsidRDefault="00B322D4" w:rsidP="002D6683">
            <w:pPr>
              <w:spacing w:line="276" w:lineRule="auto"/>
              <w:rPr>
                <w:b w:val="0"/>
                <w:noProof w:val="0"/>
                <w:color w:val="1F497D" w:themeColor="text2"/>
              </w:rPr>
            </w:pPr>
            <w:r w:rsidRPr="009D7DFC">
              <w:rPr>
                <w:b w:val="0"/>
                <w:noProof w:val="0"/>
                <w:color w:val="1F497D" w:themeColor="text2"/>
              </w:rPr>
              <w:t>10</w:t>
            </w:r>
          </w:p>
        </w:tc>
        <w:tc>
          <w:tcPr>
            <w:tcW w:w="4041" w:type="dxa"/>
          </w:tcPr>
          <w:p w14:paraId="6F2E12B6"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rFonts w:eastAsia="Calibri" w:cs="Arial"/>
                <w:noProof w:val="0"/>
                <w:color w:val="1F497D" w:themeColor="text2"/>
                <w:szCs w:val="20"/>
              </w:rPr>
            </w:pPr>
            <w:r w:rsidRPr="009A49B2">
              <w:rPr>
                <w:rFonts w:eastAsia="Calibri" w:cs="Arial"/>
                <w:noProof w:val="0"/>
                <w:color w:val="1F497D" w:themeColor="text2"/>
                <w:szCs w:val="20"/>
              </w:rPr>
              <w:t>Houdt zich aan de beroepscode</w:t>
            </w:r>
          </w:p>
        </w:tc>
        <w:tc>
          <w:tcPr>
            <w:tcW w:w="413" w:type="dxa"/>
          </w:tcPr>
          <w:p w14:paraId="5590BB4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2C6CEFF4"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6A3E2BB8"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6E202801"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5DDE9794"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C2746F2" w14:textId="77777777" w:rsidR="00B322D4" w:rsidRPr="009D7DFC" w:rsidRDefault="00B322D4" w:rsidP="002D6683">
            <w:pPr>
              <w:spacing w:line="276" w:lineRule="auto"/>
              <w:rPr>
                <w:b w:val="0"/>
                <w:noProof w:val="0"/>
                <w:color w:val="1F497D" w:themeColor="text2"/>
              </w:rPr>
            </w:pPr>
            <w:r w:rsidRPr="009D7DFC">
              <w:rPr>
                <w:b w:val="0"/>
                <w:noProof w:val="0"/>
                <w:color w:val="1F497D" w:themeColor="text2"/>
              </w:rPr>
              <w:t>11</w:t>
            </w:r>
          </w:p>
        </w:tc>
        <w:tc>
          <w:tcPr>
            <w:tcW w:w="4041" w:type="dxa"/>
          </w:tcPr>
          <w:p w14:paraId="39D99AAA"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szCs w:val="20"/>
              </w:rPr>
              <w:t>Gaat vertrouwelijk om met (persoonlijke) informatie</w:t>
            </w:r>
          </w:p>
        </w:tc>
        <w:tc>
          <w:tcPr>
            <w:tcW w:w="413" w:type="dxa"/>
          </w:tcPr>
          <w:p w14:paraId="6C0F4332"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2091D46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158DEAA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006FD8D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103D972"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9606" w:type="dxa"/>
            <w:gridSpan w:val="8"/>
            <w:shd w:val="clear" w:color="auto" w:fill="FAD7B6"/>
          </w:tcPr>
          <w:p w14:paraId="3F6A030D" w14:textId="77777777" w:rsidR="00B322D4" w:rsidRPr="00647EA2" w:rsidRDefault="00B322D4" w:rsidP="002D6683">
            <w:pPr>
              <w:rPr>
                <w:noProof w:val="0"/>
              </w:rPr>
            </w:pPr>
            <w:r w:rsidRPr="00647EA2">
              <w:rPr>
                <w:noProof w:val="0"/>
              </w:rPr>
              <w:t xml:space="preserve">Werkproces 5.7.3 Ondersteunt </w:t>
            </w:r>
            <w:r w:rsidRPr="00F72D6F">
              <w:rPr>
                <w:noProof w:val="0"/>
                <w:color w:val="FF0000"/>
              </w:rPr>
              <w:t>top</w:t>
            </w:r>
            <w:r w:rsidRPr="009A49B2">
              <w:rPr>
                <w:noProof w:val="0"/>
                <w:color w:val="FF0000"/>
              </w:rPr>
              <w:t>sporters</w:t>
            </w:r>
            <w:r w:rsidRPr="00647EA2">
              <w:rPr>
                <w:noProof w:val="0"/>
              </w:rPr>
              <w:t xml:space="preserve"> bij persoonlijke ontwikkeling </w:t>
            </w:r>
          </w:p>
        </w:tc>
      </w:tr>
      <w:tr w:rsidR="00B322D4" w:rsidRPr="00647EA2" w14:paraId="20443431" w14:textId="77777777" w:rsidTr="00956421">
        <w:trPr>
          <w:trHeight w:val="624"/>
        </w:trPr>
        <w:tc>
          <w:tcPr>
            <w:cnfStyle w:val="001000000000" w:firstRow="0" w:lastRow="0" w:firstColumn="1" w:lastColumn="0" w:oddVBand="0" w:evenVBand="0" w:oddHBand="0" w:evenHBand="0" w:firstRowFirstColumn="0" w:firstRowLastColumn="0" w:lastRowFirstColumn="0" w:lastRowLastColumn="0"/>
            <w:tcW w:w="9606" w:type="dxa"/>
            <w:gridSpan w:val="8"/>
          </w:tcPr>
          <w:p w14:paraId="6BB9CE71" w14:textId="77777777" w:rsidR="00B322D4" w:rsidRPr="009D7DFC" w:rsidRDefault="00B322D4" w:rsidP="009D7DFC">
            <w:pPr>
              <w:rPr>
                <w:b w:val="0"/>
              </w:rPr>
            </w:pPr>
            <w:r w:rsidRPr="009D7DFC">
              <w:rPr>
                <w:b w:val="0"/>
              </w:rPr>
              <w:t>Het resultaat van dit werkproces is:</w:t>
            </w:r>
          </w:p>
          <w:p w14:paraId="5231B1B2" w14:textId="77777777" w:rsidR="00B322D4" w:rsidRPr="009D7DFC" w:rsidRDefault="00B322D4" w:rsidP="009D7DFC">
            <w:pPr>
              <w:pStyle w:val="Opsomming"/>
              <w:rPr>
                <w:b w:val="0"/>
              </w:rPr>
            </w:pPr>
            <w:r w:rsidRPr="009D7DFC">
              <w:rPr>
                <w:b w:val="0"/>
              </w:rPr>
              <w:t>De topsporter voelt zich ondersteund bij zijn persoonlijke ontwikkeling.</w:t>
            </w:r>
          </w:p>
          <w:p w14:paraId="22ADF734" w14:textId="77777777" w:rsidR="009D7DFC" w:rsidRPr="009D7DFC" w:rsidRDefault="009D7DFC" w:rsidP="009D7DFC">
            <w:pPr>
              <w:pStyle w:val="Opsomming"/>
              <w:numPr>
                <w:ilvl w:val="0"/>
                <w:numId w:val="0"/>
              </w:numPr>
              <w:rPr>
                <w:rFonts w:cs="Arial"/>
                <w:b w:val="0"/>
                <w:color w:val="FF0000"/>
              </w:rPr>
            </w:pPr>
          </w:p>
          <w:p w14:paraId="577AE230" w14:textId="304AFAAB" w:rsidR="00B322D4" w:rsidRPr="0095543D" w:rsidRDefault="009D7DFC" w:rsidP="009D7DFC">
            <w:pPr>
              <w:rPr>
                <w:rFonts w:cs="Arial"/>
                <w:i/>
                <w:iCs/>
                <w:color w:val="FF0000"/>
                <w:sz w:val="16"/>
                <w:szCs w:val="16"/>
              </w:rPr>
            </w:pPr>
            <w:r w:rsidRPr="00C55B94">
              <w:rPr>
                <w:rFonts w:cs="Arial"/>
                <w:color w:val="FF0000"/>
              </w:rPr>
              <w:t>De kandidaat heeft laten zien dat hij dit werkproces beheerst:</w:t>
            </w:r>
            <w:r w:rsidR="00A66784">
              <w:rPr>
                <w:rFonts w:cs="Arial"/>
                <w:color w:val="FF0000"/>
              </w:rPr>
              <w:t xml:space="preserve">    </w:t>
            </w:r>
            <w:r w:rsidRPr="00C55B94">
              <w:rPr>
                <w:rFonts w:ascii="Symbol" w:hAnsi="Symbol"/>
                <w:bCs/>
                <w:color w:val="FF0000"/>
              </w:rPr>
              <w:t></w:t>
            </w:r>
            <w:r w:rsidRPr="00C55B94">
              <w:rPr>
                <w:rFonts w:cs="Arial"/>
                <w:bCs/>
                <w:color w:val="FF0000"/>
              </w:rPr>
              <w:t xml:space="preserve"> ja</w:t>
            </w:r>
            <w:r w:rsidR="00A66784">
              <w:rPr>
                <w:rFonts w:cs="Arial"/>
                <w:bCs/>
                <w:color w:val="FF0000"/>
              </w:rPr>
              <w:t xml:space="preserve"> </w:t>
            </w:r>
            <w:r w:rsidRPr="00C55B94">
              <w:rPr>
                <w:rFonts w:ascii="Symbol" w:hAnsi="Symbol"/>
                <w:bCs/>
                <w:color w:val="FF0000"/>
              </w:rPr>
              <w:t></w:t>
            </w:r>
            <w:r w:rsidRPr="00C55B94">
              <w:rPr>
                <w:rFonts w:cs="Arial"/>
                <w:bCs/>
                <w:color w:val="FF0000"/>
              </w:rPr>
              <w:t xml:space="preserve"> nee</w:t>
            </w:r>
          </w:p>
        </w:tc>
      </w:tr>
      <w:tr w:rsidR="00B322D4" w:rsidRPr="00647EA2" w14:paraId="4FC8BAFE"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7392ECBA" w14:textId="77777777" w:rsidR="00B322D4" w:rsidRPr="009D7DFC" w:rsidRDefault="00B322D4" w:rsidP="002D6683">
            <w:pPr>
              <w:rPr>
                <w:b w:val="0"/>
                <w:noProof w:val="0"/>
              </w:rPr>
            </w:pPr>
            <w:r w:rsidRPr="009D7DFC">
              <w:rPr>
                <w:b w:val="0"/>
                <w:noProof w:val="0"/>
              </w:rPr>
              <w:t>12</w:t>
            </w:r>
          </w:p>
        </w:tc>
        <w:tc>
          <w:tcPr>
            <w:tcW w:w="4041" w:type="dxa"/>
          </w:tcPr>
          <w:p w14:paraId="66908CD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 xml:space="preserve">Ondersteunt </w:t>
            </w:r>
            <w:r w:rsidRPr="00A314C5">
              <w:rPr>
                <w:noProof w:val="0"/>
              </w:rPr>
              <w:t xml:space="preserve">de </w:t>
            </w:r>
            <w:r w:rsidRPr="009A49B2">
              <w:rPr>
                <w:noProof w:val="0"/>
                <w:color w:val="FF0000"/>
              </w:rPr>
              <w:t>sporter</w:t>
            </w:r>
            <w:r w:rsidRPr="00647EA2">
              <w:rPr>
                <w:noProof w:val="0"/>
              </w:rPr>
              <w:t xml:space="preserve"> bij het analyseren van het krachtenveld</w:t>
            </w:r>
          </w:p>
        </w:tc>
        <w:tc>
          <w:tcPr>
            <w:tcW w:w="958" w:type="dxa"/>
            <w:gridSpan w:val="4"/>
          </w:tcPr>
          <w:p w14:paraId="5278C65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283" w:type="dxa"/>
          </w:tcPr>
          <w:p w14:paraId="7E5DB91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6C929E1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DC91FE9"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62BA70DF" w14:textId="77777777" w:rsidR="00B322D4" w:rsidRPr="009D7DFC" w:rsidRDefault="00B322D4" w:rsidP="002D6683">
            <w:pPr>
              <w:rPr>
                <w:b w:val="0"/>
                <w:noProof w:val="0"/>
              </w:rPr>
            </w:pPr>
            <w:r w:rsidRPr="009D7DFC">
              <w:rPr>
                <w:b w:val="0"/>
                <w:noProof w:val="0"/>
              </w:rPr>
              <w:lastRenderedPageBreak/>
              <w:t>13</w:t>
            </w:r>
          </w:p>
        </w:tc>
        <w:tc>
          <w:tcPr>
            <w:tcW w:w="4041" w:type="dxa"/>
          </w:tcPr>
          <w:p w14:paraId="2589099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rFonts w:cs="Arial"/>
                <w:noProof w:val="0"/>
              </w:rPr>
              <w:t xml:space="preserve">Ondersteunt de </w:t>
            </w:r>
            <w:r w:rsidRPr="009A49B2">
              <w:rPr>
                <w:rFonts w:cs="Arial"/>
                <w:noProof w:val="0"/>
                <w:color w:val="FF0000"/>
              </w:rPr>
              <w:t>sporte</w:t>
            </w:r>
            <w:r w:rsidRPr="00647EA2">
              <w:rPr>
                <w:rFonts w:cs="Arial"/>
                <w:noProof w:val="0"/>
              </w:rPr>
              <w:t>r bij het formuleren van de doelen en acties</w:t>
            </w:r>
          </w:p>
        </w:tc>
        <w:tc>
          <w:tcPr>
            <w:tcW w:w="413" w:type="dxa"/>
          </w:tcPr>
          <w:p w14:paraId="15425D0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2DF851C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2A651C07"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03F0F3E4"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4D1163B"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37D9FC52" w14:textId="77777777" w:rsidR="00B322D4" w:rsidRPr="009D7DFC" w:rsidRDefault="00B322D4" w:rsidP="002D6683">
            <w:pPr>
              <w:rPr>
                <w:b w:val="0"/>
                <w:noProof w:val="0"/>
              </w:rPr>
            </w:pPr>
            <w:r w:rsidRPr="009D7DFC">
              <w:rPr>
                <w:b w:val="0"/>
                <w:noProof w:val="0"/>
              </w:rPr>
              <w:t>14</w:t>
            </w:r>
          </w:p>
        </w:tc>
        <w:tc>
          <w:tcPr>
            <w:tcW w:w="4041" w:type="dxa"/>
          </w:tcPr>
          <w:p w14:paraId="40B1A4F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rFonts w:cs="Arial"/>
                <w:noProof w:val="0"/>
              </w:rPr>
            </w:pPr>
            <w:r w:rsidRPr="00647EA2">
              <w:rPr>
                <w:rFonts w:cs="Arial"/>
                <w:noProof w:val="0"/>
              </w:rPr>
              <w:t xml:space="preserve">Ondersteunt de </w:t>
            </w:r>
            <w:r w:rsidRPr="009A49B2">
              <w:rPr>
                <w:rFonts w:cs="Arial"/>
                <w:noProof w:val="0"/>
                <w:color w:val="FF0000"/>
              </w:rPr>
              <w:t>sporter</w:t>
            </w:r>
            <w:r w:rsidRPr="00647EA2">
              <w:rPr>
                <w:rFonts w:cs="Arial"/>
                <w:noProof w:val="0"/>
              </w:rPr>
              <w:t xml:space="preserve"> bij het uitvoeren van de acties</w:t>
            </w:r>
          </w:p>
        </w:tc>
        <w:tc>
          <w:tcPr>
            <w:tcW w:w="413" w:type="dxa"/>
          </w:tcPr>
          <w:p w14:paraId="7A13578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531192CF"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6439F506"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1E79E19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75AF3AD8"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244EB93D" w14:textId="77777777" w:rsidR="00B322D4" w:rsidRPr="009D7DFC" w:rsidRDefault="00B322D4" w:rsidP="002D6683">
            <w:pPr>
              <w:spacing w:line="276" w:lineRule="auto"/>
              <w:rPr>
                <w:b w:val="0"/>
                <w:noProof w:val="0"/>
                <w:color w:val="1F497D" w:themeColor="text2"/>
              </w:rPr>
            </w:pPr>
            <w:r w:rsidRPr="009D7DFC">
              <w:rPr>
                <w:b w:val="0"/>
                <w:noProof w:val="0"/>
                <w:color w:val="1F497D" w:themeColor="text2"/>
              </w:rPr>
              <w:t>15</w:t>
            </w:r>
          </w:p>
        </w:tc>
        <w:tc>
          <w:tcPr>
            <w:tcW w:w="4041" w:type="dxa"/>
          </w:tcPr>
          <w:p w14:paraId="7B2530E6"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Reflecteert op het eigen handelen</w:t>
            </w:r>
          </w:p>
        </w:tc>
        <w:tc>
          <w:tcPr>
            <w:tcW w:w="413" w:type="dxa"/>
          </w:tcPr>
          <w:p w14:paraId="5CD1DC4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79FD031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7A6C34A9"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242D374D"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2AFD6F31"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E71614F" w14:textId="77777777" w:rsidR="00B322D4" w:rsidRPr="009D7DFC" w:rsidRDefault="00B322D4" w:rsidP="002D6683">
            <w:pPr>
              <w:spacing w:line="276" w:lineRule="auto"/>
              <w:rPr>
                <w:b w:val="0"/>
                <w:noProof w:val="0"/>
                <w:color w:val="1F497D" w:themeColor="text2"/>
              </w:rPr>
            </w:pPr>
            <w:r w:rsidRPr="009D7DFC">
              <w:rPr>
                <w:b w:val="0"/>
                <w:noProof w:val="0"/>
                <w:color w:val="1F497D" w:themeColor="text2"/>
              </w:rPr>
              <w:t>16</w:t>
            </w:r>
          </w:p>
        </w:tc>
        <w:tc>
          <w:tcPr>
            <w:tcW w:w="4041" w:type="dxa"/>
          </w:tcPr>
          <w:p w14:paraId="3EAF02D1"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Vraagt feedback</w:t>
            </w:r>
          </w:p>
        </w:tc>
        <w:tc>
          <w:tcPr>
            <w:tcW w:w="413" w:type="dxa"/>
          </w:tcPr>
          <w:p w14:paraId="5B0BF413"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749F692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2292A8E2"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6F65AF27"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5A54096"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79F86BD" w14:textId="77777777" w:rsidR="00B322D4" w:rsidRPr="009D7DFC" w:rsidRDefault="00B322D4" w:rsidP="002D6683">
            <w:pPr>
              <w:spacing w:line="276" w:lineRule="auto"/>
              <w:rPr>
                <w:b w:val="0"/>
                <w:noProof w:val="0"/>
                <w:color w:val="1F497D" w:themeColor="text2"/>
              </w:rPr>
            </w:pPr>
            <w:r w:rsidRPr="009D7DFC">
              <w:rPr>
                <w:b w:val="0"/>
                <w:noProof w:val="0"/>
                <w:color w:val="1F497D" w:themeColor="text2"/>
              </w:rPr>
              <w:t>17</w:t>
            </w:r>
          </w:p>
        </w:tc>
        <w:tc>
          <w:tcPr>
            <w:tcW w:w="4041" w:type="dxa"/>
          </w:tcPr>
          <w:p w14:paraId="1E00D5A2"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Verwoordt eigen leerbehoeften</w:t>
            </w:r>
          </w:p>
        </w:tc>
        <w:tc>
          <w:tcPr>
            <w:tcW w:w="413" w:type="dxa"/>
          </w:tcPr>
          <w:p w14:paraId="21105A9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0B6FB87C"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580522E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5819823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FAA5551"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0FAB94B6" w14:textId="77777777" w:rsidR="00B322D4" w:rsidRPr="009D7DFC" w:rsidRDefault="00B322D4" w:rsidP="002D6683">
            <w:pPr>
              <w:spacing w:line="276" w:lineRule="auto"/>
              <w:rPr>
                <w:b w:val="0"/>
                <w:noProof w:val="0"/>
                <w:color w:val="1F497D" w:themeColor="text2"/>
              </w:rPr>
            </w:pPr>
            <w:r w:rsidRPr="009D7DFC">
              <w:rPr>
                <w:b w:val="0"/>
                <w:noProof w:val="0"/>
                <w:color w:val="1F497D" w:themeColor="text2"/>
              </w:rPr>
              <w:t>18</w:t>
            </w:r>
          </w:p>
        </w:tc>
        <w:tc>
          <w:tcPr>
            <w:tcW w:w="4041" w:type="dxa"/>
          </w:tcPr>
          <w:p w14:paraId="4474B1E7"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 xml:space="preserve">Raadpleegt kennisbronnen/deskundigen </w:t>
            </w:r>
          </w:p>
        </w:tc>
        <w:tc>
          <w:tcPr>
            <w:tcW w:w="413" w:type="dxa"/>
          </w:tcPr>
          <w:p w14:paraId="4BD9D611"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7EF61A45"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425ACFF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30E8023B"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46A17D76"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496" w:type="dxa"/>
          </w:tcPr>
          <w:p w14:paraId="5497F3FE" w14:textId="77777777" w:rsidR="00B322D4" w:rsidRPr="009D7DFC" w:rsidRDefault="00B322D4" w:rsidP="002D6683">
            <w:pPr>
              <w:spacing w:line="276" w:lineRule="auto"/>
              <w:rPr>
                <w:b w:val="0"/>
                <w:noProof w:val="0"/>
                <w:color w:val="1F497D" w:themeColor="text2"/>
              </w:rPr>
            </w:pPr>
            <w:r w:rsidRPr="009D7DFC">
              <w:rPr>
                <w:b w:val="0"/>
                <w:noProof w:val="0"/>
                <w:color w:val="1F497D" w:themeColor="text2"/>
              </w:rPr>
              <w:t>19</w:t>
            </w:r>
          </w:p>
        </w:tc>
        <w:tc>
          <w:tcPr>
            <w:tcW w:w="4041" w:type="dxa"/>
          </w:tcPr>
          <w:p w14:paraId="647842DE" w14:textId="77777777" w:rsidR="00B322D4" w:rsidRPr="00A314C5" w:rsidRDefault="00B322D4" w:rsidP="002D6683">
            <w:pPr>
              <w:spacing w:line="276" w:lineRule="auto"/>
              <w:cnfStyle w:val="000000000000" w:firstRow="0" w:lastRow="0" w:firstColumn="0" w:lastColumn="0" w:oddVBand="0" w:evenVBand="0" w:oddHBand="0" w:evenHBand="0" w:firstRowFirstColumn="0" w:firstRowLastColumn="0" w:lastRowFirstColumn="0" w:lastRowLastColumn="0"/>
              <w:rPr>
                <w:noProof w:val="0"/>
                <w:color w:val="1F497D" w:themeColor="text2"/>
              </w:rPr>
            </w:pPr>
            <w:r w:rsidRPr="009A49B2">
              <w:rPr>
                <w:rFonts w:eastAsia="Calibri" w:cs="Arial"/>
                <w:noProof w:val="0"/>
                <w:color w:val="1F497D" w:themeColor="text2"/>
              </w:rPr>
              <w:t>Legt leermomenten vast</w:t>
            </w:r>
          </w:p>
        </w:tc>
        <w:tc>
          <w:tcPr>
            <w:tcW w:w="413" w:type="dxa"/>
          </w:tcPr>
          <w:p w14:paraId="74AA388E"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41488DBB"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414" w:type="dxa"/>
            <w:gridSpan w:val="2"/>
          </w:tcPr>
          <w:p w14:paraId="17721960" w14:textId="77777777" w:rsidR="00B322D4" w:rsidRPr="00647EA2" w:rsidRDefault="00B322D4" w:rsidP="002D6683">
            <w:pPr>
              <w:pStyle w:val="Rodetekst"/>
              <w:cnfStyle w:val="000000000000" w:firstRow="0" w:lastRow="0" w:firstColumn="0" w:lastColumn="0" w:oddVBand="0" w:evenVBand="0" w:oddHBand="0" w:evenHBand="0" w:firstRowFirstColumn="0" w:firstRowLastColumn="0" w:lastRowFirstColumn="0" w:lastRowLastColumn="0"/>
              <w:rPr>
                <w:noProof w:val="0"/>
              </w:rPr>
            </w:pPr>
          </w:p>
        </w:tc>
        <w:tc>
          <w:tcPr>
            <w:tcW w:w="3828" w:type="dxa"/>
          </w:tcPr>
          <w:p w14:paraId="0F443492"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6D7476C6" w14:textId="77777777" w:rsidTr="00956421">
        <w:trPr>
          <w:trHeight w:val="454"/>
        </w:trPr>
        <w:tc>
          <w:tcPr>
            <w:cnfStyle w:val="001000000000" w:firstRow="0" w:lastRow="0" w:firstColumn="1" w:lastColumn="0" w:oddVBand="0" w:evenVBand="0" w:oddHBand="0" w:evenHBand="0" w:firstRowFirstColumn="0" w:firstRowLastColumn="0" w:lastRowFirstColumn="0" w:lastRowLastColumn="0"/>
            <w:tcW w:w="4537" w:type="dxa"/>
            <w:gridSpan w:val="2"/>
          </w:tcPr>
          <w:p w14:paraId="3C56E917" w14:textId="77777777" w:rsidR="00B322D4" w:rsidRPr="00647EA2" w:rsidRDefault="00B322D4" w:rsidP="002D6683">
            <w:pPr>
              <w:rPr>
                <w:noProof w:val="0"/>
              </w:rPr>
            </w:pPr>
            <w:r w:rsidRPr="00647EA2">
              <w:rPr>
                <w:noProof w:val="0"/>
              </w:rPr>
              <w:t xml:space="preserve">Resultaat van de PVB </w:t>
            </w:r>
          </w:p>
        </w:tc>
        <w:tc>
          <w:tcPr>
            <w:tcW w:w="1241" w:type="dxa"/>
            <w:gridSpan w:val="5"/>
          </w:tcPr>
          <w:p w14:paraId="6D38ED4C"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c>
          <w:tcPr>
            <w:tcW w:w="3828" w:type="dxa"/>
            <w:vMerge w:val="restart"/>
          </w:tcPr>
          <w:p w14:paraId="3BF46390"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r w:rsidRPr="00647EA2">
              <w:rPr>
                <w:noProof w:val="0"/>
              </w:rPr>
              <w:t>Toelichting</w:t>
            </w:r>
          </w:p>
          <w:p w14:paraId="299C54F8"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AE27296" w14:textId="77777777" w:rsidTr="00956421">
        <w:trPr>
          <w:trHeight w:val="234"/>
        </w:trPr>
        <w:tc>
          <w:tcPr>
            <w:cnfStyle w:val="001000000000" w:firstRow="0" w:lastRow="0" w:firstColumn="1" w:lastColumn="0" w:oddVBand="0" w:evenVBand="0" w:oddHBand="0" w:evenHBand="0" w:firstRowFirstColumn="0" w:firstRowLastColumn="0" w:lastRowFirstColumn="0" w:lastRowLastColumn="0"/>
            <w:tcW w:w="5778" w:type="dxa"/>
            <w:gridSpan w:val="7"/>
          </w:tcPr>
          <w:p w14:paraId="27FD6B1D" w14:textId="77777777" w:rsidR="00B322D4" w:rsidRPr="00647EA2" w:rsidRDefault="00B322D4" w:rsidP="002D6683">
            <w:pPr>
              <w:rPr>
                <w:noProof w:val="0"/>
              </w:rPr>
            </w:pPr>
            <w:r w:rsidRPr="00647EA2">
              <w:rPr>
                <w:noProof w:val="0"/>
              </w:rPr>
              <w:t>Handtekening PVB-beoordelaar:</w:t>
            </w:r>
          </w:p>
          <w:p w14:paraId="400301A4" w14:textId="77777777" w:rsidR="00B322D4" w:rsidRPr="00647EA2" w:rsidRDefault="00B322D4" w:rsidP="002D6683">
            <w:pPr>
              <w:rPr>
                <w:noProof w:val="0"/>
              </w:rPr>
            </w:pPr>
          </w:p>
          <w:p w14:paraId="4E62BCB4" w14:textId="77777777" w:rsidR="00B322D4" w:rsidRPr="00647EA2" w:rsidRDefault="00B322D4" w:rsidP="002D6683">
            <w:pPr>
              <w:rPr>
                <w:noProof w:val="0"/>
              </w:rPr>
            </w:pPr>
          </w:p>
          <w:p w14:paraId="3CEE3436" w14:textId="77777777" w:rsidR="00B322D4" w:rsidRPr="00647EA2" w:rsidRDefault="00B322D4" w:rsidP="002D6683">
            <w:pPr>
              <w:rPr>
                <w:noProof w:val="0"/>
              </w:rPr>
            </w:pPr>
          </w:p>
        </w:tc>
        <w:tc>
          <w:tcPr>
            <w:tcW w:w="3828" w:type="dxa"/>
            <w:vMerge/>
          </w:tcPr>
          <w:p w14:paraId="1955C7E6"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r w:rsidR="00B322D4" w:rsidRPr="00647EA2" w14:paraId="09B1606F" w14:textId="77777777" w:rsidTr="00956421">
        <w:trPr>
          <w:trHeight w:val="567"/>
        </w:trPr>
        <w:tc>
          <w:tcPr>
            <w:cnfStyle w:val="001000000000" w:firstRow="0" w:lastRow="0" w:firstColumn="1" w:lastColumn="0" w:oddVBand="0" w:evenVBand="0" w:oddHBand="0" w:evenHBand="0" w:firstRowFirstColumn="0" w:firstRowLastColumn="0" w:lastRowFirstColumn="0" w:lastRowLastColumn="0"/>
            <w:tcW w:w="5778" w:type="dxa"/>
            <w:gridSpan w:val="7"/>
          </w:tcPr>
          <w:p w14:paraId="2C52A887" w14:textId="77777777" w:rsidR="00B322D4" w:rsidRPr="00647EA2" w:rsidRDefault="00B322D4" w:rsidP="002D6683">
            <w:pPr>
              <w:pStyle w:val="Rodetekst"/>
              <w:rPr>
                <w:noProof w:val="0"/>
              </w:rPr>
            </w:pPr>
            <w:r w:rsidRPr="00647EA2">
              <w:rPr>
                <w:noProof w:val="0"/>
              </w:rPr>
              <w:t>Akkoord toetsingscommissie</w:t>
            </w:r>
          </w:p>
        </w:tc>
        <w:tc>
          <w:tcPr>
            <w:tcW w:w="3828" w:type="dxa"/>
          </w:tcPr>
          <w:p w14:paraId="7A181A2E" w14:textId="77777777" w:rsidR="00B322D4" w:rsidRPr="00647EA2" w:rsidRDefault="00B322D4" w:rsidP="002D6683">
            <w:pPr>
              <w:cnfStyle w:val="000000000000" w:firstRow="0" w:lastRow="0" w:firstColumn="0" w:lastColumn="0" w:oddVBand="0" w:evenVBand="0" w:oddHBand="0" w:evenHBand="0" w:firstRowFirstColumn="0" w:firstRowLastColumn="0" w:lastRowFirstColumn="0" w:lastRowLastColumn="0"/>
              <w:rPr>
                <w:noProof w:val="0"/>
              </w:rPr>
            </w:pPr>
          </w:p>
        </w:tc>
      </w:tr>
    </w:tbl>
    <w:p w14:paraId="74CD3067" w14:textId="77777777" w:rsidR="00B322D4" w:rsidRPr="00647EA2" w:rsidRDefault="00B322D4" w:rsidP="00B322D4">
      <w:pPr>
        <w:spacing w:after="200"/>
        <w:rPr>
          <w:noProof w:val="0"/>
        </w:rPr>
      </w:pPr>
    </w:p>
    <w:p w14:paraId="7EC6D474" w14:textId="77777777" w:rsidR="00B322D4" w:rsidRDefault="00B322D4" w:rsidP="00B322D4">
      <w:pPr>
        <w:spacing w:after="200"/>
        <w:rPr>
          <w:noProof w:val="0"/>
        </w:rPr>
      </w:pPr>
      <w:r>
        <w:rPr>
          <w:noProof w:val="0"/>
        </w:rPr>
        <w:br w:type="page"/>
      </w:r>
    </w:p>
    <w:p w14:paraId="4482183B" w14:textId="607D61A3" w:rsidR="001721D0" w:rsidRDefault="00A93E6A">
      <w:pPr>
        <w:spacing w:after="200"/>
      </w:pPr>
      <w:r w:rsidRPr="006376C2">
        <w:lastRenderedPageBreak/>
        <w:drawing>
          <wp:anchor distT="0" distB="0" distL="114300" distR="114300" simplePos="0" relativeHeight="251659264" behindDoc="0" locked="0" layoutInCell="1" allowOverlap="1" wp14:anchorId="45178627" wp14:editId="33E81E99">
            <wp:simplePos x="0" y="0"/>
            <wp:positionH relativeFrom="page">
              <wp:posOffset>9525</wp:posOffset>
            </wp:positionH>
            <wp:positionV relativeFrom="page">
              <wp:posOffset>-9525</wp:posOffset>
            </wp:positionV>
            <wp:extent cx="7560000" cy="10693333"/>
            <wp:effectExtent l="19050" t="0" r="2850" b="0"/>
            <wp:wrapNone/>
            <wp:docPr id="3" name="achterbl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560000" cy="10693333"/>
                    </a:xfrm>
                    <a:prstGeom prst="rect">
                      <a:avLst/>
                    </a:prstGeom>
                  </pic:spPr>
                </pic:pic>
              </a:graphicData>
            </a:graphic>
          </wp:anchor>
        </w:drawing>
      </w:r>
    </w:p>
    <w:sectPr w:rsidR="001721D0" w:rsidSect="001D6FB6">
      <w:headerReference w:type="first" r:id="rId20"/>
      <w:pgSz w:w="11906" w:h="16838"/>
      <w:pgMar w:top="1134" w:right="1418" w:bottom="1134"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667E8" w14:textId="77777777" w:rsidR="0067792B" w:rsidRDefault="0067792B" w:rsidP="00EE7285">
      <w:r>
        <w:separator/>
      </w:r>
    </w:p>
  </w:endnote>
  <w:endnote w:type="continuationSeparator" w:id="0">
    <w:p w14:paraId="311667E9" w14:textId="77777777" w:rsidR="0067792B" w:rsidRDefault="0067792B" w:rsidP="00EE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Times-Roman">
    <w:altName w:val="Arial"/>
    <w:panose1 w:val="00000000000000000000"/>
    <w:charset w:val="4D"/>
    <w:family w:val="auto"/>
    <w:notTrueType/>
    <w:pitch w:val="default"/>
    <w:sig w:usb0="03000000"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yriad Pro">
    <w:charset w:val="00"/>
    <w:family w:val="auto"/>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0202433"/>
      <w:docPartObj>
        <w:docPartGallery w:val="Page Numbers (Bottom of Page)"/>
        <w:docPartUnique/>
      </w:docPartObj>
    </w:sdtPr>
    <w:sdtEndPr/>
    <w:sdtContent>
      <w:p w14:paraId="311667EA" w14:textId="77777777" w:rsidR="0067792B" w:rsidRDefault="0067792B">
        <w:pPr>
          <w:pStyle w:val="Voettekst"/>
          <w:jc w:val="right"/>
        </w:pPr>
        <w:r>
          <w:fldChar w:fldCharType="begin"/>
        </w:r>
        <w:r>
          <w:instrText>PAGE   \* MERGEFORMAT</w:instrText>
        </w:r>
        <w:r>
          <w:fldChar w:fldCharType="separate"/>
        </w:r>
        <w:r>
          <w:t>21</w:t>
        </w:r>
        <w:r>
          <w:fldChar w:fldCharType="end"/>
        </w:r>
      </w:p>
    </w:sdtContent>
  </w:sdt>
  <w:p w14:paraId="311667EB" w14:textId="77777777" w:rsidR="0067792B" w:rsidRDefault="0067792B" w:rsidP="00EE7285">
    <w:pPr>
      <w:pStyle w:val="Voettekst"/>
    </w:pPr>
    <w:r>
      <w:rPr>
        <w:rFonts w:eastAsia="Times New Roman"/>
      </w:rPr>
      <w:drawing>
        <wp:anchor distT="0" distB="0" distL="114300" distR="114300" simplePos="0" relativeHeight="251656704" behindDoc="1" locked="0" layoutInCell="1" allowOverlap="1" wp14:anchorId="311667FF" wp14:editId="31166800">
          <wp:simplePos x="0" y="0"/>
          <wp:positionH relativeFrom="margin">
            <wp:posOffset>-919480</wp:posOffset>
          </wp:positionH>
          <wp:positionV relativeFrom="paragraph">
            <wp:posOffset>-1905</wp:posOffset>
          </wp:positionV>
          <wp:extent cx="7559675" cy="570230"/>
          <wp:effectExtent l="0" t="0" r="3175" b="1270"/>
          <wp:wrapNone/>
          <wp:docPr id="7" name="Afbeelding 7" descr="C:\Projecten\NOC_NSF\Ontwikkeling\zwarte ba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NOC_NSF\Ontwikkeling\zwarte ba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9675" cy="570230"/>
                  </a:xfrm>
                  <a:prstGeom prst="rect">
                    <a:avLst/>
                  </a:prstGeom>
                  <a:noFill/>
                  <a:ln>
                    <a:noFill/>
                  </a:ln>
                </pic:spPr>
              </pic:pic>
            </a:graphicData>
          </a:graphic>
        </wp:anchor>
      </w:drawing>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65186" w14:textId="77777777" w:rsidR="0067792B" w:rsidRDefault="0067792B"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835388">
      <w:rPr>
        <w:rStyle w:val="Paginanummer"/>
      </w:rPr>
      <w:t>41</w:t>
    </w:r>
    <w:r>
      <w:rPr>
        <w:rStyle w:val="Paginanummer"/>
      </w:rPr>
      <w:fldChar w:fldCharType="end"/>
    </w:r>
  </w:p>
  <w:p w14:paraId="6F922F29" w14:textId="6914778D" w:rsidR="0067792B" w:rsidRPr="00672EB3" w:rsidRDefault="00737DF3" w:rsidP="001721D0">
    <w:pPr>
      <w:pStyle w:val="Voettekst"/>
      <w:rPr>
        <w:szCs w:val="18"/>
      </w:rPr>
    </w:pPr>
    <w:r>
      <w:rPr>
        <w:szCs w:val="18"/>
      </w:rPr>
      <w:fldChar w:fldCharType="begin"/>
    </w:r>
    <w:r>
      <w:rPr>
        <w:szCs w:val="18"/>
      </w:rPr>
      <w:instrText xml:space="preserve"> STYLEREF 1 \* MERGEFORMAT </w:instrText>
    </w:r>
    <w:r>
      <w:rPr>
        <w:szCs w:val="18"/>
      </w:rPr>
      <w:fldChar w:fldCharType="separate"/>
    </w:r>
    <w:r w:rsidR="00835388">
      <w:rPr>
        <w:szCs w:val="18"/>
      </w:rPr>
      <w:t>PVB 5.7 Begeleiden van topsporters</w:t>
    </w:r>
    <w:r>
      <w:rPr>
        <w:szCs w:val="18"/>
      </w:rPr>
      <w:fldChar w:fldCharType="end"/>
    </w:r>
  </w:p>
  <w:p w14:paraId="56281B8C" w14:textId="77777777" w:rsidR="0067792B" w:rsidRDefault="0067792B">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3058932"/>
      <w:docPartObj>
        <w:docPartGallery w:val="Page Numbers (Bottom of Page)"/>
        <w:docPartUnique/>
      </w:docPartObj>
    </w:sdtPr>
    <w:sdtEndPr/>
    <w:sdtContent>
      <w:p w14:paraId="311667ED" w14:textId="77777777" w:rsidR="0067792B" w:rsidRDefault="00835388">
        <w:pPr>
          <w:pStyle w:val="Voettekst"/>
          <w:jc w:val="right"/>
        </w:pPr>
      </w:p>
    </w:sdtContent>
  </w:sdt>
  <w:p w14:paraId="311667EE" w14:textId="77777777" w:rsidR="0067792B" w:rsidRDefault="0067792B">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5D725" w14:textId="77777777" w:rsidR="0067792B" w:rsidRDefault="0067792B"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835388">
      <w:rPr>
        <w:rStyle w:val="Paginanummer"/>
      </w:rPr>
      <w:t>4</w:t>
    </w:r>
    <w:r>
      <w:rPr>
        <w:rStyle w:val="Paginanummer"/>
      </w:rPr>
      <w:fldChar w:fldCharType="end"/>
    </w:r>
  </w:p>
  <w:p w14:paraId="694B88F8" w14:textId="5AD7E398" w:rsidR="0067792B" w:rsidRDefault="0067792B">
    <w:pPr>
      <w:pStyle w:val="Voettekst"/>
      <w:rPr>
        <w:szCs w:val="18"/>
      </w:rPr>
    </w:pPr>
    <w:r>
      <w:rPr>
        <w:szCs w:val="18"/>
      </w:rPr>
      <w:fldChar w:fldCharType="begin"/>
    </w:r>
    <w:r>
      <w:rPr>
        <w:szCs w:val="18"/>
      </w:rPr>
      <w:instrText xml:space="preserve"> STYLEREF 1 \* MERGEFORMAT </w:instrText>
    </w:r>
    <w:r>
      <w:rPr>
        <w:szCs w:val="18"/>
      </w:rPr>
      <w:fldChar w:fldCharType="separate"/>
    </w:r>
    <w:r w:rsidR="00835388">
      <w:rPr>
        <w:szCs w:val="18"/>
      </w:rPr>
      <w:t>Overzicht</w:t>
    </w:r>
    <w:r>
      <w:rPr>
        <w:szCs w:val="18"/>
      </w:rPr>
      <w:fldChar w:fldCharType="end"/>
    </w:r>
  </w:p>
  <w:p w14:paraId="11D28CD4" w14:textId="77777777" w:rsidR="0067792B" w:rsidRDefault="0067792B">
    <w:pPr>
      <w:pStyle w:val="Voetteks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B5486" w14:textId="77777777" w:rsidR="0067792B" w:rsidRDefault="0067792B"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835388">
      <w:rPr>
        <w:rStyle w:val="Paginanummer"/>
      </w:rPr>
      <w:t>8</w:t>
    </w:r>
    <w:r>
      <w:rPr>
        <w:rStyle w:val="Paginanummer"/>
      </w:rPr>
      <w:fldChar w:fldCharType="end"/>
    </w:r>
  </w:p>
  <w:p w14:paraId="65769848" w14:textId="2BFB95B2" w:rsidR="0067792B" w:rsidRPr="00672EB3" w:rsidRDefault="0067792B" w:rsidP="001721D0">
    <w:pPr>
      <w:pStyle w:val="Voettekst"/>
      <w:rPr>
        <w:szCs w:val="18"/>
      </w:rPr>
    </w:pPr>
    <w:r>
      <w:rPr>
        <w:szCs w:val="18"/>
      </w:rPr>
      <w:t>Toetsplan van de kwalificatie trainer-coach 5</w:t>
    </w:r>
    <w:r w:rsidR="00A66784">
      <w:rPr>
        <w:szCs w:val="18"/>
      </w:rPr>
      <w:t xml:space="preserve"> </w:t>
    </w:r>
  </w:p>
  <w:p w14:paraId="11BCE8E3" w14:textId="77777777" w:rsidR="0067792B" w:rsidRDefault="0067792B">
    <w:pPr>
      <w:pStyle w:val="Voetteks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18B048" w14:textId="77777777" w:rsidR="0067792B" w:rsidRDefault="0067792B"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835388">
      <w:rPr>
        <w:rStyle w:val="Paginanummer"/>
      </w:rPr>
      <w:t>9</w:t>
    </w:r>
    <w:r>
      <w:rPr>
        <w:rStyle w:val="Paginanummer"/>
      </w:rPr>
      <w:fldChar w:fldCharType="end"/>
    </w:r>
  </w:p>
  <w:p w14:paraId="392FA275" w14:textId="430BFE06" w:rsidR="0067792B" w:rsidRPr="00672EB3" w:rsidRDefault="0067792B" w:rsidP="001721D0">
    <w:pPr>
      <w:pStyle w:val="Voettekst"/>
      <w:rPr>
        <w:szCs w:val="18"/>
      </w:rPr>
    </w:pPr>
    <w:r>
      <w:rPr>
        <w:szCs w:val="18"/>
      </w:rPr>
      <w:t>PVB 5.1 Geven van trainingen (praktijkvariant)</w:t>
    </w:r>
    <w:r w:rsidR="00A66784">
      <w:rPr>
        <w:szCs w:val="18"/>
      </w:rPr>
      <w:t xml:space="preserve"> </w:t>
    </w:r>
  </w:p>
  <w:p w14:paraId="73783659" w14:textId="77777777" w:rsidR="0067792B" w:rsidRDefault="0067792B">
    <w:pPr>
      <w:pStyle w:val="Voetteks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FCEDE" w14:textId="77777777" w:rsidR="0067792B" w:rsidRDefault="0067792B"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835388">
      <w:rPr>
        <w:rStyle w:val="Paginanummer"/>
      </w:rPr>
      <w:t>18</w:t>
    </w:r>
    <w:r>
      <w:rPr>
        <w:rStyle w:val="Paginanummer"/>
      </w:rPr>
      <w:fldChar w:fldCharType="end"/>
    </w:r>
  </w:p>
  <w:p w14:paraId="5B5FD8D6" w14:textId="7A2C431B" w:rsidR="0067792B" w:rsidRPr="00672EB3" w:rsidRDefault="0067792B" w:rsidP="001721D0">
    <w:pPr>
      <w:pStyle w:val="Voettekst"/>
      <w:rPr>
        <w:szCs w:val="18"/>
      </w:rPr>
    </w:pPr>
    <w:r>
      <w:rPr>
        <w:szCs w:val="18"/>
      </w:rPr>
      <w:t>PVB 5.1 Geven van trainingen (portfoliobeoordeling)</w:t>
    </w:r>
    <w:r w:rsidR="00A66784">
      <w:rPr>
        <w:szCs w:val="18"/>
      </w:rPr>
      <w:t xml:space="preserve"> </w:t>
    </w:r>
  </w:p>
  <w:p w14:paraId="070E80CF" w14:textId="77777777" w:rsidR="0067792B" w:rsidRDefault="0067792B">
    <w:pPr>
      <w:pStyle w:val="Voetteks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60F39" w14:textId="77777777" w:rsidR="0067792B" w:rsidRDefault="0067792B"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835388">
      <w:rPr>
        <w:rStyle w:val="Paginanummer"/>
      </w:rPr>
      <w:t>24</w:t>
    </w:r>
    <w:r>
      <w:rPr>
        <w:rStyle w:val="Paginanummer"/>
      </w:rPr>
      <w:fldChar w:fldCharType="end"/>
    </w:r>
  </w:p>
  <w:p w14:paraId="4D52C497" w14:textId="0F387C19" w:rsidR="0067792B" w:rsidRPr="00672EB3" w:rsidRDefault="0067792B" w:rsidP="001721D0">
    <w:pPr>
      <w:pStyle w:val="Voettekst"/>
      <w:rPr>
        <w:szCs w:val="18"/>
      </w:rPr>
    </w:pPr>
    <w:r>
      <w:rPr>
        <w:szCs w:val="18"/>
      </w:rPr>
      <w:t>PVB 5.2 Coachen bij wedstrijden</w:t>
    </w:r>
    <w:r w:rsidR="00A66784">
      <w:rPr>
        <w:szCs w:val="18"/>
      </w:rPr>
      <w:t xml:space="preserve"> </w:t>
    </w:r>
  </w:p>
  <w:p w14:paraId="7B4CA83F" w14:textId="77777777" w:rsidR="0067792B" w:rsidRDefault="0067792B">
    <w:pPr>
      <w:pStyle w:val="Voetteks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98E0A" w14:textId="77777777" w:rsidR="0067792B" w:rsidRDefault="0067792B"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835388">
      <w:rPr>
        <w:rStyle w:val="Paginanummer"/>
      </w:rPr>
      <w:t>25</w:t>
    </w:r>
    <w:r>
      <w:rPr>
        <w:rStyle w:val="Paginanummer"/>
      </w:rPr>
      <w:fldChar w:fldCharType="end"/>
    </w:r>
  </w:p>
  <w:p w14:paraId="603AC3A3" w14:textId="77777777" w:rsidR="0067792B" w:rsidRPr="00672EB3" w:rsidRDefault="0067792B" w:rsidP="001721D0">
    <w:pPr>
      <w:pStyle w:val="Voettekst"/>
      <w:rPr>
        <w:szCs w:val="18"/>
      </w:rPr>
    </w:pPr>
    <w:r>
      <w:rPr>
        <w:szCs w:val="18"/>
      </w:rPr>
      <w:t>PVB 5.3 Ondersteunen van meerjarentopsportbeleid</w:t>
    </w:r>
  </w:p>
  <w:p w14:paraId="49703249" w14:textId="77777777" w:rsidR="0067792B" w:rsidRDefault="0067792B">
    <w:pPr>
      <w:pStyle w:val="Voetteks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22A58" w14:textId="77777777" w:rsidR="0067792B" w:rsidRDefault="0067792B" w:rsidP="001721D0">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835388">
      <w:rPr>
        <w:rStyle w:val="Paginanummer"/>
      </w:rPr>
      <w:t>32</w:t>
    </w:r>
    <w:r>
      <w:rPr>
        <w:rStyle w:val="Paginanummer"/>
      </w:rPr>
      <w:fldChar w:fldCharType="end"/>
    </w:r>
  </w:p>
  <w:p w14:paraId="44DF58B2" w14:textId="77777777" w:rsidR="0067792B" w:rsidRPr="00672EB3" w:rsidRDefault="0067792B" w:rsidP="001721D0">
    <w:pPr>
      <w:pStyle w:val="Voettekst"/>
      <w:rPr>
        <w:szCs w:val="18"/>
      </w:rPr>
    </w:pPr>
    <w:r>
      <w:rPr>
        <w:szCs w:val="18"/>
      </w:rPr>
      <w:t>PVB 5.5 Managen van topsportbegeleidingsteams en netwerken</w:t>
    </w:r>
  </w:p>
  <w:p w14:paraId="475A7FA0" w14:textId="77777777" w:rsidR="0067792B" w:rsidRDefault="0067792B">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667E6" w14:textId="77777777" w:rsidR="0067792B" w:rsidRDefault="0067792B" w:rsidP="00EE7285">
      <w:r>
        <w:separator/>
      </w:r>
    </w:p>
  </w:footnote>
  <w:footnote w:type="continuationSeparator" w:id="0">
    <w:p w14:paraId="311667E7" w14:textId="77777777" w:rsidR="0067792B" w:rsidRDefault="0067792B" w:rsidP="00EE7285">
      <w:r>
        <w:continuationSeparator/>
      </w:r>
    </w:p>
  </w:footnote>
  <w:footnote w:id="1">
    <w:p w14:paraId="2CD15BDB" w14:textId="77B1E3A2" w:rsidR="0067792B" w:rsidRPr="00FB4393" w:rsidRDefault="0067792B" w:rsidP="00DA105F">
      <w:pPr>
        <w:pStyle w:val="Voettekst"/>
      </w:pPr>
      <w:r>
        <w:rPr>
          <w:rStyle w:val="Voetnootmarkering"/>
        </w:rPr>
        <w:footnoteRef/>
      </w:r>
      <w:r>
        <w:t xml:space="preserve"> </w:t>
      </w:r>
      <w:r w:rsidRPr="00FB4393">
        <w:t>PVB 5.4 maakt deel uit van de opleiderslijn</w:t>
      </w:r>
      <w:r w:rsidR="00A66784">
        <w:t xml:space="preserve"> </w:t>
      </w:r>
    </w:p>
  </w:footnote>
  <w:footnote w:id="2">
    <w:p w14:paraId="4124E962" w14:textId="77777777" w:rsidR="0067792B" w:rsidRPr="008B5800" w:rsidRDefault="0067792B" w:rsidP="00AD7841">
      <w:pPr>
        <w:pStyle w:val="Voettekst"/>
      </w:pPr>
      <w:r w:rsidRPr="00054A7F">
        <w:rPr>
          <w:vertAlign w:val="superscript"/>
        </w:rPr>
        <w:footnoteRef/>
      </w:r>
      <w:r w:rsidRPr="00054A7F">
        <w:rPr>
          <w:vertAlign w:val="superscript"/>
        </w:rPr>
        <w:t xml:space="preserve"> </w:t>
      </w:r>
      <w:r w:rsidRPr="00054A7F">
        <w:t>Kiezen tussen 1 (portfoliobeoordeling) of 2 (portfolio- en praktijkbeoordeling, samen praktijkvariant genoemd).</w:t>
      </w:r>
      <w:r w:rsidRPr="008B5800">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EC" w14:textId="77777777" w:rsidR="0067792B" w:rsidRPr="00C206A6" w:rsidRDefault="00835388" w:rsidP="00C206A6">
    <w:pPr>
      <w:rPr>
        <w:noProof w:val="0"/>
      </w:rPr>
    </w:pPr>
    <w:r>
      <w:rPr>
        <w:rFonts w:eastAsia="Times New Roman"/>
        <w:lang w:val="en-US"/>
      </w:rPr>
      <w:pict w14:anchorId="31166801">
        <v:shapetype id="_x0000_t202" coordsize="21600,21600" o:spt="202" path="m,l,21600r21600,l21600,xe">
          <v:stroke joinstyle="miter"/>
          <v:path gradientshapeok="t" o:connecttype="rect"/>
        </v:shapetype>
        <v:shape id="Tekstvak 6" o:spid="_x0000_s4097" type="#_x0000_t202" style="position:absolute;margin-left:73.2pt;margin-top:-23.7pt;width:360.8pt;height:102pt;z-index:25166438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" filled="f" stroked="f" strokeweight=".5pt">
          <v:path arrowok="t"/>
          <v:textbox>
            <w:txbxContent>
              <w:p w14:paraId="31166806" w14:textId="77777777" w:rsidR="0067792B" w:rsidRPr="006931E2" w:rsidRDefault="0067792B" w:rsidP="00C206A6">
                <w:pPr>
                  <w:pStyle w:val="EersteTitel"/>
                </w:pPr>
                <w:r>
                  <w:t>Kwalificatiestructuur Sport 2017</w:t>
                </w:r>
              </w:p>
              <w:p w14:paraId="31166807" w14:textId="77777777" w:rsidR="0067792B" w:rsidRPr="006931E2" w:rsidRDefault="0067792B" w:rsidP="00C206A6">
                <w:pPr>
                  <w:pStyle w:val="Titel"/>
                </w:pPr>
                <w:r>
                  <w:t>Toetsdocumenten</w:t>
                </w:r>
              </w:p>
              <w:p w14:paraId="31166808" w14:textId="2C6F02A4" w:rsidR="0067792B" w:rsidRPr="006931E2" w:rsidRDefault="0067792B" w:rsidP="00C206A6">
                <w:pPr>
                  <w:pStyle w:val="Subtitel"/>
                </w:pPr>
                <w:r>
                  <w:t xml:space="preserve">Trainer-coach 5 </w:t>
                </w:r>
              </w:p>
            </w:txbxContent>
          </v:textbox>
        </v:shape>
      </w:pict>
    </w:r>
    <w:r w:rsidR="0067792B">
      <w:rPr>
        <w:rFonts w:eastAsia="Times New Roman"/>
      </w:rPr>
      <w:drawing>
        <wp:anchor distT="0" distB="0" distL="114300" distR="114300" simplePos="0" relativeHeight="251653120" behindDoc="1" locked="0" layoutInCell="1" allowOverlap="1" wp14:anchorId="31166802" wp14:editId="31166803">
          <wp:simplePos x="0" y="0"/>
          <wp:positionH relativeFrom="column">
            <wp:posOffset>-914400</wp:posOffset>
          </wp:positionH>
          <wp:positionV relativeFrom="paragraph">
            <wp:posOffset>-450215</wp:posOffset>
          </wp:positionV>
          <wp:extent cx="7596000" cy="1380743"/>
          <wp:effectExtent l="0" t="0" r="0" b="0"/>
          <wp:wrapNone/>
          <wp:docPr id="10" name="Afbeelding 10" descr="cid:0C4CD616-54FD-4BE1-A128-17313430B882@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0C4CD616-54FD-4BE1-A128-17313430B882@lan"/>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7596000" cy="1380743"/>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667FE" w14:textId="77777777" w:rsidR="0067792B" w:rsidRDefault="0067792B" w:rsidP="00F06BB9">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61AAC5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0FB3973"/>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40E406B"/>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4D91CEF"/>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pStyle w:val="Kop3"/>
      <w:lvlText w:val="%1.%2.%3."/>
      <w:lvlJc w:val="left"/>
      <w:pPr>
        <w:ind w:left="1362" w:hanging="454"/>
      </w:pPr>
      <w:rPr>
        <w:rFonts w:asciiTheme="minorHAnsi" w:hAnsiTheme="minorHAnsi" w:cstheme="minorHAnsi" w:hint="default"/>
      </w:rPr>
    </w:lvl>
    <w:lvl w:ilvl="3">
      <w:start w:val="1"/>
      <w:numFmt w:val="upperLetter"/>
      <w:pStyle w:val="Kop4"/>
      <w:lvlText w:val="%4."/>
      <w:lvlJc w:val="left"/>
      <w:pPr>
        <w:ind w:left="1816" w:hanging="454"/>
      </w:pPr>
      <w:rPr>
        <w:rFonts w:hint="default"/>
      </w:rPr>
    </w:lvl>
    <w:lvl w:ilvl="4">
      <w:start w:val="1"/>
      <w:numFmt w:val="decimal"/>
      <w:pStyle w:val="Kop5"/>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4" w15:restartNumberingAfterBreak="0">
    <w:nsid w:val="07FB50CE"/>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0570EB5"/>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108D32BC"/>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14D7B7D"/>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12690CBB"/>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2ABE6E18"/>
    <w:multiLevelType w:val="multilevel"/>
    <w:tmpl w:val="1B2E3AB6"/>
    <w:lvl w:ilvl="0">
      <w:start w:val="1"/>
      <w:numFmt w:val="decimal"/>
      <w:pStyle w:val="Lijstnummer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C1E3DBC"/>
    <w:multiLevelType w:val="multilevel"/>
    <w:tmpl w:val="AC9A3042"/>
    <w:lvl w:ilvl="0">
      <w:start w:val="1"/>
      <w:numFmt w:val="decimal"/>
      <w:lvlText w:val="%1."/>
      <w:lvlJc w:val="left"/>
      <w:pPr>
        <w:ind w:left="454" w:hanging="454"/>
      </w:pPr>
      <w:rPr>
        <w:rFonts w:hint="default"/>
      </w:rPr>
    </w:lvl>
    <w:lvl w:ilvl="1">
      <w:start w:val="1"/>
      <w:numFmt w:val="decimal"/>
      <w:lvlText w:val="%1.%2."/>
      <w:lvlJc w:val="left"/>
      <w:pPr>
        <w:ind w:left="908" w:hanging="454"/>
      </w:pPr>
      <w:rPr>
        <w:rFonts w:hint="default"/>
      </w:rPr>
    </w:lvl>
    <w:lvl w:ilvl="2">
      <w:start w:val="1"/>
      <w:numFmt w:val="decimal"/>
      <w:lvlText w:val="%1.%2.%3."/>
      <w:lvlJc w:val="left"/>
      <w:pPr>
        <w:ind w:left="1362" w:hanging="454"/>
      </w:pPr>
      <w:rPr>
        <w:rFonts w:asciiTheme="minorHAnsi" w:hAnsiTheme="minorHAnsi" w:cstheme="minorHAnsi" w:hint="default"/>
      </w:rPr>
    </w:lvl>
    <w:lvl w:ilvl="3">
      <w:start w:val="1"/>
      <w:numFmt w:val="upperLetter"/>
      <w:lvlText w:val="%4."/>
      <w:lvlJc w:val="left"/>
      <w:pPr>
        <w:ind w:left="1816" w:hanging="454"/>
      </w:pPr>
      <w:rPr>
        <w:rFonts w:hint="default"/>
      </w:rPr>
    </w:lvl>
    <w:lvl w:ilvl="4">
      <w:start w:val="1"/>
      <w:numFmt w:val="decimal"/>
      <w:lvlText w:val="%4.%5."/>
      <w:lvlJc w:val="left"/>
      <w:pPr>
        <w:ind w:left="2270" w:hanging="454"/>
      </w:pPr>
      <w:rPr>
        <w:rFonts w:hint="default"/>
        <w:color w:val="EC7405"/>
        <w:sz w:val="28"/>
        <w:szCs w:val="28"/>
      </w:rPr>
    </w:lvl>
    <w:lvl w:ilvl="5">
      <w:start w:val="1"/>
      <w:numFmt w:val="decimal"/>
      <w:lvlText w:val="%1.%2.%3.%4.%5.%6."/>
      <w:lvlJc w:val="left"/>
      <w:pPr>
        <w:ind w:left="2724" w:hanging="454"/>
      </w:pPr>
      <w:rPr>
        <w:rFonts w:hint="default"/>
      </w:rPr>
    </w:lvl>
    <w:lvl w:ilvl="6">
      <w:start w:val="1"/>
      <w:numFmt w:val="decimal"/>
      <w:lvlText w:val="%1.%2.%3.%4.%5.%6.%7."/>
      <w:lvlJc w:val="left"/>
      <w:pPr>
        <w:ind w:left="3178" w:hanging="454"/>
      </w:pPr>
      <w:rPr>
        <w:rFonts w:hint="default"/>
      </w:rPr>
    </w:lvl>
    <w:lvl w:ilvl="7">
      <w:start w:val="1"/>
      <w:numFmt w:val="decimal"/>
      <w:lvlText w:val="%1.%2.%3.%4.%5.%6.%7.%8."/>
      <w:lvlJc w:val="left"/>
      <w:pPr>
        <w:ind w:left="3632" w:hanging="454"/>
      </w:pPr>
      <w:rPr>
        <w:rFonts w:hint="default"/>
      </w:rPr>
    </w:lvl>
    <w:lvl w:ilvl="8">
      <w:start w:val="1"/>
      <w:numFmt w:val="decimal"/>
      <w:lvlText w:val="%1.%2.%3.%4.%5.%6.%7.%8.%9."/>
      <w:lvlJc w:val="left"/>
      <w:pPr>
        <w:ind w:left="4086" w:hanging="454"/>
      </w:pPr>
      <w:rPr>
        <w:rFonts w:hint="default"/>
      </w:rPr>
    </w:lvl>
  </w:abstractNum>
  <w:abstractNum w:abstractNumId="11" w15:restartNumberingAfterBreak="0">
    <w:nsid w:val="2EC56FCC"/>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31763D06"/>
    <w:multiLevelType w:val="hybridMultilevel"/>
    <w:tmpl w:val="2D5680A0"/>
    <w:lvl w:ilvl="0" w:tplc="1DD24FEA">
      <w:start w:val="1"/>
      <w:numFmt w:val="decimal"/>
      <w:lvlText w:val="%1."/>
      <w:lvlJc w:val="left"/>
      <w:pPr>
        <w:ind w:left="705" w:hanging="705"/>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343E7B63"/>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361866FC"/>
    <w:multiLevelType w:val="multilevel"/>
    <w:tmpl w:val="293A101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7532159"/>
    <w:multiLevelType w:val="hybridMultilevel"/>
    <w:tmpl w:val="2DA0B770"/>
    <w:lvl w:ilvl="0" w:tplc="5C465B92">
      <w:start w:val="1"/>
      <w:numFmt w:val="decimal"/>
      <w:pStyle w:val="opsomgenniv1"/>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7C25170"/>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38154D9E"/>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0B521FE"/>
    <w:multiLevelType w:val="multilevel"/>
    <w:tmpl w:val="BF3E1FEE"/>
    <w:lvl w:ilvl="0">
      <w:start w:val="1"/>
      <w:numFmt w:val="bullet"/>
      <w:pStyle w:val="Opsomming"/>
      <w:lvlText w:val=""/>
      <w:lvlJc w:val="left"/>
      <w:pPr>
        <w:ind w:left="284" w:hanging="284"/>
      </w:pPr>
      <w:rPr>
        <w:rFonts w:ascii="Symbol" w:hAnsi="Symbol" w:hint="default"/>
        <w:color w:val="auto"/>
      </w:rPr>
    </w:lvl>
    <w:lvl w:ilvl="1">
      <w:start w:val="1"/>
      <w:numFmt w:val="bullet"/>
      <w:lvlText w:val="˗"/>
      <w:lvlJc w:val="left"/>
      <w:pPr>
        <w:ind w:left="568" w:hanging="284"/>
      </w:pPr>
      <w:rPr>
        <w:rFonts w:ascii="Arial" w:hAnsi="Aria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9" w15:restartNumberingAfterBreak="0">
    <w:nsid w:val="40DE3649"/>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1A34B5C"/>
    <w:multiLevelType w:val="hybridMultilevel"/>
    <w:tmpl w:val="9F54ED12"/>
    <w:lvl w:ilvl="0" w:tplc="0B38B230">
      <w:start w:val="1"/>
      <w:numFmt w:val="bullet"/>
      <w:lvlText w:val=""/>
      <w:lvlJc w:val="left"/>
      <w:pPr>
        <w:tabs>
          <w:tab w:val="num" w:pos="720"/>
        </w:tabs>
        <w:ind w:left="720" w:hanging="360"/>
      </w:pPr>
      <w:rPr>
        <w:rFonts w:ascii="Symbol" w:hAnsi="Symbol" w:hint="default"/>
      </w:rPr>
    </w:lvl>
    <w:lvl w:ilvl="1" w:tplc="04130003" w:tentative="1">
      <w:start w:val="1"/>
      <w:numFmt w:val="bullet"/>
      <w:pStyle w:val="Paragraaftitel"/>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741468"/>
    <w:multiLevelType w:val="multilevel"/>
    <w:tmpl w:val="0DA4A02E"/>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4CA29F8"/>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6515424"/>
    <w:multiLevelType w:val="hybridMultilevel"/>
    <w:tmpl w:val="8C38BD86"/>
    <w:name w:val="ICENumber42"/>
    <w:lvl w:ilvl="0" w:tplc="7A50AE76">
      <w:start w:val="3"/>
      <w:numFmt w:val="bullet"/>
      <w:lvlText w:val="-"/>
      <w:lvlJc w:val="left"/>
      <w:pPr>
        <w:tabs>
          <w:tab w:val="num" w:pos="720"/>
        </w:tabs>
        <w:ind w:left="720" w:hanging="360"/>
      </w:pPr>
      <w:rPr>
        <w:rFonts w:ascii="Times New Roman" w:eastAsia="Times New Roman" w:hAnsi="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247BE5"/>
    <w:multiLevelType w:val="hybridMultilevel"/>
    <w:tmpl w:val="8C7042A4"/>
    <w:lvl w:ilvl="0" w:tplc="B2224064">
      <w:start w:val="1"/>
      <w:numFmt w:val="bullet"/>
      <w:pStyle w:val="opsomniv2"/>
      <w:lvlText w:val=""/>
      <w:lvlJc w:val="left"/>
      <w:pPr>
        <w:tabs>
          <w:tab w:val="num" w:pos="947"/>
        </w:tabs>
        <w:ind w:left="947"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497AEA"/>
    <w:multiLevelType w:val="multilevel"/>
    <w:tmpl w:val="833057D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91C74AB"/>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7" w15:restartNumberingAfterBreak="0">
    <w:nsid w:val="497438D9"/>
    <w:multiLevelType w:val="hybridMultilevel"/>
    <w:tmpl w:val="A18CFF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C7D2CF0"/>
    <w:multiLevelType w:val="multilevel"/>
    <w:tmpl w:val="0DA4A02E"/>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FD909FC"/>
    <w:multiLevelType w:val="multilevel"/>
    <w:tmpl w:val="425E7DA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510C784C"/>
    <w:multiLevelType w:val="multilevel"/>
    <w:tmpl w:val="427C11F4"/>
    <w:lvl w:ilvl="0">
      <w:start w:val="1"/>
      <w:numFmt w:val="decimal"/>
      <w:pStyle w:val="Hoofdstuktite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Arial Narrow" w:hAnsi="Arial Narrow"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1AD11EA"/>
    <w:multiLevelType w:val="hybridMultilevel"/>
    <w:tmpl w:val="31805542"/>
    <w:lvl w:ilvl="0" w:tplc="315C0C8A">
      <w:start w:val="2"/>
      <w:numFmt w:val="bullet"/>
      <w:pStyle w:val="opsomniv1"/>
      <w:lvlText w:val=""/>
      <w:lvlJc w:val="left"/>
      <w:pPr>
        <w:tabs>
          <w:tab w:val="num" w:pos="360"/>
        </w:tabs>
        <w:ind w:left="360" w:hanging="360"/>
      </w:pPr>
      <w:rPr>
        <w:rFonts w:ascii="Symbol" w:hAnsi="Symbol" w:cs="Times New Roman"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97934"/>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55833F9C"/>
    <w:multiLevelType w:val="multilevel"/>
    <w:tmpl w:val="C7024046"/>
    <w:lvl w:ilvl="0">
      <w:start w:val="1"/>
      <w:numFmt w:val="decimal"/>
      <w:pStyle w:val="Nummering"/>
      <w:lvlText w:val="%1."/>
      <w:lvlJc w:val="left"/>
      <w:pPr>
        <w:ind w:left="284" w:hanging="284"/>
      </w:pPr>
      <w:rPr>
        <w:rFonts w:hint="default"/>
      </w:rPr>
    </w:lvl>
    <w:lvl w:ilvl="1">
      <w:start w:val="1"/>
      <w:numFmt w:val="decimal"/>
      <w:lvlText w:val="%1.%2."/>
      <w:lvlJc w:val="left"/>
      <w:pPr>
        <w:ind w:left="568" w:hanging="284"/>
      </w:pPr>
      <w:rPr>
        <w:rFonts w:hint="default"/>
      </w:rPr>
    </w:lvl>
    <w:lvl w:ilvl="2">
      <w:start w:val="1"/>
      <w:numFmt w:val="decimal"/>
      <w:lvlText w:val="%1.%2.%3."/>
      <w:lvlJc w:val="left"/>
      <w:pPr>
        <w:ind w:left="852" w:hanging="284"/>
      </w:pPr>
      <w:rPr>
        <w:rFonts w:hint="default"/>
      </w:rPr>
    </w:lvl>
    <w:lvl w:ilvl="3">
      <w:start w:val="1"/>
      <w:numFmt w:val="decimal"/>
      <w:lvlText w:val="%1.%2.%3.%4."/>
      <w:lvlJc w:val="left"/>
      <w:pPr>
        <w:ind w:left="1136" w:hanging="284"/>
      </w:pPr>
      <w:rPr>
        <w:rFonts w:hint="default"/>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34" w15:restartNumberingAfterBreak="0">
    <w:nsid w:val="5776226C"/>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57E66AC3"/>
    <w:multiLevelType w:val="hybridMultilevel"/>
    <w:tmpl w:val="1A42AE34"/>
    <w:lvl w:ilvl="0" w:tplc="9BCC76CA">
      <w:start w:val="1"/>
      <w:numFmt w:val="decimal"/>
      <w:pStyle w:val="opsomgenniv2"/>
      <w:lvlText w:val="%1."/>
      <w:lvlJc w:val="left"/>
      <w:pPr>
        <w:ind w:left="1307" w:hanging="360"/>
      </w:pPr>
    </w:lvl>
    <w:lvl w:ilvl="1" w:tplc="04130019" w:tentative="1">
      <w:start w:val="1"/>
      <w:numFmt w:val="lowerLetter"/>
      <w:lvlText w:val="%2."/>
      <w:lvlJc w:val="left"/>
      <w:pPr>
        <w:ind w:left="2027" w:hanging="360"/>
      </w:pPr>
    </w:lvl>
    <w:lvl w:ilvl="2" w:tplc="0413001B" w:tentative="1">
      <w:start w:val="1"/>
      <w:numFmt w:val="lowerRoman"/>
      <w:lvlText w:val="%3."/>
      <w:lvlJc w:val="right"/>
      <w:pPr>
        <w:ind w:left="2747" w:hanging="180"/>
      </w:pPr>
    </w:lvl>
    <w:lvl w:ilvl="3" w:tplc="0413000F" w:tentative="1">
      <w:start w:val="1"/>
      <w:numFmt w:val="decimal"/>
      <w:lvlText w:val="%4."/>
      <w:lvlJc w:val="left"/>
      <w:pPr>
        <w:ind w:left="3467" w:hanging="360"/>
      </w:pPr>
    </w:lvl>
    <w:lvl w:ilvl="4" w:tplc="04130019" w:tentative="1">
      <w:start w:val="1"/>
      <w:numFmt w:val="lowerLetter"/>
      <w:lvlText w:val="%5."/>
      <w:lvlJc w:val="left"/>
      <w:pPr>
        <w:ind w:left="4187" w:hanging="360"/>
      </w:pPr>
    </w:lvl>
    <w:lvl w:ilvl="5" w:tplc="0413001B" w:tentative="1">
      <w:start w:val="1"/>
      <w:numFmt w:val="lowerRoman"/>
      <w:lvlText w:val="%6."/>
      <w:lvlJc w:val="right"/>
      <w:pPr>
        <w:ind w:left="4907" w:hanging="180"/>
      </w:pPr>
    </w:lvl>
    <w:lvl w:ilvl="6" w:tplc="0413000F" w:tentative="1">
      <w:start w:val="1"/>
      <w:numFmt w:val="decimal"/>
      <w:lvlText w:val="%7."/>
      <w:lvlJc w:val="left"/>
      <w:pPr>
        <w:ind w:left="5627" w:hanging="360"/>
      </w:pPr>
    </w:lvl>
    <w:lvl w:ilvl="7" w:tplc="04130019" w:tentative="1">
      <w:start w:val="1"/>
      <w:numFmt w:val="lowerLetter"/>
      <w:lvlText w:val="%8."/>
      <w:lvlJc w:val="left"/>
      <w:pPr>
        <w:ind w:left="6347" w:hanging="360"/>
      </w:pPr>
    </w:lvl>
    <w:lvl w:ilvl="8" w:tplc="0413001B" w:tentative="1">
      <w:start w:val="1"/>
      <w:numFmt w:val="lowerRoman"/>
      <w:lvlText w:val="%9."/>
      <w:lvlJc w:val="right"/>
      <w:pPr>
        <w:ind w:left="7067" w:hanging="180"/>
      </w:pPr>
    </w:lvl>
  </w:abstractNum>
  <w:abstractNum w:abstractNumId="36" w15:restartNumberingAfterBreak="0">
    <w:nsid w:val="5EA3587A"/>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601558BF"/>
    <w:multiLevelType w:val="hybridMultilevel"/>
    <w:tmpl w:val="D1820E34"/>
    <w:name w:val="ICENumber224252"/>
    <w:lvl w:ilvl="0" w:tplc="0944EBAC">
      <w:start w:val="8"/>
      <w:numFmt w:val="decimal"/>
      <w:lvlText w:val="%1."/>
      <w:lvlJc w:val="left"/>
      <w:pPr>
        <w:tabs>
          <w:tab w:val="num" w:pos="0"/>
        </w:tabs>
        <w:ind w:left="36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6214713F"/>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9" w15:restartNumberingAfterBreak="0">
    <w:nsid w:val="65C457B6"/>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69105C9D"/>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6B056723"/>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727956D7"/>
    <w:multiLevelType w:val="hybridMultilevel"/>
    <w:tmpl w:val="95402E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2DE73EA"/>
    <w:multiLevelType w:val="multilevel"/>
    <w:tmpl w:val="9A88EC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759F36D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907638A"/>
    <w:multiLevelType w:val="multilevel"/>
    <w:tmpl w:val="ECE80DD6"/>
    <w:lvl w:ilvl="0">
      <w:start w:val="1"/>
      <w:numFmt w:val="decimal"/>
      <w:lvlText w:val="%1."/>
      <w:lvlJc w:val="left"/>
      <w:pPr>
        <w:ind w:left="705" w:hanging="705"/>
      </w:pPr>
      <w:rPr>
        <w:rFonts w:hint="default"/>
      </w:rPr>
    </w:lvl>
    <w:lvl w:ilvl="1">
      <w:start w:val="1"/>
      <w:numFmt w:val="decimal"/>
      <w:isLgl/>
      <w:lvlText w:val="%1.%2"/>
      <w:lvlJc w:val="left"/>
      <w:pPr>
        <w:ind w:left="855" w:hanging="855"/>
      </w:pPr>
      <w:rPr>
        <w:rFonts w:hint="default"/>
      </w:rPr>
    </w:lvl>
    <w:lvl w:ilvl="2">
      <w:start w:val="1"/>
      <w:numFmt w:val="decimal"/>
      <w:isLgl/>
      <w:lvlText w:val="%1.%2.%3"/>
      <w:lvlJc w:val="left"/>
      <w:pPr>
        <w:ind w:left="855" w:hanging="855"/>
      </w:pPr>
      <w:rPr>
        <w:rFonts w:hint="default"/>
      </w:rPr>
    </w:lvl>
    <w:lvl w:ilvl="3">
      <w:start w:val="1"/>
      <w:numFmt w:val="decimal"/>
      <w:isLgl/>
      <w:lvlText w:val="%1.%2.%3.%4"/>
      <w:lvlJc w:val="left"/>
      <w:pPr>
        <w:ind w:left="855" w:hanging="855"/>
      </w:pPr>
      <w:rPr>
        <w:rFonts w:hint="default"/>
      </w:rPr>
    </w:lvl>
    <w:lvl w:ilvl="4">
      <w:start w:val="1"/>
      <w:numFmt w:val="decimal"/>
      <w:isLgl/>
      <w:lvlText w:val="%1.%2.%3.%4.%5"/>
      <w:lvlJc w:val="left"/>
      <w:pPr>
        <w:ind w:left="855" w:hanging="85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911635E"/>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7" w15:restartNumberingAfterBreak="0">
    <w:nsid w:val="79730609"/>
    <w:multiLevelType w:val="hybridMultilevel"/>
    <w:tmpl w:val="266453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79D129D6"/>
    <w:multiLevelType w:val="multilevel"/>
    <w:tmpl w:val="39BE7B1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9" w15:restartNumberingAfterBreak="0">
    <w:nsid w:val="7BDB5B63"/>
    <w:multiLevelType w:val="multilevel"/>
    <w:tmpl w:val="8AD4501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15:restartNumberingAfterBreak="0">
    <w:nsid w:val="7D573FD5"/>
    <w:multiLevelType w:val="multilevel"/>
    <w:tmpl w:val="293A101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F233FBF"/>
    <w:multiLevelType w:val="hybridMultilevel"/>
    <w:tmpl w:val="86284E7A"/>
    <w:lvl w:ilvl="0" w:tplc="F244C7DE">
      <w:start w:val="1"/>
      <w:numFmt w:val="bullet"/>
      <w:pStyle w:val="Colofonopsomming"/>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51"/>
  </w:num>
  <w:num w:numId="2">
    <w:abstractNumId w:val="3"/>
  </w:num>
  <w:num w:numId="3">
    <w:abstractNumId w:val="33"/>
  </w:num>
  <w:num w:numId="4">
    <w:abstractNumId w:val="18"/>
  </w:num>
  <w:num w:numId="5">
    <w:abstractNumId w:val="20"/>
  </w:num>
  <w:num w:numId="6">
    <w:abstractNumId w:val="30"/>
  </w:num>
  <w:num w:numId="7">
    <w:abstractNumId w:val="24"/>
  </w:num>
  <w:num w:numId="8">
    <w:abstractNumId w:val="15"/>
  </w:num>
  <w:num w:numId="9">
    <w:abstractNumId w:val="35"/>
  </w:num>
  <w:num w:numId="10">
    <w:abstractNumId w:val="0"/>
  </w:num>
  <w:num w:numId="11">
    <w:abstractNumId w:val="9"/>
  </w:num>
  <w:num w:numId="12">
    <w:abstractNumId w:val="31"/>
  </w:num>
  <w:num w:numId="13">
    <w:abstractNumId w:val="12"/>
  </w:num>
  <w:num w:numId="14">
    <w:abstractNumId w:val="28"/>
  </w:num>
  <w:num w:numId="15">
    <w:abstractNumId w:val="45"/>
  </w:num>
  <w:num w:numId="16">
    <w:abstractNumId w:val="4"/>
  </w:num>
  <w:num w:numId="17">
    <w:abstractNumId w:val="25"/>
  </w:num>
  <w:num w:numId="18">
    <w:abstractNumId w:val="50"/>
  </w:num>
  <w:num w:numId="19">
    <w:abstractNumId w:val="34"/>
  </w:num>
  <w:num w:numId="20">
    <w:abstractNumId w:val="16"/>
  </w:num>
  <w:num w:numId="21">
    <w:abstractNumId w:val="43"/>
  </w:num>
  <w:num w:numId="22">
    <w:abstractNumId w:val="36"/>
  </w:num>
  <w:num w:numId="23">
    <w:abstractNumId w:val="7"/>
  </w:num>
  <w:num w:numId="24">
    <w:abstractNumId w:val="19"/>
  </w:num>
  <w:num w:numId="25">
    <w:abstractNumId w:val="48"/>
  </w:num>
  <w:num w:numId="26">
    <w:abstractNumId w:val="39"/>
  </w:num>
  <w:num w:numId="27">
    <w:abstractNumId w:val="49"/>
  </w:num>
  <w:num w:numId="28">
    <w:abstractNumId w:val="21"/>
  </w:num>
  <w:num w:numId="29">
    <w:abstractNumId w:val="8"/>
  </w:num>
  <w:num w:numId="30">
    <w:abstractNumId w:val="22"/>
  </w:num>
  <w:num w:numId="31">
    <w:abstractNumId w:val="5"/>
  </w:num>
  <w:num w:numId="32">
    <w:abstractNumId w:val="40"/>
  </w:num>
  <w:num w:numId="33">
    <w:abstractNumId w:val="29"/>
  </w:num>
  <w:num w:numId="34">
    <w:abstractNumId w:val="17"/>
  </w:num>
  <w:num w:numId="35">
    <w:abstractNumId w:val="41"/>
  </w:num>
  <w:num w:numId="36">
    <w:abstractNumId w:val="6"/>
  </w:num>
  <w:num w:numId="37">
    <w:abstractNumId w:val="11"/>
  </w:num>
  <w:num w:numId="38">
    <w:abstractNumId w:val="32"/>
  </w:num>
  <w:num w:numId="39">
    <w:abstractNumId w:val="1"/>
  </w:num>
  <w:num w:numId="40">
    <w:abstractNumId w:val="46"/>
  </w:num>
  <w:num w:numId="41">
    <w:abstractNumId w:val="26"/>
  </w:num>
  <w:num w:numId="42">
    <w:abstractNumId w:val="13"/>
  </w:num>
  <w:num w:numId="43">
    <w:abstractNumId w:val="38"/>
  </w:num>
  <w:num w:numId="44">
    <w:abstractNumId w:val="2"/>
  </w:num>
  <w:num w:numId="45">
    <w:abstractNumId w:val="14"/>
  </w:num>
  <w:num w:numId="46">
    <w:abstractNumId w:val="42"/>
  </w:num>
  <w:num w:numId="47">
    <w:abstractNumId w:val="47"/>
  </w:num>
  <w:num w:numId="48">
    <w:abstractNumId w:val="27"/>
  </w:num>
  <w:num w:numId="49">
    <w:abstractNumId w:val="44"/>
  </w:num>
  <w:num w:numId="50">
    <w:abstractNumId w:val="10"/>
  </w:num>
  <w:num w:numId="51">
    <w:abstractNumId w:val="3"/>
  </w:num>
  <w:num w:numId="52">
    <w:abstractNumId w:val="3"/>
  </w:num>
  <w:num w:numId="53">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4099">
      <o:colormenu v:ext="edit" strokecolor="red"/>
    </o:shapedefaults>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1831B4"/>
    <w:rsid w:val="000060DE"/>
    <w:rsid w:val="0001640F"/>
    <w:rsid w:val="000264DE"/>
    <w:rsid w:val="000307BE"/>
    <w:rsid w:val="000320BB"/>
    <w:rsid w:val="0003575A"/>
    <w:rsid w:val="00036560"/>
    <w:rsid w:val="00041A1E"/>
    <w:rsid w:val="0004508D"/>
    <w:rsid w:val="00054A7F"/>
    <w:rsid w:val="00062A80"/>
    <w:rsid w:val="000631B4"/>
    <w:rsid w:val="0007036D"/>
    <w:rsid w:val="00077555"/>
    <w:rsid w:val="000827A2"/>
    <w:rsid w:val="000A0A35"/>
    <w:rsid w:val="000A7A62"/>
    <w:rsid w:val="000B2C5D"/>
    <w:rsid w:val="000B6194"/>
    <w:rsid w:val="000C3B94"/>
    <w:rsid w:val="000C3CF0"/>
    <w:rsid w:val="000C6B84"/>
    <w:rsid w:val="000D5F5F"/>
    <w:rsid w:val="000E2E11"/>
    <w:rsid w:val="000E3B54"/>
    <w:rsid w:val="000F1DF6"/>
    <w:rsid w:val="000F7AD0"/>
    <w:rsid w:val="001013A1"/>
    <w:rsid w:val="00110AC0"/>
    <w:rsid w:val="00113D36"/>
    <w:rsid w:val="00122675"/>
    <w:rsid w:val="00125A0A"/>
    <w:rsid w:val="00125F0A"/>
    <w:rsid w:val="00133D1D"/>
    <w:rsid w:val="0014027F"/>
    <w:rsid w:val="00141B8A"/>
    <w:rsid w:val="001523EF"/>
    <w:rsid w:val="00155011"/>
    <w:rsid w:val="001604FC"/>
    <w:rsid w:val="0016239D"/>
    <w:rsid w:val="00164AC0"/>
    <w:rsid w:val="00166143"/>
    <w:rsid w:val="0016770E"/>
    <w:rsid w:val="001721D0"/>
    <w:rsid w:val="001812EB"/>
    <w:rsid w:val="001831B4"/>
    <w:rsid w:val="00194BD6"/>
    <w:rsid w:val="001A06B5"/>
    <w:rsid w:val="001A265D"/>
    <w:rsid w:val="001A39C3"/>
    <w:rsid w:val="001A7667"/>
    <w:rsid w:val="001B484E"/>
    <w:rsid w:val="001C6DAD"/>
    <w:rsid w:val="001C78F7"/>
    <w:rsid w:val="001C7BFB"/>
    <w:rsid w:val="001D3508"/>
    <w:rsid w:val="001D4D7E"/>
    <w:rsid w:val="001D6FB6"/>
    <w:rsid w:val="001E18B4"/>
    <w:rsid w:val="001E7C2E"/>
    <w:rsid w:val="001F3E37"/>
    <w:rsid w:val="001F496E"/>
    <w:rsid w:val="00201230"/>
    <w:rsid w:val="0022138A"/>
    <w:rsid w:val="00223416"/>
    <w:rsid w:val="002340A1"/>
    <w:rsid w:val="002344CB"/>
    <w:rsid w:val="002426BB"/>
    <w:rsid w:val="00245D0E"/>
    <w:rsid w:val="0025151A"/>
    <w:rsid w:val="00255D25"/>
    <w:rsid w:val="002563C0"/>
    <w:rsid w:val="00261F65"/>
    <w:rsid w:val="002672B1"/>
    <w:rsid w:val="0028213A"/>
    <w:rsid w:val="0028291D"/>
    <w:rsid w:val="0028478D"/>
    <w:rsid w:val="002908CC"/>
    <w:rsid w:val="00292866"/>
    <w:rsid w:val="00292947"/>
    <w:rsid w:val="002B77A3"/>
    <w:rsid w:val="002C0797"/>
    <w:rsid w:val="002C411E"/>
    <w:rsid w:val="002C5C76"/>
    <w:rsid w:val="002D6683"/>
    <w:rsid w:val="002E0AB7"/>
    <w:rsid w:val="002E4E3A"/>
    <w:rsid w:val="002F0A52"/>
    <w:rsid w:val="002F1841"/>
    <w:rsid w:val="002F5AA9"/>
    <w:rsid w:val="002F5FD3"/>
    <w:rsid w:val="003006FD"/>
    <w:rsid w:val="00315D4D"/>
    <w:rsid w:val="00331BBE"/>
    <w:rsid w:val="003412BF"/>
    <w:rsid w:val="0035116E"/>
    <w:rsid w:val="0035297C"/>
    <w:rsid w:val="00355663"/>
    <w:rsid w:val="00364912"/>
    <w:rsid w:val="003751BB"/>
    <w:rsid w:val="0038082E"/>
    <w:rsid w:val="00381AD5"/>
    <w:rsid w:val="003871F8"/>
    <w:rsid w:val="003957A9"/>
    <w:rsid w:val="00397468"/>
    <w:rsid w:val="003B1E51"/>
    <w:rsid w:val="003B27FD"/>
    <w:rsid w:val="003B63DB"/>
    <w:rsid w:val="003D14C1"/>
    <w:rsid w:val="003F1369"/>
    <w:rsid w:val="003F1FF6"/>
    <w:rsid w:val="003F5583"/>
    <w:rsid w:val="00400035"/>
    <w:rsid w:val="0040238F"/>
    <w:rsid w:val="00403936"/>
    <w:rsid w:val="00413D05"/>
    <w:rsid w:val="00422534"/>
    <w:rsid w:val="004264FC"/>
    <w:rsid w:val="0044460E"/>
    <w:rsid w:val="004534E3"/>
    <w:rsid w:val="00453C29"/>
    <w:rsid w:val="00456247"/>
    <w:rsid w:val="004566A9"/>
    <w:rsid w:val="00460F37"/>
    <w:rsid w:val="00462028"/>
    <w:rsid w:val="004639B0"/>
    <w:rsid w:val="004653C9"/>
    <w:rsid w:val="00465D08"/>
    <w:rsid w:val="004678AE"/>
    <w:rsid w:val="00481E53"/>
    <w:rsid w:val="00482095"/>
    <w:rsid w:val="0048566B"/>
    <w:rsid w:val="00497B89"/>
    <w:rsid w:val="004A0239"/>
    <w:rsid w:val="004A275D"/>
    <w:rsid w:val="004A603F"/>
    <w:rsid w:val="004B2656"/>
    <w:rsid w:val="004B6A04"/>
    <w:rsid w:val="004C16B5"/>
    <w:rsid w:val="004C6540"/>
    <w:rsid w:val="004F40BB"/>
    <w:rsid w:val="004F5672"/>
    <w:rsid w:val="00504791"/>
    <w:rsid w:val="00506618"/>
    <w:rsid w:val="005075CB"/>
    <w:rsid w:val="00532A12"/>
    <w:rsid w:val="00533B8F"/>
    <w:rsid w:val="005536D6"/>
    <w:rsid w:val="00557B78"/>
    <w:rsid w:val="005611F6"/>
    <w:rsid w:val="00561A0D"/>
    <w:rsid w:val="00566DD2"/>
    <w:rsid w:val="00572878"/>
    <w:rsid w:val="0057335C"/>
    <w:rsid w:val="00573F5D"/>
    <w:rsid w:val="00583442"/>
    <w:rsid w:val="00585EDC"/>
    <w:rsid w:val="00586D5B"/>
    <w:rsid w:val="00596F28"/>
    <w:rsid w:val="005A2FD1"/>
    <w:rsid w:val="005B008C"/>
    <w:rsid w:val="005B1F24"/>
    <w:rsid w:val="005B309A"/>
    <w:rsid w:val="005B3AA9"/>
    <w:rsid w:val="005D5151"/>
    <w:rsid w:val="005F1C5C"/>
    <w:rsid w:val="006014FF"/>
    <w:rsid w:val="006047C2"/>
    <w:rsid w:val="00610823"/>
    <w:rsid w:val="00611A51"/>
    <w:rsid w:val="00615CA0"/>
    <w:rsid w:val="0062102E"/>
    <w:rsid w:val="00622870"/>
    <w:rsid w:val="00627BF7"/>
    <w:rsid w:val="00634172"/>
    <w:rsid w:val="00636944"/>
    <w:rsid w:val="00645FF0"/>
    <w:rsid w:val="006524F3"/>
    <w:rsid w:val="00667BDB"/>
    <w:rsid w:val="0067792B"/>
    <w:rsid w:val="006931E2"/>
    <w:rsid w:val="006A4D25"/>
    <w:rsid w:val="006B55B7"/>
    <w:rsid w:val="006C6F9C"/>
    <w:rsid w:val="006D1E7F"/>
    <w:rsid w:val="006D3899"/>
    <w:rsid w:val="006D74B1"/>
    <w:rsid w:val="006E2F0F"/>
    <w:rsid w:val="006E4521"/>
    <w:rsid w:val="006E68C7"/>
    <w:rsid w:val="006F29AA"/>
    <w:rsid w:val="006F7F52"/>
    <w:rsid w:val="00700774"/>
    <w:rsid w:val="007033D9"/>
    <w:rsid w:val="0070348E"/>
    <w:rsid w:val="00711B01"/>
    <w:rsid w:val="00711E2D"/>
    <w:rsid w:val="00715481"/>
    <w:rsid w:val="00726CEA"/>
    <w:rsid w:val="00737DF3"/>
    <w:rsid w:val="00743DD7"/>
    <w:rsid w:val="00746D3A"/>
    <w:rsid w:val="0075054A"/>
    <w:rsid w:val="007507E9"/>
    <w:rsid w:val="007526FF"/>
    <w:rsid w:val="00756773"/>
    <w:rsid w:val="00763AA2"/>
    <w:rsid w:val="00773252"/>
    <w:rsid w:val="00784D14"/>
    <w:rsid w:val="00796AC2"/>
    <w:rsid w:val="007A0C90"/>
    <w:rsid w:val="007A5632"/>
    <w:rsid w:val="007A5A2D"/>
    <w:rsid w:val="007B1977"/>
    <w:rsid w:val="007B33C4"/>
    <w:rsid w:val="007C1EA0"/>
    <w:rsid w:val="007C74E6"/>
    <w:rsid w:val="007E0056"/>
    <w:rsid w:val="007E4526"/>
    <w:rsid w:val="007E4E2D"/>
    <w:rsid w:val="007E6152"/>
    <w:rsid w:val="007F77F1"/>
    <w:rsid w:val="00800887"/>
    <w:rsid w:val="00807046"/>
    <w:rsid w:val="00811859"/>
    <w:rsid w:val="00830A80"/>
    <w:rsid w:val="00833127"/>
    <w:rsid w:val="00835388"/>
    <w:rsid w:val="00850CEF"/>
    <w:rsid w:val="008679A3"/>
    <w:rsid w:val="008732CF"/>
    <w:rsid w:val="00876DC6"/>
    <w:rsid w:val="00881A4C"/>
    <w:rsid w:val="00882C1F"/>
    <w:rsid w:val="00883B16"/>
    <w:rsid w:val="00887DA3"/>
    <w:rsid w:val="008944C0"/>
    <w:rsid w:val="008A4F28"/>
    <w:rsid w:val="008A7D15"/>
    <w:rsid w:val="008B75AD"/>
    <w:rsid w:val="008C6341"/>
    <w:rsid w:val="008D3F26"/>
    <w:rsid w:val="008E560B"/>
    <w:rsid w:val="008F1A7A"/>
    <w:rsid w:val="0090020F"/>
    <w:rsid w:val="00901C4E"/>
    <w:rsid w:val="00914F6D"/>
    <w:rsid w:val="00931457"/>
    <w:rsid w:val="009335FB"/>
    <w:rsid w:val="009349A7"/>
    <w:rsid w:val="00937D53"/>
    <w:rsid w:val="009415A1"/>
    <w:rsid w:val="009519EF"/>
    <w:rsid w:val="0095260D"/>
    <w:rsid w:val="0095543D"/>
    <w:rsid w:val="00956421"/>
    <w:rsid w:val="0096172B"/>
    <w:rsid w:val="009655AC"/>
    <w:rsid w:val="00971F48"/>
    <w:rsid w:val="00983ED6"/>
    <w:rsid w:val="00984EA5"/>
    <w:rsid w:val="009A2D6A"/>
    <w:rsid w:val="009A3E8D"/>
    <w:rsid w:val="009A49B2"/>
    <w:rsid w:val="009C0730"/>
    <w:rsid w:val="009C5B09"/>
    <w:rsid w:val="009C67D6"/>
    <w:rsid w:val="009C758D"/>
    <w:rsid w:val="009C7F50"/>
    <w:rsid w:val="009D7DFC"/>
    <w:rsid w:val="009E1A2A"/>
    <w:rsid w:val="009F0EF8"/>
    <w:rsid w:val="009F70D1"/>
    <w:rsid w:val="00A11AC8"/>
    <w:rsid w:val="00A14E0E"/>
    <w:rsid w:val="00A15282"/>
    <w:rsid w:val="00A174D5"/>
    <w:rsid w:val="00A2205B"/>
    <w:rsid w:val="00A261B9"/>
    <w:rsid w:val="00A26DCA"/>
    <w:rsid w:val="00A26EAF"/>
    <w:rsid w:val="00A314C5"/>
    <w:rsid w:val="00A32A5F"/>
    <w:rsid w:val="00A34727"/>
    <w:rsid w:val="00A351DE"/>
    <w:rsid w:val="00A36163"/>
    <w:rsid w:val="00A365D0"/>
    <w:rsid w:val="00A4022A"/>
    <w:rsid w:val="00A443C8"/>
    <w:rsid w:val="00A44C95"/>
    <w:rsid w:val="00A474AA"/>
    <w:rsid w:val="00A56664"/>
    <w:rsid w:val="00A66784"/>
    <w:rsid w:val="00A714EA"/>
    <w:rsid w:val="00A74C69"/>
    <w:rsid w:val="00A74CA6"/>
    <w:rsid w:val="00A75197"/>
    <w:rsid w:val="00A7634F"/>
    <w:rsid w:val="00A77DDD"/>
    <w:rsid w:val="00A8555F"/>
    <w:rsid w:val="00A87B10"/>
    <w:rsid w:val="00A935E1"/>
    <w:rsid w:val="00A93E6A"/>
    <w:rsid w:val="00AA66DC"/>
    <w:rsid w:val="00AA7C95"/>
    <w:rsid w:val="00AB145E"/>
    <w:rsid w:val="00AB1F55"/>
    <w:rsid w:val="00AC54A0"/>
    <w:rsid w:val="00AC65D2"/>
    <w:rsid w:val="00AC7594"/>
    <w:rsid w:val="00AD2444"/>
    <w:rsid w:val="00AD5CB9"/>
    <w:rsid w:val="00AD7841"/>
    <w:rsid w:val="00AE335F"/>
    <w:rsid w:val="00AE7437"/>
    <w:rsid w:val="00AF0EDE"/>
    <w:rsid w:val="00B0027B"/>
    <w:rsid w:val="00B03A9F"/>
    <w:rsid w:val="00B05BAE"/>
    <w:rsid w:val="00B06759"/>
    <w:rsid w:val="00B11947"/>
    <w:rsid w:val="00B322D4"/>
    <w:rsid w:val="00B3606E"/>
    <w:rsid w:val="00B57121"/>
    <w:rsid w:val="00B615A5"/>
    <w:rsid w:val="00B643D2"/>
    <w:rsid w:val="00B703EE"/>
    <w:rsid w:val="00B750A8"/>
    <w:rsid w:val="00B75B58"/>
    <w:rsid w:val="00B83205"/>
    <w:rsid w:val="00B86599"/>
    <w:rsid w:val="00B8676B"/>
    <w:rsid w:val="00B91304"/>
    <w:rsid w:val="00B9159C"/>
    <w:rsid w:val="00BB07E5"/>
    <w:rsid w:val="00BB1BF1"/>
    <w:rsid w:val="00BB4660"/>
    <w:rsid w:val="00BB512A"/>
    <w:rsid w:val="00BC37F9"/>
    <w:rsid w:val="00BC6A18"/>
    <w:rsid w:val="00BD4853"/>
    <w:rsid w:val="00BD4F0D"/>
    <w:rsid w:val="00BE41D7"/>
    <w:rsid w:val="00BF15DB"/>
    <w:rsid w:val="00BF1D9B"/>
    <w:rsid w:val="00C053CD"/>
    <w:rsid w:val="00C10D55"/>
    <w:rsid w:val="00C1159C"/>
    <w:rsid w:val="00C148E5"/>
    <w:rsid w:val="00C206A6"/>
    <w:rsid w:val="00C20FB1"/>
    <w:rsid w:val="00C20FE9"/>
    <w:rsid w:val="00C309DE"/>
    <w:rsid w:val="00C40F2D"/>
    <w:rsid w:val="00C53A1C"/>
    <w:rsid w:val="00C55B94"/>
    <w:rsid w:val="00C55EB1"/>
    <w:rsid w:val="00C63635"/>
    <w:rsid w:val="00C65A9D"/>
    <w:rsid w:val="00C7299F"/>
    <w:rsid w:val="00C8215B"/>
    <w:rsid w:val="00C82327"/>
    <w:rsid w:val="00C95806"/>
    <w:rsid w:val="00CA121C"/>
    <w:rsid w:val="00CA5624"/>
    <w:rsid w:val="00CA7448"/>
    <w:rsid w:val="00CA78BE"/>
    <w:rsid w:val="00CB3306"/>
    <w:rsid w:val="00CD275C"/>
    <w:rsid w:val="00CD43F5"/>
    <w:rsid w:val="00CD7F07"/>
    <w:rsid w:val="00CE6A0F"/>
    <w:rsid w:val="00CF0B6D"/>
    <w:rsid w:val="00CF0C58"/>
    <w:rsid w:val="00CF46DB"/>
    <w:rsid w:val="00CF4A73"/>
    <w:rsid w:val="00D033D5"/>
    <w:rsid w:val="00D04F2E"/>
    <w:rsid w:val="00D17509"/>
    <w:rsid w:val="00D30608"/>
    <w:rsid w:val="00D32E12"/>
    <w:rsid w:val="00D35708"/>
    <w:rsid w:val="00D35924"/>
    <w:rsid w:val="00D40E26"/>
    <w:rsid w:val="00D6081E"/>
    <w:rsid w:val="00D65265"/>
    <w:rsid w:val="00D67886"/>
    <w:rsid w:val="00D77979"/>
    <w:rsid w:val="00D80EC9"/>
    <w:rsid w:val="00D81837"/>
    <w:rsid w:val="00D829E4"/>
    <w:rsid w:val="00D9178E"/>
    <w:rsid w:val="00D917BF"/>
    <w:rsid w:val="00D97A47"/>
    <w:rsid w:val="00DA105F"/>
    <w:rsid w:val="00DB76DD"/>
    <w:rsid w:val="00DC2CA1"/>
    <w:rsid w:val="00DC795C"/>
    <w:rsid w:val="00DD3D36"/>
    <w:rsid w:val="00DD4A89"/>
    <w:rsid w:val="00DD6EC9"/>
    <w:rsid w:val="00DF25AA"/>
    <w:rsid w:val="00DF5F5F"/>
    <w:rsid w:val="00E00A64"/>
    <w:rsid w:val="00E10AC3"/>
    <w:rsid w:val="00E13417"/>
    <w:rsid w:val="00E17B3F"/>
    <w:rsid w:val="00E232F0"/>
    <w:rsid w:val="00E2547B"/>
    <w:rsid w:val="00E274A8"/>
    <w:rsid w:val="00E33570"/>
    <w:rsid w:val="00E44C99"/>
    <w:rsid w:val="00E46F7B"/>
    <w:rsid w:val="00E55DD3"/>
    <w:rsid w:val="00E60AF2"/>
    <w:rsid w:val="00E7613A"/>
    <w:rsid w:val="00E82747"/>
    <w:rsid w:val="00E9022B"/>
    <w:rsid w:val="00E92E9E"/>
    <w:rsid w:val="00E9536C"/>
    <w:rsid w:val="00EA4348"/>
    <w:rsid w:val="00EB7BFA"/>
    <w:rsid w:val="00EC7279"/>
    <w:rsid w:val="00ED1290"/>
    <w:rsid w:val="00ED28CB"/>
    <w:rsid w:val="00EE5AAC"/>
    <w:rsid w:val="00EE7285"/>
    <w:rsid w:val="00EE7598"/>
    <w:rsid w:val="00EF2730"/>
    <w:rsid w:val="00F04D64"/>
    <w:rsid w:val="00F0632A"/>
    <w:rsid w:val="00F06BB9"/>
    <w:rsid w:val="00F071A5"/>
    <w:rsid w:val="00F20CB5"/>
    <w:rsid w:val="00F215ED"/>
    <w:rsid w:val="00F21A43"/>
    <w:rsid w:val="00F21C4D"/>
    <w:rsid w:val="00F272D3"/>
    <w:rsid w:val="00F34A6D"/>
    <w:rsid w:val="00F34D06"/>
    <w:rsid w:val="00F3574E"/>
    <w:rsid w:val="00F37546"/>
    <w:rsid w:val="00F4658F"/>
    <w:rsid w:val="00F47307"/>
    <w:rsid w:val="00F5055B"/>
    <w:rsid w:val="00F52423"/>
    <w:rsid w:val="00F61E17"/>
    <w:rsid w:val="00F71021"/>
    <w:rsid w:val="00F72D6F"/>
    <w:rsid w:val="00F74608"/>
    <w:rsid w:val="00F7561C"/>
    <w:rsid w:val="00F76998"/>
    <w:rsid w:val="00F76B9B"/>
    <w:rsid w:val="00F8326E"/>
    <w:rsid w:val="00F834D1"/>
    <w:rsid w:val="00F85609"/>
    <w:rsid w:val="00F91FBC"/>
    <w:rsid w:val="00F96346"/>
    <w:rsid w:val="00F972E8"/>
    <w:rsid w:val="00FA4BC4"/>
    <w:rsid w:val="00FB63C1"/>
    <w:rsid w:val="00FB7D82"/>
    <w:rsid w:val="00FF159E"/>
    <w:rsid w:val="00FF728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9">
      <o:colormenu v:ext="edit" strokecolor="red"/>
    </o:shapedefaults>
    <o:shapelayout v:ext="edit">
      <o:idmap v:ext="edit" data="1"/>
    </o:shapelayout>
  </w:shapeDefaults>
  <w:decimalSymbol w:val=","/>
  <w:listSeparator w:val=";"/>
  <w14:docId w14:val="311661BF"/>
  <w15:docId w15:val="{E4547087-3C4F-4236-AE06-7BDB2FF59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D3D36"/>
    <w:pPr>
      <w:spacing w:after="0"/>
    </w:pPr>
    <w:rPr>
      <w:rFonts w:ascii="Arial" w:hAnsi="Arial" w:cs="Segoe UI"/>
      <w:noProof/>
      <w:sz w:val="17"/>
      <w:szCs w:val="17"/>
      <w:lang w:eastAsia="nl-NL"/>
    </w:rPr>
  </w:style>
  <w:style w:type="paragraph" w:styleId="Kop1">
    <w:name w:val="heading 1"/>
    <w:basedOn w:val="Standaard"/>
    <w:next w:val="Standaard"/>
    <w:link w:val="Kop1Char"/>
    <w:uiPriority w:val="9"/>
    <w:qFormat/>
    <w:rsid w:val="00F52423"/>
    <w:pPr>
      <w:keepNext/>
      <w:keepLines/>
      <w:pageBreakBefore/>
      <w:spacing w:after="120"/>
      <w:outlineLvl w:val="0"/>
    </w:pPr>
    <w:rPr>
      <w:rFonts w:eastAsiaTheme="majorEastAsia" w:cstheme="minorHAnsi"/>
      <w:bCs/>
      <w:color w:val="E17100" w:themeColor="accent1"/>
      <w:sz w:val="42"/>
      <w:szCs w:val="42"/>
    </w:rPr>
  </w:style>
  <w:style w:type="paragraph" w:styleId="Kop2">
    <w:name w:val="heading 2"/>
    <w:basedOn w:val="Standaard"/>
    <w:next w:val="Standaard"/>
    <w:link w:val="Kop2Char"/>
    <w:uiPriority w:val="9"/>
    <w:unhideWhenUsed/>
    <w:qFormat/>
    <w:rsid w:val="00F52423"/>
    <w:pPr>
      <w:keepNext/>
      <w:keepLines/>
      <w:spacing w:before="320" w:line="240" w:lineRule="auto"/>
      <w:outlineLvl w:val="1"/>
    </w:pPr>
    <w:rPr>
      <w:rFonts w:eastAsiaTheme="majorEastAsia" w:cstheme="minorHAnsi"/>
      <w:bCs/>
      <w:color w:val="E17100" w:themeColor="accent1"/>
      <w:sz w:val="28"/>
      <w:szCs w:val="28"/>
    </w:rPr>
  </w:style>
  <w:style w:type="paragraph" w:styleId="Kop3">
    <w:name w:val="heading 3"/>
    <w:basedOn w:val="Standaard"/>
    <w:next w:val="Standaard"/>
    <w:link w:val="Kop3Char"/>
    <w:uiPriority w:val="9"/>
    <w:unhideWhenUsed/>
    <w:qFormat/>
    <w:rsid w:val="00F06BB9"/>
    <w:pPr>
      <w:keepNext/>
      <w:keepLines/>
      <w:numPr>
        <w:ilvl w:val="2"/>
        <w:numId w:val="2"/>
      </w:numPr>
      <w:spacing w:line="240" w:lineRule="auto"/>
      <w:ind w:left="851" w:hanging="851"/>
      <w:outlineLvl w:val="2"/>
    </w:pPr>
    <w:rPr>
      <w:rFonts w:eastAsiaTheme="majorEastAsia" w:cstheme="minorHAnsi"/>
      <w:bCs/>
      <w:color w:val="EC7405"/>
      <w:sz w:val="28"/>
      <w:szCs w:val="30"/>
    </w:rPr>
  </w:style>
  <w:style w:type="paragraph" w:styleId="Kop4">
    <w:name w:val="heading 4"/>
    <w:basedOn w:val="Standaard"/>
    <w:next w:val="Standaard"/>
    <w:link w:val="Kop4Char"/>
    <w:uiPriority w:val="9"/>
    <w:unhideWhenUsed/>
    <w:qFormat/>
    <w:rsid w:val="00833127"/>
    <w:pPr>
      <w:keepNext/>
      <w:keepLines/>
      <w:numPr>
        <w:ilvl w:val="3"/>
        <w:numId w:val="2"/>
      </w:numPr>
      <w:spacing w:before="320" w:line="240" w:lineRule="auto"/>
      <w:ind w:left="567" w:hanging="567"/>
      <w:outlineLvl w:val="3"/>
    </w:pPr>
    <w:rPr>
      <w:rFonts w:eastAsiaTheme="majorEastAsia"/>
      <w:bCs/>
      <w:iCs/>
      <w:color w:val="EC7405"/>
      <w:sz w:val="28"/>
      <w:szCs w:val="28"/>
    </w:rPr>
  </w:style>
  <w:style w:type="paragraph" w:styleId="Kop5">
    <w:name w:val="heading 5"/>
    <w:basedOn w:val="Standaard"/>
    <w:next w:val="Standaard"/>
    <w:link w:val="Kop5Char"/>
    <w:uiPriority w:val="9"/>
    <w:unhideWhenUsed/>
    <w:qFormat/>
    <w:rsid w:val="00F52423"/>
    <w:pPr>
      <w:keepNext/>
      <w:keepLines/>
      <w:numPr>
        <w:ilvl w:val="4"/>
        <w:numId w:val="2"/>
      </w:numPr>
      <w:spacing w:line="240" w:lineRule="auto"/>
      <w:outlineLvl w:val="4"/>
    </w:pPr>
    <w:rPr>
      <w:rFonts w:eastAsiaTheme="majorEastAsia" w:cstheme="majorBidi"/>
      <w:color w:val="EC7405"/>
      <w:sz w:val="24"/>
      <w:szCs w:val="28"/>
    </w:rPr>
  </w:style>
  <w:style w:type="paragraph" w:styleId="Kop6">
    <w:name w:val="heading 6"/>
    <w:basedOn w:val="Standaard"/>
    <w:next w:val="Standaard"/>
    <w:link w:val="Kop6Char"/>
    <w:qFormat/>
    <w:rsid w:val="002672B1"/>
    <w:pPr>
      <w:spacing w:before="240" w:after="60" w:line="240" w:lineRule="auto"/>
      <w:outlineLvl w:val="5"/>
    </w:pPr>
    <w:rPr>
      <w:rFonts w:ascii="Times New Roman" w:eastAsia="Times" w:hAnsi="Times New Roman" w:cs="Times New Roman"/>
      <w:b/>
      <w:bCs/>
      <w:noProof w:val="0"/>
      <w:sz w:val="22"/>
      <w:szCs w:val="22"/>
    </w:rPr>
  </w:style>
  <w:style w:type="paragraph" w:styleId="Kop7">
    <w:name w:val="heading 7"/>
    <w:basedOn w:val="Standaard"/>
    <w:next w:val="Standaard"/>
    <w:link w:val="Kop7Char"/>
    <w:qFormat/>
    <w:rsid w:val="002672B1"/>
    <w:pPr>
      <w:spacing w:before="240" w:after="60" w:line="240" w:lineRule="auto"/>
      <w:outlineLvl w:val="6"/>
    </w:pPr>
    <w:rPr>
      <w:rFonts w:ascii="Times New Roman" w:eastAsia="Times" w:hAnsi="Times New Roman" w:cs="Times New Roman"/>
      <w:noProof w:val="0"/>
      <w:sz w:val="24"/>
      <w:szCs w:val="24"/>
    </w:rPr>
  </w:style>
  <w:style w:type="paragraph" w:styleId="Kop8">
    <w:name w:val="heading 8"/>
    <w:basedOn w:val="Standaard"/>
    <w:next w:val="Standaard"/>
    <w:link w:val="Kop8Char"/>
    <w:qFormat/>
    <w:rsid w:val="002672B1"/>
    <w:pPr>
      <w:spacing w:before="240" w:after="60" w:line="240" w:lineRule="auto"/>
      <w:outlineLvl w:val="7"/>
    </w:pPr>
    <w:rPr>
      <w:rFonts w:ascii="Times New Roman" w:eastAsia="Times" w:hAnsi="Times New Roman" w:cs="Times New Roman"/>
      <w:i/>
      <w:iCs/>
      <w:noProof w:val="0"/>
      <w:sz w:val="24"/>
      <w:szCs w:val="24"/>
    </w:rPr>
  </w:style>
  <w:style w:type="paragraph" w:styleId="Kop9">
    <w:name w:val="heading 9"/>
    <w:basedOn w:val="Standaard"/>
    <w:next w:val="Standaard"/>
    <w:link w:val="Kop9Char"/>
    <w:qFormat/>
    <w:rsid w:val="002672B1"/>
    <w:pPr>
      <w:spacing w:before="240" w:after="60" w:line="240" w:lineRule="auto"/>
      <w:outlineLvl w:val="8"/>
    </w:pPr>
    <w:rPr>
      <w:rFonts w:eastAsia="Times" w:cs="Arial"/>
      <w:noProof w:val="0"/>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06BB9"/>
    <w:pPr>
      <w:tabs>
        <w:tab w:val="right" w:pos="9498"/>
        <w:tab w:val="right" w:pos="10289"/>
      </w:tabs>
      <w:spacing w:line="240" w:lineRule="auto"/>
    </w:pPr>
    <w:rPr>
      <w:sz w:val="14"/>
      <w:szCs w:val="14"/>
    </w:rPr>
  </w:style>
  <w:style w:type="character" w:customStyle="1" w:styleId="KoptekstChar">
    <w:name w:val="Koptekst Char"/>
    <w:basedOn w:val="Standaardalinea-lettertype"/>
    <w:link w:val="Koptekst"/>
    <w:uiPriority w:val="99"/>
    <w:rsid w:val="00F06BB9"/>
    <w:rPr>
      <w:rFonts w:ascii="Segoe UI" w:hAnsi="Segoe UI" w:cs="Segoe UI"/>
      <w:noProof/>
      <w:sz w:val="14"/>
      <w:szCs w:val="14"/>
      <w:lang w:eastAsia="nl-NL"/>
    </w:rPr>
  </w:style>
  <w:style w:type="paragraph" w:styleId="Voettekst">
    <w:name w:val="footer"/>
    <w:basedOn w:val="Standaard"/>
    <w:link w:val="VoettekstChar"/>
    <w:uiPriority w:val="99"/>
    <w:unhideWhenUsed/>
    <w:rsid w:val="00F06BB9"/>
    <w:pPr>
      <w:tabs>
        <w:tab w:val="center" w:pos="4536"/>
        <w:tab w:val="right" w:pos="9072"/>
      </w:tabs>
      <w:spacing w:line="240" w:lineRule="auto"/>
    </w:pPr>
    <w:rPr>
      <w:sz w:val="14"/>
    </w:rPr>
  </w:style>
  <w:style w:type="character" w:customStyle="1" w:styleId="VoettekstChar">
    <w:name w:val="Voettekst Char"/>
    <w:basedOn w:val="Standaardalinea-lettertype"/>
    <w:link w:val="Voettekst"/>
    <w:uiPriority w:val="99"/>
    <w:rsid w:val="00F06BB9"/>
    <w:rPr>
      <w:rFonts w:ascii="Segoe UI" w:hAnsi="Segoe UI" w:cs="Segoe UI"/>
      <w:noProof/>
      <w:sz w:val="14"/>
      <w:szCs w:val="17"/>
      <w:lang w:eastAsia="nl-NL"/>
    </w:rPr>
  </w:style>
  <w:style w:type="paragraph" w:styleId="Ballontekst">
    <w:name w:val="Balloon Text"/>
    <w:basedOn w:val="Standaard"/>
    <w:link w:val="BallontekstChar"/>
    <w:uiPriority w:val="99"/>
    <w:semiHidden/>
    <w:unhideWhenUsed/>
    <w:rsid w:val="00041A1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41A1E"/>
    <w:rPr>
      <w:rFonts w:ascii="Tahoma" w:hAnsi="Tahoma" w:cs="Tahoma"/>
      <w:sz w:val="16"/>
      <w:szCs w:val="16"/>
    </w:rPr>
  </w:style>
  <w:style w:type="table" w:styleId="Tabelraster">
    <w:name w:val="Table Grid"/>
    <w:basedOn w:val="Standaardtabel"/>
    <w:uiPriority w:val="59"/>
    <w:rsid w:val="00883B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5D5151"/>
    <w:pPr>
      <w:ind w:left="720"/>
      <w:contextualSpacing/>
    </w:pPr>
  </w:style>
  <w:style w:type="paragraph" w:customStyle="1" w:styleId="Colofonopsomming">
    <w:name w:val="_Colofon opsomming"/>
    <w:basedOn w:val="Lijstalinea"/>
    <w:qFormat/>
    <w:rsid w:val="005D5151"/>
    <w:pPr>
      <w:numPr>
        <w:numId w:val="1"/>
      </w:numPr>
      <w:spacing w:line="240" w:lineRule="auto"/>
    </w:pPr>
    <w:rPr>
      <w:sz w:val="15"/>
      <w:szCs w:val="15"/>
    </w:rPr>
  </w:style>
  <w:style w:type="paragraph" w:customStyle="1" w:styleId="ColofonKopje">
    <w:name w:val="_ColofonKopje"/>
    <w:basedOn w:val="Standaard"/>
    <w:qFormat/>
    <w:rsid w:val="00EE7285"/>
    <w:pPr>
      <w:spacing w:line="240" w:lineRule="exact"/>
    </w:pPr>
    <w:rPr>
      <w:b/>
      <w:sz w:val="15"/>
      <w:szCs w:val="15"/>
    </w:rPr>
  </w:style>
  <w:style w:type="paragraph" w:customStyle="1" w:styleId="Colofontekst">
    <w:name w:val="_Colofontekst"/>
    <w:basedOn w:val="Standaard"/>
    <w:qFormat/>
    <w:rsid w:val="000827A2"/>
    <w:pPr>
      <w:spacing w:line="240" w:lineRule="exact"/>
    </w:pPr>
    <w:rPr>
      <w:sz w:val="15"/>
      <w:szCs w:val="15"/>
    </w:rPr>
  </w:style>
  <w:style w:type="paragraph" w:customStyle="1" w:styleId="KopOngenummerd">
    <w:name w:val="_KopOngenummerd"/>
    <w:basedOn w:val="Standaard"/>
    <w:next w:val="Standaard"/>
    <w:qFormat/>
    <w:rsid w:val="00497B89"/>
    <w:pPr>
      <w:spacing w:after="180"/>
    </w:pPr>
    <w:rPr>
      <w:color w:val="EC7405"/>
      <w:sz w:val="42"/>
      <w:szCs w:val="72"/>
    </w:rPr>
  </w:style>
  <w:style w:type="paragraph" w:customStyle="1" w:styleId="KopjeOranjge">
    <w:name w:val="_KopjeOranjge"/>
    <w:basedOn w:val="Standaard"/>
    <w:next w:val="Standaard"/>
    <w:qFormat/>
    <w:rsid w:val="00A32A5F"/>
    <w:pPr>
      <w:spacing w:beforeLines="115"/>
    </w:pPr>
    <w:rPr>
      <w:color w:val="EC7405"/>
      <w:sz w:val="20"/>
    </w:rPr>
  </w:style>
  <w:style w:type="paragraph" w:customStyle="1" w:styleId="BegrippenlijstTekst">
    <w:name w:val="_BegrippenlijstTekst"/>
    <w:basedOn w:val="Standaard"/>
    <w:qFormat/>
    <w:rsid w:val="004C16B5"/>
    <w:pPr>
      <w:spacing w:line="240" w:lineRule="atLeast"/>
    </w:pPr>
  </w:style>
  <w:style w:type="character" w:customStyle="1" w:styleId="Kop1Char">
    <w:name w:val="Kop 1 Char"/>
    <w:basedOn w:val="Standaardalinea-lettertype"/>
    <w:link w:val="Kop1"/>
    <w:uiPriority w:val="9"/>
    <w:rsid w:val="00F52423"/>
    <w:rPr>
      <w:rFonts w:ascii="Arial" w:eastAsiaTheme="majorEastAsia" w:hAnsi="Arial" w:cstheme="minorHAnsi"/>
      <w:bCs/>
      <w:noProof/>
      <w:color w:val="E17100" w:themeColor="accent1"/>
      <w:sz w:val="42"/>
      <w:szCs w:val="42"/>
      <w:lang w:eastAsia="nl-NL"/>
    </w:rPr>
  </w:style>
  <w:style w:type="character" w:customStyle="1" w:styleId="Kop2Char">
    <w:name w:val="Kop 2 Char"/>
    <w:basedOn w:val="Standaardalinea-lettertype"/>
    <w:link w:val="Kop2"/>
    <w:uiPriority w:val="9"/>
    <w:rsid w:val="00F52423"/>
    <w:rPr>
      <w:rFonts w:ascii="Arial" w:eastAsiaTheme="majorEastAsia" w:hAnsi="Arial" w:cstheme="minorHAnsi"/>
      <w:bCs/>
      <w:noProof/>
      <w:color w:val="E17100" w:themeColor="accent1"/>
      <w:sz w:val="28"/>
      <w:szCs w:val="28"/>
      <w:lang w:eastAsia="nl-NL"/>
    </w:rPr>
  </w:style>
  <w:style w:type="paragraph" w:customStyle="1" w:styleId="KopjeBold">
    <w:name w:val="_KopjeBold"/>
    <w:basedOn w:val="Standaard"/>
    <w:qFormat/>
    <w:rsid w:val="00CF46DB"/>
    <w:pPr>
      <w:spacing w:beforeLines="115"/>
    </w:pPr>
    <w:rPr>
      <w:b/>
    </w:rPr>
  </w:style>
  <w:style w:type="character" w:customStyle="1" w:styleId="Kop3Char">
    <w:name w:val="Kop 3 Char"/>
    <w:basedOn w:val="Standaardalinea-lettertype"/>
    <w:link w:val="Kop3"/>
    <w:uiPriority w:val="9"/>
    <w:rsid w:val="00F06BB9"/>
    <w:rPr>
      <w:rFonts w:ascii="Segoe UI" w:eastAsiaTheme="majorEastAsia" w:hAnsi="Segoe UI" w:cstheme="minorHAnsi"/>
      <w:bCs/>
      <w:noProof/>
      <w:color w:val="EC7405"/>
      <w:sz w:val="28"/>
      <w:szCs w:val="30"/>
      <w:lang w:eastAsia="nl-NL"/>
    </w:rPr>
  </w:style>
  <w:style w:type="character" w:customStyle="1" w:styleId="Kop4Char">
    <w:name w:val="Kop 4 Char"/>
    <w:basedOn w:val="Standaardalinea-lettertype"/>
    <w:link w:val="Kop4"/>
    <w:uiPriority w:val="9"/>
    <w:rsid w:val="00833127"/>
    <w:rPr>
      <w:rFonts w:ascii="Segoe UI" w:eastAsiaTheme="majorEastAsia" w:hAnsi="Segoe UI" w:cs="Segoe UI"/>
      <w:bCs/>
      <w:iCs/>
      <w:noProof/>
      <w:color w:val="EC7405"/>
      <w:sz w:val="28"/>
      <w:szCs w:val="28"/>
      <w:lang w:eastAsia="nl-NL"/>
    </w:rPr>
  </w:style>
  <w:style w:type="paragraph" w:customStyle="1" w:styleId="EersteTitel">
    <w:name w:val="_EersteTitel"/>
    <w:basedOn w:val="Standaard"/>
    <w:qFormat/>
    <w:rsid w:val="006931E2"/>
    <w:pPr>
      <w:spacing w:after="180" w:line="240" w:lineRule="auto"/>
    </w:pPr>
    <w:rPr>
      <w:color w:val="FFFFFF" w:themeColor="background1"/>
      <w:sz w:val="28"/>
      <w:szCs w:val="28"/>
    </w:rPr>
  </w:style>
  <w:style w:type="paragraph" w:customStyle="1" w:styleId="Titel">
    <w:name w:val="_Titel"/>
    <w:basedOn w:val="Standaard"/>
    <w:qFormat/>
    <w:rsid w:val="006931E2"/>
    <w:pPr>
      <w:spacing w:after="60" w:line="480" w:lineRule="exact"/>
    </w:pPr>
    <w:rPr>
      <w:color w:val="FFFFFF" w:themeColor="background1"/>
      <w:sz w:val="48"/>
      <w:szCs w:val="48"/>
    </w:rPr>
  </w:style>
  <w:style w:type="paragraph" w:customStyle="1" w:styleId="Subtitel">
    <w:name w:val="_Subtitel"/>
    <w:basedOn w:val="Standaard"/>
    <w:qFormat/>
    <w:rsid w:val="006931E2"/>
    <w:pPr>
      <w:spacing w:line="480" w:lineRule="exact"/>
    </w:pPr>
    <w:rPr>
      <w:sz w:val="48"/>
      <w:szCs w:val="48"/>
    </w:rPr>
  </w:style>
  <w:style w:type="paragraph" w:styleId="Inhopg1">
    <w:name w:val="toc 1"/>
    <w:basedOn w:val="Standaard"/>
    <w:next w:val="Standaard"/>
    <w:autoRedefine/>
    <w:uiPriority w:val="39"/>
    <w:unhideWhenUsed/>
    <w:rsid w:val="00A87B10"/>
    <w:pPr>
      <w:tabs>
        <w:tab w:val="left" w:pos="454"/>
        <w:tab w:val="right" w:pos="7938"/>
      </w:tabs>
      <w:spacing w:after="100"/>
    </w:pPr>
    <w:rPr>
      <w:b/>
      <w:color w:val="000000" w:themeColor="text1"/>
    </w:rPr>
  </w:style>
  <w:style w:type="paragraph" w:styleId="Inhopg2">
    <w:name w:val="toc 2"/>
    <w:basedOn w:val="Standaard"/>
    <w:next w:val="Standaard"/>
    <w:autoRedefine/>
    <w:uiPriority w:val="39"/>
    <w:unhideWhenUsed/>
    <w:rsid w:val="00CF0C58"/>
    <w:pPr>
      <w:tabs>
        <w:tab w:val="left" w:pos="851"/>
        <w:tab w:val="right" w:pos="7938"/>
      </w:tabs>
      <w:spacing w:after="100"/>
      <w:ind w:left="425"/>
    </w:pPr>
  </w:style>
  <w:style w:type="character" w:customStyle="1" w:styleId="Kop5Char">
    <w:name w:val="Kop 5 Char"/>
    <w:basedOn w:val="Standaardalinea-lettertype"/>
    <w:link w:val="Kop5"/>
    <w:uiPriority w:val="9"/>
    <w:rsid w:val="00F52423"/>
    <w:rPr>
      <w:rFonts w:ascii="Arial" w:eastAsiaTheme="majorEastAsia" w:hAnsi="Arial" w:cstheme="majorBidi"/>
      <w:noProof/>
      <w:color w:val="EC7405"/>
      <w:sz w:val="24"/>
      <w:szCs w:val="28"/>
      <w:lang w:eastAsia="nl-NL"/>
    </w:rPr>
  </w:style>
  <w:style w:type="paragraph" w:customStyle="1" w:styleId="Rodetekst">
    <w:name w:val="_Rode tekst"/>
    <w:basedOn w:val="Standaard"/>
    <w:qFormat/>
    <w:rsid w:val="00B8676B"/>
    <w:rPr>
      <w:color w:val="FF0000"/>
    </w:rPr>
  </w:style>
  <w:style w:type="table" w:customStyle="1" w:styleId="NOCNSF">
    <w:name w:val="NOCNSF"/>
    <w:basedOn w:val="Standaardtabel"/>
    <w:uiPriority w:val="99"/>
    <w:rsid w:val="00FA4BC4"/>
    <w:pPr>
      <w:spacing w:after="0" w:line="240" w:lineRule="auto"/>
    </w:pPr>
    <w:rPr>
      <w:rFonts w:ascii="Segoe UI" w:hAnsi="Segoe UI"/>
      <w:sz w:val="17"/>
    </w:rPr>
    <w:tblPr>
      <w:tblBorders>
        <w:insideH w:val="single" w:sz="8" w:space="0" w:color="FFFFFF" w:themeColor="background1"/>
        <w:insideV w:val="single" w:sz="8" w:space="0" w:color="FFFFFF" w:themeColor="background1"/>
      </w:tblBorders>
    </w:tblPr>
    <w:tcPr>
      <w:shd w:val="clear" w:color="auto" w:fill="FEF2E7"/>
    </w:tcPr>
    <w:tblStylePr w:type="firstRow">
      <w:rPr>
        <w:b/>
      </w:rPr>
      <w:tblPr/>
      <w:tcPr>
        <w:tcBorders>
          <w:bottom w:val="nil"/>
        </w:tcBorders>
        <w:shd w:val="clear" w:color="auto" w:fill="FEF2E7"/>
      </w:tcPr>
    </w:tblStylePr>
    <w:tblStylePr w:type="firstCol">
      <w:rPr>
        <w:b/>
      </w:rPr>
    </w:tblStylePr>
  </w:style>
  <w:style w:type="paragraph" w:customStyle="1" w:styleId="Nummering">
    <w:name w:val="_Nummering"/>
    <w:basedOn w:val="Lijstalinea"/>
    <w:qFormat/>
    <w:rsid w:val="00E44C99"/>
    <w:pPr>
      <w:numPr>
        <w:numId w:val="3"/>
      </w:numPr>
      <w:spacing w:line="234" w:lineRule="atLeast"/>
    </w:pPr>
    <w:rPr>
      <w:rFonts w:asciiTheme="minorHAnsi" w:hAnsiTheme="minorHAnsi" w:cstheme="minorBidi"/>
      <w:szCs w:val="22"/>
      <w:lang w:eastAsia="en-US"/>
    </w:rPr>
  </w:style>
  <w:style w:type="paragraph" w:customStyle="1" w:styleId="Opsomming">
    <w:name w:val="_Opsomming"/>
    <w:qFormat/>
    <w:rsid w:val="009F70D1"/>
    <w:pPr>
      <w:numPr>
        <w:numId w:val="4"/>
      </w:numPr>
      <w:spacing w:after="0" w:line="240" w:lineRule="auto"/>
    </w:pPr>
    <w:rPr>
      <w:rFonts w:ascii="Arial" w:hAnsi="Arial"/>
      <w:noProof/>
      <w:color w:val="000000" w:themeColor="text1"/>
      <w:sz w:val="17"/>
    </w:rPr>
  </w:style>
  <w:style w:type="character" w:customStyle="1" w:styleId="Kop6Char">
    <w:name w:val="Kop 6 Char"/>
    <w:basedOn w:val="Standaardalinea-lettertype"/>
    <w:link w:val="Kop6"/>
    <w:rsid w:val="002672B1"/>
    <w:rPr>
      <w:rFonts w:ascii="Times New Roman" w:eastAsia="Times" w:hAnsi="Times New Roman" w:cs="Times New Roman"/>
      <w:b/>
      <w:bCs/>
      <w:lang w:eastAsia="nl-NL"/>
    </w:rPr>
  </w:style>
  <w:style w:type="character" w:customStyle="1" w:styleId="Kop7Char">
    <w:name w:val="Kop 7 Char"/>
    <w:basedOn w:val="Standaardalinea-lettertype"/>
    <w:link w:val="Kop7"/>
    <w:rsid w:val="002672B1"/>
    <w:rPr>
      <w:rFonts w:ascii="Times New Roman" w:eastAsia="Times" w:hAnsi="Times New Roman" w:cs="Times New Roman"/>
      <w:sz w:val="24"/>
      <w:szCs w:val="24"/>
      <w:lang w:eastAsia="nl-NL"/>
    </w:rPr>
  </w:style>
  <w:style w:type="character" w:customStyle="1" w:styleId="Kop8Char">
    <w:name w:val="Kop 8 Char"/>
    <w:basedOn w:val="Standaardalinea-lettertype"/>
    <w:link w:val="Kop8"/>
    <w:rsid w:val="002672B1"/>
    <w:rPr>
      <w:rFonts w:ascii="Times New Roman" w:eastAsia="Times" w:hAnsi="Times New Roman" w:cs="Times New Roman"/>
      <w:i/>
      <w:iCs/>
      <w:sz w:val="24"/>
      <w:szCs w:val="24"/>
      <w:lang w:eastAsia="nl-NL"/>
    </w:rPr>
  </w:style>
  <w:style w:type="character" w:customStyle="1" w:styleId="Kop9Char">
    <w:name w:val="Kop 9 Char"/>
    <w:basedOn w:val="Standaardalinea-lettertype"/>
    <w:link w:val="Kop9"/>
    <w:rsid w:val="002672B1"/>
    <w:rPr>
      <w:rFonts w:ascii="Arial" w:eastAsia="Times" w:hAnsi="Arial" w:cs="Arial"/>
      <w:lang w:eastAsia="nl-NL"/>
    </w:rPr>
  </w:style>
  <w:style w:type="paragraph" w:styleId="Plattetekst">
    <w:name w:val="Body Text"/>
    <w:basedOn w:val="Standaard"/>
    <w:link w:val="PlattetekstChar"/>
    <w:rsid w:val="002672B1"/>
    <w:pPr>
      <w:spacing w:line="360" w:lineRule="auto"/>
    </w:pPr>
    <w:rPr>
      <w:rFonts w:eastAsia="Times" w:cs="Arial"/>
      <w:noProof w:val="0"/>
      <w:sz w:val="22"/>
      <w:szCs w:val="20"/>
    </w:rPr>
  </w:style>
  <w:style w:type="character" w:customStyle="1" w:styleId="PlattetekstChar">
    <w:name w:val="Platte tekst Char"/>
    <w:basedOn w:val="Standaardalinea-lettertype"/>
    <w:link w:val="Plattetekst"/>
    <w:rsid w:val="002672B1"/>
    <w:rPr>
      <w:rFonts w:ascii="Arial" w:eastAsia="Times" w:hAnsi="Arial" w:cs="Arial"/>
      <w:szCs w:val="20"/>
      <w:lang w:eastAsia="nl-NL"/>
    </w:rPr>
  </w:style>
  <w:style w:type="character" w:styleId="Paginanummer">
    <w:name w:val="page number"/>
    <w:basedOn w:val="Standaardalinea-lettertype"/>
    <w:rsid w:val="002672B1"/>
  </w:style>
  <w:style w:type="paragraph" w:customStyle="1" w:styleId="Bold">
    <w:name w:val="Bold"/>
    <w:basedOn w:val="Standaard"/>
    <w:rsid w:val="002672B1"/>
    <w:pPr>
      <w:spacing w:line="240" w:lineRule="auto"/>
    </w:pPr>
    <w:rPr>
      <w:rFonts w:eastAsia="Times" w:cs="Times New Roman"/>
      <w:b/>
      <w:noProof w:val="0"/>
      <w:sz w:val="22"/>
      <w:szCs w:val="20"/>
    </w:rPr>
  </w:style>
  <w:style w:type="paragraph" w:customStyle="1" w:styleId="Hoofdstuktitelongenummerd">
    <w:name w:val="Hoofdstuktitel_ongenummerd"/>
    <w:basedOn w:val="Standaard"/>
    <w:rsid w:val="002672B1"/>
    <w:pPr>
      <w:widowControl w:val="0"/>
      <w:tabs>
        <w:tab w:val="left" w:pos="6340"/>
      </w:tabs>
      <w:suppressAutoHyphens/>
      <w:autoSpaceDE w:val="0"/>
      <w:autoSpaceDN w:val="0"/>
      <w:adjustRightInd w:val="0"/>
      <w:spacing w:line="920" w:lineRule="atLeast"/>
      <w:textAlignment w:val="center"/>
    </w:pPr>
    <w:rPr>
      <w:rFonts w:ascii="Arial Narrow" w:eastAsia="Times New Roman" w:hAnsi="Arial Narrow" w:cs="Times New Roman"/>
      <w:b/>
      <w:noProof w:val="0"/>
      <w:color w:val="ED3224"/>
      <w:sz w:val="70"/>
      <w:szCs w:val="20"/>
    </w:rPr>
  </w:style>
  <w:style w:type="paragraph" w:customStyle="1" w:styleId="Standaard1">
    <w:name w:val="Standaard1"/>
    <w:basedOn w:val="Standaard"/>
    <w:link w:val="Standaard1Char"/>
    <w:rsid w:val="002672B1"/>
    <w:pPr>
      <w:widowControl w:val="0"/>
      <w:suppressAutoHyphens/>
      <w:autoSpaceDE w:val="0"/>
      <w:autoSpaceDN w:val="0"/>
      <w:adjustRightInd w:val="0"/>
      <w:spacing w:line="260" w:lineRule="atLeast"/>
      <w:textAlignment w:val="center"/>
    </w:pPr>
    <w:rPr>
      <w:rFonts w:ascii="ArialMT" w:eastAsia="Times New Roman" w:hAnsi="ArialMT" w:cs="Times New Roman"/>
      <w:noProof w:val="0"/>
      <w:color w:val="000000"/>
      <w:sz w:val="22"/>
      <w:szCs w:val="20"/>
    </w:rPr>
  </w:style>
  <w:style w:type="character" w:customStyle="1" w:styleId="Standaard1Char">
    <w:name w:val="Standaard1 Char"/>
    <w:basedOn w:val="Standaardalinea-lettertype"/>
    <w:link w:val="Standaard1"/>
    <w:rsid w:val="002672B1"/>
    <w:rPr>
      <w:rFonts w:ascii="ArialMT" w:eastAsia="Times New Roman" w:hAnsi="ArialMT" w:cs="Times New Roman"/>
      <w:color w:val="000000"/>
      <w:szCs w:val="20"/>
      <w:lang w:eastAsia="nl-NL"/>
    </w:rPr>
  </w:style>
  <w:style w:type="paragraph" w:customStyle="1" w:styleId="intro">
    <w:name w:val="intro"/>
    <w:basedOn w:val="Standaard1"/>
    <w:rsid w:val="002672B1"/>
    <w:pPr>
      <w:spacing w:line="300" w:lineRule="atLeast"/>
    </w:pPr>
    <w:rPr>
      <w:rFonts w:ascii="Arial-BoldMT" w:hAnsi="Arial-BoldMT"/>
      <w:b/>
      <w:sz w:val="24"/>
    </w:rPr>
  </w:style>
  <w:style w:type="paragraph" w:customStyle="1" w:styleId="Geenalineastijl">
    <w:name w:val="[Geen alineastijl]"/>
    <w:rsid w:val="002672B1"/>
    <w:pPr>
      <w:widowControl w:val="0"/>
      <w:autoSpaceDE w:val="0"/>
      <w:autoSpaceDN w:val="0"/>
      <w:adjustRightInd w:val="0"/>
      <w:spacing w:after="0" w:line="288" w:lineRule="auto"/>
      <w:textAlignment w:val="center"/>
    </w:pPr>
    <w:rPr>
      <w:rFonts w:ascii="Times-Roman" w:eastAsia="Times New Roman" w:hAnsi="Times-Roman" w:cs="Times New Roman"/>
      <w:color w:val="000000"/>
      <w:sz w:val="24"/>
      <w:szCs w:val="20"/>
      <w:lang w:eastAsia="nl-NL"/>
    </w:rPr>
  </w:style>
  <w:style w:type="paragraph" w:customStyle="1" w:styleId="tk">
    <w:name w:val="tk"/>
    <w:basedOn w:val="Standaard1"/>
    <w:link w:val="tkChar"/>
    <w:rsid w:val="002672B1"/>
    <w:pPr>
      <w:spacing w:before="120" w:after="120"/>
    </w:pPr>
    <w:rPr>
      <w:rFonts w:ascii="Arial-BoldMT" w:hAnsi="Arial-BoldMT"/>
      <w:b/>
      <w:color w:val="ED3224"/>
      <w:sz w:val="20"/>
    </w:rPr>
  </w:style>
  <w:style w:type="character" w:customStyle="1" w:styleId="tkChar">
    <w:name w:val="tk Char"/>
    <w:basedOn w:val="Standaard1Char"/>
    <w:link w:val="tk"/>
    <w:rsid w:val="002672B1"/>
    <w:rPr>
      <w:rFonts w:ascii="Arial-BoldMT" w:eastAsia="Times New Roman" w:hAnsi="Arial-BoldMT" w:cs="Times New Roman"/>
      <w:b/>
      <w:color w:val="ED3224"/>
      <w:sz w:val="20"/>
      <w:szCs w:val="20"/>
      <w:lang w:eastAsia="nl-NL"/>
    </w:rPr>
  </w:style>
  <w:style w:type="paragraph" w:customStyle="1" w:styleId="inhoudniv1">
    <w:name w:val="inhoud_niv1"/>
    <w:basedOn w:val="tk"/>
    <w:link w:val="inhoudniv1Char"/>
    <w:rsid w:val="002672B1"/>
    <w:pPr>
      <w:tabs>
        <w:tab w:val="left" w:pos="6340"/>
      </w:tabs>
    </w:pPr>
  </w:style>
  <w:style w:type="character" w:customStyle="1" w:styleId="inhoudniv1Char">
    <w:name w:val="inhoud_niv1 Char"/>
    <w:basedOn w:val="tkChar"/>
    <w:link w:val="inhoudniv1"/>
    <w:rsid w:val="002672B1"/>
    <w:rPr>
      <w:rFonts w:ascii="Arial-BoldMT" w:eastAsia="Times New Roman" w:hAnsi="Arial-BoldMT" w:cs="Times New Roman"/>
      <w:b/>
      <w:color w:val="ED3224"/>
      <w:sz w:val="20"/>
      <w:szCs w:val="20"/>
      <w:lang w:eastAsia="nl-NL"/>
    </w:rPr>
  </w:style>
  <w:style w:type="paragraph" w:customStyle="1" w:styleId="inhoudniv2">
    <w:name w:val="inhoud_niv2"/>
    <w:basedOn w:val="Standaard1"/>
    <w:rsid w:val="002672B1"/>
    <w:pPr>
      <w:tabs>
        <w:tab w:val="left" w:leader="dot" w:pos="6340"/>
      </w:tabs>
    </w:pPr>
  </w:style>
  <w:style w:type="paragraph" w:styleId="Voetnoottekst">
    <w:name w:val="footnote text"/>
    <w:basedOn w:val="Standaard"/>
    <w:link w:val="VoetnoottekstChar"/>
    <w:uiPriority w:val="99"/>
    <w:semiHidden/>
    <w:rsid w:val="002672B1"/>
    <w:pPr>
      <w:spacing w:line="240" w:lineRule="auto"/>
    </w:pPr>
    <w:rPr>
      <w:rFonts w:eastAsia="Times" w:cs="Times New Roman"/>
      <w:noProof w:val="0"/>
      <w:sz w:val="24"/>
      <w:szCs w:val="20"/>
    </w:rPr>
  </w:style>
  <w:style w:type="character" w:customStyle="1" w:styleId="VoetnoottekstChar">
    <w:name w:val="Voetnoottekst Char"/>
    <w:basedOn w:val="Standaardalinea-lettertype"/>
    <w:link w:val="Voetnoottekst"/>
    <w:uiPriority w:val="99"/>
    <w:semiHidden/>
    <w:rsid w:val="002672B1"/>
    <w:rPr>
      <w:rFonts w:ascii="Arial" w:eastAsia="Times" w:hAnsi="Arial" w:cs="Times New Roman"/>
      <w:sz w:val="24"/>
      <w:szCs w:val="20"/>
      <w:lang w:eastAsia="nl-NL"/>
    </w:rPr>
  </w:style>
  <w:style w:type="character" w:styleId="Voetnootmarkering">
    <w:name w:val="footnote reference"/>
    <w:basedOn w:val="Standaardalinea-lettertype"/>
    <w:semiHidden/>
    <w:rsid w:val="002672B1"/>
    <w:rPr>
      <w:vertAlign w:val="superscript"/>
    </w:rPr>
  </w:style>
  <w:style w:type="paragraph" w:customStyle="1" w:styleId="voetnoot">
    <w:name w:val="voetnoot"/>
    <w:basedOn w:val="Geenalineastijl"/>
    <w:rsid w:val="002672B1"/>
    <w:pPr>
      <w:suppressAutoHyphens/>
      <w:spacing w:line="240" w:lineRule="atLeast"/>
    </w:pPr>
    <w:rPr>
      <w:rFonts w:ascii="ArialMT" w:hAnsi="ArialMT"/>
      <w:color w:val="1B3F94"/>
      <w:sz w:val="15"/>
    </w:rPr>
  </w:style>
  <w:style w:type="paragraph" w:customStyle="1" w:styleId="Paragraaftitel">
    <w:name w:val="Paragraaftitel"/>
    <w:basedOn w:val="Geenalineastijl"/>
    <w:rsid w:val="002672B1"/>
    <w:pPr>
      <w:numPr>
        <w:ilvl w:val="1"/>
        <w:numId w:val="5"/>
      </w:numPr>
      <w:suppressAutoHyphens/>
      <w:spacing w:before="240" w:after="240" w:line="240" w:lineRule="auto"/>
      <w:ind w:left="431" w:hanging="431"/>
      <w:outlineLvl w:val="1"/>
    </w:pPr>
    <w:rPr>
      <w:rFonts w:ascii="Arial Narrow" w:hAnsi="Arial Narrow"/>
      <w:b/>
      <w:color w:val="000080"/>
      <w:sz w:val="32"/>
    </w:rPr>
  </w:style>
  <w:style w:type="paragraph" w:customStyle="1" w:styleId="opsomniv1">
    <w:name w:val="opsom niv1"/>
    <w:basedOn w:val="Standaard1"/>
    <w:link w:val="opsomniv1CharChar"/>
    <w:rsid w:val="002672B1"/>
    <w:pPr>
      <w:numPr>
        <w:numId w:val="12"/>
      </w:numPr>
      <w:tabs>
        <w:tab w:val="left" w:pos="567"/>
      </w:tabs>
    </w:pPr>
  </w:style>
  <w:style w:type="character" w:customStyle="1" w:styleId="opsomniv1CharChar">
    <w:name w:val="opsom niv1 Char Char"/>
    <w:basedOn w:val="Standaard1Char"/>
    <w:link w:val="opsomniv1"/>
    <w:rsid w:val="002672B1"/>
    <w:rPr>
      <w:rFonts w:ascii="ArialMT" w:eastAsia="Times New Roman" w:hAnsi="ArialMT" w:cs="Times New Roman"/>
      <w:color w:val="000000"/>
      <w:szCs w:val="20"/>
      <w:lang w:eastAsia="nl-NL"/>
    </w:rPr>
  </w:style>
  <w:style w:type="paragraph" w:customStyle="1" w:styleId="tabeltitel">
    <w:name w:val="tabel_titel"/>
    <w:basedOn w:val="voetnoot"/>
    <w:rsid w:val="002672B1"/>
    <w:rPr>
      <w:rFonts w:ascii="Arial-BoldMT" w:hAnsi="Arial-BoldMT"/>
      <w:b/>
    </w:rPr>
  </w:style>
  <w:style w:type="paragraph" w:customStyle="1" w:styleId="tabelkop">
    <w:name w:val="tabel_kop"/>
    <w:basedOn w:val="Standaard1"/>
    <w:link w:val="tabelkopChar"/>
    <w:rsid w:val="002672B1"/>
    <w:rPr>
      <w:rFonts w:ascii="Arial-BoldMT" w:hAnsi="Arial-BoldMT"/>
      <w:b/>
      <w:color w:val="FFFFFF"/>
      <w:sz w:val="20"/>
    </w:rPr>
  </w:style>
  <w:style w:type="paragraph" w:customStyle="1" w:styleId="tabeltekst">
    <w:name w:val="tabeltekst"/>
    <w:basedOn w:val="Standaard1"/>
    <w:link w:val="tabeltekstChar"/>
    <w:uiPriority w:val="99"/>
    <w:rsid w:val="002672B1"/>
  </w:style>
  <w:style w:type="paragraph" w:customStyle="1" w:styleId="Basisalinea">
    <w:name w:val="[Basisalinea]"/>
    <w:basedOn w:val="Geenalineastijl"/>
    <w:rsid w:val="002672B1"/>
  </w:style>
  <w:style w:type="paragraph" w:customStyle="1" w:styleId="tabeltussenkopzwart">
    <w:name w:val="tabel_tussenkop_zwart"/>
    <w:basedOn w:val="tk"/>
    <w:rsid w:val="002672B1"/>
    <w:rPr>
      <w:color w:val="000000"/>
    </w:rPr>
  </w:style>
  <w:style w:type="paragraph" w:customStyle="1" w:styleId="opsomniv2">
    <w:name w:val="opsom niv2"/>
    <w:basedOn w:val="Standaard1"/>
    <w:rsid w:val="002672B1"/>
    <w:pPr>
      <w:numPr>
        <w:numId w:val="7"/>
      </w:numPr>
      <w:tabs>
        <w:tab w:val="clear" w:pos="947"/>
        <w:tab w:val="left" w:pos="454"/>
      </w:tabs>
      <w:ind w:left="284" w:hanging="284"/>
    </w:pPr>
  </w:style>
  <w:style w:type="paragraph" w:customStyle="1" w:styleId="Bladtitel">
    <w:name w:val="Bladtitel"/>
    <w:basedOn w:val="Hoofdstuktitelongenummerd"/>
    <w:rsid w:val="002672B1"/>
    <w:rPr>
      <w:sz w:val="60"/>
    </w:rPr>
  </w:style>
  <w:style w:type="paragraph" w:customStyle="1" w:styleId="Standaard1rood">
    <w:name w:val="Standaard1_rood"/>
    <w:basedOn w:val="Standaard1"/>
    <w:link w:val="Standaard1roodChar"/>
    <w:rsid w:val="002672B1"/>
    <w:pPr>
      <w:tabs>
        <w:tab w:val="left" w:pos="6340"/>
      </w:tabs>
    </w:pPr>
    <w:rPr>
      <w:color w:val="FF0000"/>
    </w:rPr>
  </w:style>
  <w:style w:type="paragraph" w:customStyle="1" w:styleId="Paragraaftitelongenummerd">
    <w:name w:val="Paragraaftitel_ongenummerd"/>
    <w:basedOn w:val="Standaard1"/>
    <w:link w:val="ParagraaftitelongenummerdChar"/>
    <w:rsid w:val="002672B1"/>
    <w:pPr>
      <w:spacing w:before="240" w:after="240"/>
    </w:pPr>
    <w:rPr>
      <w:rFonts w:ascii="Arial Narrow" w:hAnsi="Arial Narrow"/>
      <w:b/>
      <w:color w:val="000080"/>
      <w:sz w:val="32"/>
    </w:rPr>
  </w:style>
  <w:style w:type="paragraph" w:customStyle="1" w:styleId="Tabeltussenkoprood">
    <w:name w:val="Tabel_tussen_kop_rood"/>
    <w:basedOn w:val="tk"/>
    <w:rsid w:val="002672B1"/>
  </w:style>
  <w:style w:type="paragraph" w:customStyle="1" w:styleId="Hoofdstuktitel">
    <w:name w:val="Hoofdstuktitel"/>
    <w:basedOn w:val="Hoofdstuktitelongenummerd"/>
    <w:rsid w:val="002672B1"/>
    <w:pPr>
      <w:pageBreakBefore/>
      <w:numPr>
        <w:numId w:val="6"/>
      </w:numPr>
      <w:tabs>
        <w:tab w:val="clear" w:pos="360"/>
        <w:tab w:val="clear" w:pos="6340"/>
        <w:tab w:val="left" w:pos="851"/>
      </w:tabs>
      <w:spacing w:line="360" w:lineRule="auto"/>
      <w:ind w:left="851" w:hanging="851"/>
      <w:outlineLvl w:val="0"/>
    </w:pPr>
  </w:style>
  <w:style w:type="paragraph" w:customStyle="1" w:styleId="Figuurbijschrift">
    <w:name w:val="Figuurbijschrift"/>
    <w:basedOn w:val="Standaard1"/>
    <w:rsid w:val="002672B1"/>
    <w:rPr>
      <w:i/>
      <w:color w:val="ED3224"/>
    </w:rPr>
  </w:style>
  <w:style w:type="character" w:styleId="Hyperlink">
    <w:name w:val="Hyperlink"/>
    <w:basedOn w:val="Standaardalinea-lettertype"/>
    <w:uiPriority w:val="99"/>
    <w:rsid w:val="002672B1"/>
    <w:rPr>
      <w:color w:val="0000FF"/>
      <w:u w:val="single"/>
    </w:rPr>
  </w:style>
  <w:style w:type="paragraph" w:customStyle="1" w:styleId="inhopg10">
    <w:name w:val="inhopg 1"/>
    <w:basedOn w:val="Standaard"/>
    <w:rsid w:val="002672B1"/>
    <w:pPr>
      <w:tabs>
        <w:tab w:val="right" w:leader="dot" w:pos="9360"/>
      </w:tabs>
      <w:suppressAutoHyphens/>
      <w:spacing w:before="480" w:line="240" w:lineRule="auto"/>
      <w:ind w:left="720" w:right="720" w:hanging="720"/>
    </w:pPr>
    <w:rPr>
      <w:rFonts w:eastAsia="Times" w:cs="Times New Roman"/>
      <w:noProof w:val="0"/>
      <w:sz w:val="22"/>
      <w:szCs w:val="20"/>
      <w:lang w:val="en-US"/>
    </w:rPr>
  </w:style>
  <w:style w:type="paragraph" w:customStyle="1" w:styleId="inhopg20">
    <w:name w:val="inhopg 2"/>
    <w:basedOn w:val="Standaard"/>
    <w:rsid w:val="002672B1"/>
    <w:pPr>
      <w:tabs>
        <w:tab w:val="right" w:leader="dot" w:pos="9360"/>
      </w:tabs>
      <w:suppressAutoHyphens/>
      <w:spacing w:line="240" w:lineRule="auto"/>
      <w:ind w:left="1440" w:right="720" w:hanging="720"/>
    </w:pPr>
    <w:rPr>
      <w:rFonts w:eastAsia="Times" w:cs="Times New Roman"/>
      <w:noProof w:val="0"/>
      <w:sz w:val="22"/>
      <w:szCs w:val="20"/>
      <w:lang w:val="en-US"/>
    </w:rPr>
  </w:style>
  <w:style w:type="paragraph" w:customStyle="1" w:styleId="inhopg3">
    <w:name w:val="inhopg 3"/>
    <w:basedOn w:val="Standaard"/>
    <w:rsid w:val="002672B1"/>
    <w:pPr>
      <w:tabs>
        <w:tab w:val="right" w:leader="dot" w:pos="9360"/>
      </w:tabs>
      <w:suppressAutoHyphens/>
      <w:spacing w:line="240" w:lineRule="auto"/>
      <w:ind w:left="2160" w:right="720" w:hanging="720"/>
    </w:pPr>
    <w:rPr>
      <w:rFonts w:eastAsia="Times" w:cs="Times New Roman"/>
      <w:noProof w:val="0"/>
      <w:sz w:val="22"/>
      <w:szCs w:val="20"/>
      <w:lang w:val="en-US"/>
    </w:rPr>
  </w:style>
  <w:style w:type="paragraph" w:customStyle="1" w:styleId="inhopg4">
    <w:name w:val="inhopg 4"/>
    <w:basedOn w:val="Standaard"/>
    <w:rsid w:val="002672B1"/>
    <w:pPr>
      <w:tabs>
        <w:tab w:val="right" w:leader="dot" w:pos="9360"/>
      </w:tabs>
      <w:suppressAutoHyphens/>
      <w:spacing w:line="240" w:lineRule="auto"/>
      <w:ind w:left="2880" w:right="720" w:hanging="720"/>
    </w:pPr>
    <w:rPr>
      <w:rFonts w:eastAsia="Times" w:cs="Times New Roman"/>
      <w:noProof w:val="0"/>
      <w:sz w:val="22"/>
      <w:szCs w:val="20"/>
      <w:lang w:val="en-US"/>
    </w:rPr>
  </w:style>
  <w:style w:type="paragraph" w:customStyle="1" w:styleId="inhopg5">
    <w:name w:val="inhopg 5"/>
    <w:basedOn w:val="Standaard"/>
    <w:rsid w:val="002672B1"/>
    <w:pPr>
      <w:tabs>
        <w:tab w:val="right" w:leader="dot" w:pos="9360"/>
      </w:tabs>
      <w:suppressAutoHyphens/>
      <w:spacing w:line="240" w:lineRule="auto"/>
      <w:ind w:left="3600" w:right="720" w:hanging="720"/>
    </w:pPr>
    <w:rPr>
      <w:rFonts w:eastAsia="Times" w:cs="Times New Roman"/>
      <w:noProof w:val="0"/>
      <w:sz w:val="22"/>
      <w:szCs w:val="20"/>
      <w:lang w:val="en-US"/>
    </w:rPr>
  </w:style>
  <w:style w:type="paragraph" w:customStyle="1" w:styleId="inhopg6">
    <w:name w:val="inhopg 6"/>
    <w:basedOn w:val="Standaard"/>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7">
    <w:name w:val="inhopg 7"/>
    <w:basedOn w:val="Standaard"/>
    <w:rsid w:val="002672B1"/>
    <w:pPr>
      <w:suppressAutoHyphens/>
      <w:spacing w:line="240" w:lineRule="auto"/>
      <w:ind w:left="720" w:hanging="720"/>
    </w:pPr>
    <w:rPr>
      <w:rFonts w:eastAsia="Times" w:cs="Times New Roman"/>
      <w:noProof w:val="0"/>
      <w:sz w:val="22"/>
      <w:szCs w:val="20"/>
      <w:lang w:val="en-US"/>
    </w:rPr>
  </w:style>
  <w:style w:type="paragraph" w:customStyle="1" w:styleId="inhopg8">
    <w:name w:val="inhopg 8"/>
    <w:basedOn w:val="Standaard"/>
    <w:rsid w:val="002672B1"/>
    <w:pPr>
      <w:tabs>
        <w:tab w:val="right" w:pos="9360"/>
      </w:tabs>
      <w:suppressAutoHyphens/>
      <w:spacing w:line="240" w:lineRule="auto"/>
      <w:ind w:left="720" w:hanging="720"/>
    </w:pPr>
    <w:rPr>
      <w:rFonts w:eastAsia="Times" w:cs="Times New Roman"/>
      <w:noProof w:val="0"/>
      <w:sz w:val="22"/>
      <w:szCs w:val="20"/>
      <w:lang w:val="en-US"/>
    </w:rPr>
  </w:style>
  <w:style w:type="paragraph" w:customStyle="1" w:styleId="inhopg9">
    <w:name w:val="inhopg 9"/>
    <w:basedOn w:val="Standaard"/>
    <w:rsid w:val="002672B1"/>
    <w:pPr>
      <w:tabs>
        <w:tab w:val="right" w:leader="dot" w:pos="9360"/>
      </w:tabs>
      <w:suppressAutoHyphens/>
      <w:spacing w:line="240" w:lineRule="auto"/>
      <w:ind w:left="720" w:hanging="720"/>
    </w:pPr>
    <w:rPr>
      <w:rFonts w:eastAsia="Times" w:cs="Times New Roman"/>
      <w:noProof w:val="0"/>
      <w:sz w:val="22"/>
      <w:szCs w:val="20"/>
      <w:lang w:val="en-US"/>
    </w:rPr>
  </w:style>
  <w:style w:type="paragraph" w:customStyle="1" w:styleId="bronvermelding">
    <w:name w:val="bronvermelding"/>
    <w:basedOn w:val="Standaard"/>
    <w:rsid w:val="002672B1"/>
    <w:pPr>
      <w:tabs>
        <w:tab w:val="right" w:pos="9360"/>
      </w:tabs>
      <w:suppressAutoHyphens/>
      <w:spacing w:line="240" w:lineRule="auto"/>
    </w:pPr>
    <w:rPr>
      <w:rFonts w:eastAsia="Times" w:cs="Times New Roman"/>
      <w:noProof w:val="0"/>
      <w:sz w:val="22"/>
      <w:szCs w:val="20"/>
      <w:lang w:val="en-US"/>
    </w:rPr>
  </w:style>
  <w:style w:type="paragraph" w:customStyle="1" w:styleId="bijschrift">
    <w:name w:val="bijschrift"/>
    <w:basedOn w:val="Standaard"/>
    <w:rsid w:val="002672B1"/>
    <w:pPr>
      <w:spacing w:line="240" w:lineRule="auto"/>
    </w:pPr>
    <w:rPr>
      <w:rFonts w:eastAsia="Times" w:cs="Times New Roman"/>
      <w:noProof w:val="0"/>
      <w:sz w:val="22"/>
      <w:szCs w:val="20"/>
    </w:rPr>
  </w:style>
  <w:style w:type="character" w:customStyle="1" w:styleId="EquationCaption">
    <w:name w:val="_Equation Caption"/>
    <w:rsid w:val="002672B1"/>
  </w:style>
  <w:style w:type="paragraph" w:styleId="Tekstzonderopmaak">
    <w:name w:val="Plain Text"/>
    <w:basedOn w:val="Standaard"/>
    <w:link w:val="TekstzonderopmaakChar"/>
    <w:rsid w:val="002672B1"/>
    <w:pPr>
      <w:spacing w:line="240" w:lineRule="auto"/>
    </w:pPr>
    <w:rPr>
      <w:rFonts w:ascii="Courier New" w:eastAsia="Times" w:hAnsi="Courier New" w:cs="Times New Roman"/>
      <w:noProof w:val="0"/>
      <w:sz w:val="20"/>
      <w:szCs w:val="20"/>
    </w:rPr>
  </w:style>
  <w:style w:type="character" w:customStyle="1" w:styleId="TekstzonderopmaakChar">
    <w:name w:val="Tekst zonder opmaak Char"/>
    <w:basedOn w:val="Standaardalinea-lettertype"/>
    <w:link w:val="Tekstzonderopmaak"/>
    <w:rsid w:val="002672B1"/>
    <w:rPr>
      <w:rFonts w:ascii="Courier New" w:eastAsia="Times" w:hAnsi="Courier New" w:cs="Times New Roman"/>
      <w:sz w:val="20"/>
      <w:szCs w:val="20"/>
      <w:lang w:eastAsia="nl-NL"/>
    </w:rPr>
  </w:style>
  <w:style w:type="paragraph" w:styleId="Plattetekst2">
    <w:name w:val="Body Text 2"/>
    <w:basedOn w:val="Standaard"/>
    <w:link w:val="Plattetekst2Char"/>
    <w:rsid w:val="002672B1"/>
    <w:pPr>
      <w:spacing w:after="120" w:line="480" w:lineRule="auto"/>
    </w:pPr>
    <w:rPr>
      <w:rFonts w:ascii="Times New Roman" w:eastAsia="Times" w:hAnsi="Times New Roman" w:cs="Times New Roman"/>
      <w:noProof w:val="0"/>
      <w:sz w:val="22"/>
      <w:szCs w:val="24"/>
    </w:rPr>
  </w:style>
  <w:style w:type="character" w:customStyle="1" w:styleId="Plattetekst2Char">
    <w:name w:val="Platte tekst 2 Char"/>
    <w:basedOn w:val="Standaardalinea-lettertype"/>
    <w:link w:val="Plattetekst2"/>
    <w:rsid w:val="002672B1"/>
    <w:rPr>
      <w:rFonts w:ascii="Times New Roman" w:eastAsia="Times" w:hAnsi="Times New Roman" w:cs="Times New Roman"/>
      <w:szCs w:val="24"/>
      <w:lang w:eastAsia="nl-NL"/>
    </w:rPr>
  </w:style>
  <w:style w:type="paragraph" w:customStyle="1" w:styleId="AOkop2">
    <w:name w:val="AOkop2"/>
    <w:basedOn w:val="Standaard"/>
    <w:rsid w:val="002672B1"/>
    <w:pPr>
      <w:spacing w:line="240" w:lineRule="auto"/>
      <w:outlineLvl w:val="0"/>
    </w:pPr>
    <w:rPr>
      <w:rFonts w:ascii="CG Times" w:eastAsia="Times" w:hAnsi="CG Times" w:cs="Times New Roman"/>
      <w:b/>
      <w:noProof w:val="0"/>
      <w:snapToGrid w:val="0"/>
      <w:color w:val="000000"/>
      <w:sz w:val="22"/>
      <w:szCs w:val="20"/>
    </w:rPr>
  </w:style>
  <w:style w:type="paragraph" w:styleId="Bloktekst">
    <w:name w:val="Block Text"/>
    <w:basedOn w:val="Standaard"/>
    <w:rsid w:val="002672B1"/>
    <w:pPr>
      <w:tabs>
        <w:tab w:val="left" w:pos="-720"/>
        <w:tab w:val="left" w:pos="-414"/>
        <w:tab w:val="left" w:pos="288"/>
        <w:tab w:val="left" w:pos="567"/>
        <w:tab w:val="left" w:pos="1656"/>
        <w:tab w:val="left" w:pos="2346"/>
        <w:tab w:val="left" w:pos="3036"/>
        <w:tab w:val="left" w:pos="3726"/>
        <w:tab w:val="left" w:pos="4416"/>
        <w:tab w:val="left" w:pos="5106"/>
        <w:tab w:val="left" w:pos="5796"/>
        <w:tab w:val="left" w:pos="6486"/>
        <w:tab w:val="left" w:pos="7176"/>
        <w:tab w:val="left" w:pos="7866"/>
        <w:tab w:val="left" w:pos="8556"/>
        <w:tab w:val="left" w:pos="9246"/>
        <w:tab w:val="left" w:pos="9936"/>
      </w:tabs>
      <w:spacing w:line="240" w:lineRule="auto"/>
      <w:ind w:left="709" w:right="670"/>
      <w:jc w:val="both"/>
    </w:pPr>
    <w:rPr>
      <w:rFonts w:eastAsia="Times" w:cs="Times New Roman"/>
      <w:bCs/>
      <w:noProof w:val="0"/>
      <w:spacing w:val="-3"/>
      <w:sz w:val="22"/>
      <w:szCs w:val="20"/>
    </w:rPr>
  </w:style>
  <w:style w:type="paragraph" w:styleId="Plattetekstinspringen">
    <w:name w:val="Body Text Indent"/>
    <w:basedOn w:val="Standaard"/>
    <w:link w:val="PlattetekstinspringenChar"/>
    <w:rsid w:val="002672B1"/>
    <w:pPr>
      <w:spacing w:after="120" w:line="240" w:lineRule="auto"/>
      <w:ind w:left="283"/>
    </w:pPr>
    <w:rPr>
      <w:rFonts w:eastAsia="Times" w:cs="Times New Roman"/>
      <w:noProof w:val="0"/>
      <w:sz w:val="22"/>
      <w:szCs w:val="20"/>
    </w:rPr>
  </w:style>
  <w:style w:type="character" w:customStyle="1" w:styleId="PlattetekstinspringenChar">
    <w:name w:val="Platte tekst inspringen Char"/>
    <w:basedOn w:val="Standaardalinea-lettertype"/>
    <w:link w:val="Plattetekstinspringen"/>
    <w:rsid w:val="002672B1"/>
    <w:rPr>
      <w:rFonts w:ascii="Arial" w:eastAsia="Times" w:hAnsi="Arial" w:cs="Times New Roman"/>
      <w:szCs w:val="20"/>
      <w:lang w:eastAsia="nl-NL"/>
    </w:rPr>
  </w:style>
  <w:style w:type="paragraph" w:customStyle="1" w:styleId="opsomgenniv1">
    <w:name w:val="opsom gen niv1"/>
    <w:basedOn w:val="opsomniv1"/>
    <w:qFormat/>
    <w:rsid w:val="002672B1"/>
    <w:pPr>
      <w:numPr>
        <w:numId w:val="8"/>
      </w:numPr>
      <w:tabs>
        <w:tab w:val="num" w:pos="720"/>
      </w:tabs>
      <w:ind w:left="360"/>
    </w:pPr>
  </w:style>
  <w:style w:type="paragraph" w:customStyle="1" w:styleId="opsomgenniv2">
    <w:name w:val="opsom gen niv2"/>
    <w:basedOn w:val="opsomniv2"/>
    <w:qFormat/>
    <w:rsid w:val="002672B1"/>
    <w:pPr>
      <w:numPr>
        <w:numId w:val="9"/>
      </w:numPr>
      <w:tabs>
        <w:tab w:val="num" w:pos="360"/>
      </w:tabs>
      <w:ind w:left="1080"/>
    </w:pPr>
  </w:style>
  <w:style w:type="paragraph" w:styleId="Lijstopsomteken">
    <w:name w:val="List Bullet"/>
    <w:basedOn w:val="Standaard"/>
    <w:rsid w:val="002672B1"/>
    <w:pPr>
      <w:numPr>
        <w:numId w:val="10"/>
      </w:numPr>
      <w:spacing w:line="240" w:lineRule="auto"/>
    </w:pPr>
    <w:rPr>
      <w:rFonts w:ascii="Times New Roman" w:eastAsia="Times" w:hAnsi="Times New Roman" w:cs="Times New Roman"/>
      <w:noProof w:val="0"/>
      <w:sz w:val="24"/>
      <w:szCs w:val="24"/>
    </w:rPr>
  </w:style>
  <w:style w:type="character" w:customStyle="1" w:styleId="tabelkopChar">
    <w:name w:val="tabel_kop Char"/>
    <w:basedOn w:val="Standaard1Char"/>
    <w:link w:val="tabelkop"/>
    <w:rsid w:val="002672B1"/>
    <w:rPr>
      <w:rFonts w:ascii="Arial-BoldMT" w:eastAsia="Times New Roman" w:hAnsi="Arial-BoldMT" w:cs="Times New Roman"/>
      <w:b/>
      <w:color w:val="FFFFFF"/>
      <w:sz w:val="20"/>
      <w:szCs w:val="20"/>
      <w:lang w:eastAsia="nl-NL"/>
    </w:rPr>
  </w:style>
  <w:style w:type="character" w:customStyle="1" w:styleId="tabeltekstChar">
    <w:name w:val="tabeltekst Char"/>
    <w:basedOn w:val="Standaard1Char"/>
    <w:link w:val="tabeltekst"/>
    <w:uiPriority w:val="99"/>
    <w:rsid w:val="002672B1"/>
    <w:rPr>
      <w:rFonts w:ascii="ArialMT" w:eastAsia="Times New Roman" w:hAnsi="ArialMT" w:cs="Times New Roman"/>
      <w:color w:val="000000"/>
      <w:szCs w:val="20"/>
      <w:lang w:eastAsia="nl-NL"/>
    </w:rPr>
  </w:style>
  <w:style w:type="character" w:customStyle="1" w:styleId="Standaard1roodChar">
    <w:name w:val="Standaard1_rood Char"/>
    <w:basedOn w:val="Standaard1Char"/>
    <w:link w:val="Standaard1rood"/>
    <w:rsid w:val="002672B1"/>
    <w:rPr>
      <w:rFonts w:ascii="ArialMT" w:eastAsia="Times New Roman" w:hAnsi="ArialMT" w:cs="Times New Roman"/>
      <w:color w:val="FF0000"/>
      <w:szCs w:val="20"/>
      <w:lang w:eastAsia="nl-NL"/>
    </w:rPr>
  </w:style>
  <w:style w:type="paragraph" w:styleId="Lijstnummering2">
    <w:name w:val="List Number 2"/>
    <w:aliases w:val="Lijstnummering meerdere niveaus"/>
    <w:basedOn w:val="Standaard"/>
    <w:rsid w:val="002672B1"/>
    <w:pPr>
      <w:spacing w:line="240" w:lineRule="auto"/>
    </w:pPr>
    <w:rPr>
      <w:rFonts w:eastAsia="Times New Roman" w:cs="Times New Roman"/>
      <w:noProof w:val="0"/>
      <w:sz w:val="16"/>
      <w:szCs w:val="20"/>
    </w:rPr>
  </w:style>
  <w:style w:type="paragraph" w:styleId="Lijstnummering">
    <w:name w:val="List Number"/>
    <w:basedOn w:val="Standaard"/>
    <w:next w:val="Standaard"/>
    <w:rsid w:val="002672B1"/>
    <w:pPr>
      <w:numPr>
        <w:numId w:val="11"/>
      </w:numPr>
      <w:spacing w:line="240" w:lineRule="auto"/>
    </w:pPr>
    <w:rPr>
      <w:rFonts w:eastAsia="Times New Roman" w:cs="Times New Roman"/>
      <w:noProof w:val="0"/>
      <w:sz w:val="16"/>
      <w:szCs w:val="20"/>
    </w:rPr>
  </w:style>
  <w:style w:type="character" w:customStyle="1" w:styleId="ParagraaftitelongenummerdChar">
    <w:name w:val="Paragraaftitel_ongenummerd Char"/>
    <w:basedOn w:val="Standaard1Char"/>
    <w:link w:val="Paragraaftitelongenummerd"/>
    <w:rsid w:val="002672B1"/>
    <w:rPr>
      <w:rFonts w:ascii="Arial Narrow" w:eastAsia="Times New Roman" w:hAnsi="Arial Narrow" w:cs="Times New Roman"/>
      <w:b/>
      <w:color w:val="000080"/>
      <w:sz w:val="32"/>
      <w:szCs w:val="20"/>
      <w:lang w:eastAsia="nl-NL"/>
    </w:rPr>
  </w:style>
  <w:style w:type="paragraph" w:customStyle="1" w:styleId="Hoofdtekst">
    <w:name w:val="Hoofdtekst"/>
    <w:basedOn w:val="Geenalineastijl"/>
    <w:uiPriority w:val="99"/>
    <w:rsid w:val="002672B1"/>
    <w:pPr>
      <w:widowControl/>
      <w:tabs>
        <w:tab w:val="left" w:pos="283"/>
        <w:tab w:val="left" w:pos="567"/>
        <w:tab w:val="left" w:pos="850"/>
        <w:tab w:val="left" w:pos="1134"/>
        <w:tab w:val="left" w:pos="1417"/>
        <w:tab w:val="left" w:pos="1701"/>
        <w:tab w:val="left" w:pos="1984"/>
        <w:tab w:val="left" w:pos="2268"/>
        <w:tab w:val="left" w:pos="2551"/>
        <w:tab w:val="left" w:pos="2835"/>
        <w:tab w:val="left" w:pos="3118"/>
        <w:tab w:val="left" w:pos="3402"/>
        <w:tab w:val="left" w:pos="3685"/>
        <w:tab w:val="left" w:pos="3969"/>
        <w:tab w:val="left" w:pos="4252"/>
        <w:tab w:val="left" w:pos="4535"/>
        <w:tab w:val="left" w:pos="4819"/>
        <w:tab w:val="left" w:pos="5102"/>
        <w:tab w:val="left" w:pos="5386"/>
        <w:tab w:val="left" w:pos="5669"/>
        <w:tab w:val="left" w:pos="5953"/>
        <w:tab w:val="left" w:pos="6236"/>
        <w:tab w:val="left" w:pos="6520"/>
        <w:tab w:val="left" w:pos="6803"/>
        <w:tab w:val="left" w:pos="7087"/>
        <w:tab w:val="left" w:pos="7370"/>
        <w:tab w:val="left" w:pos="7654"/>
        <w:tab w:val="left" w:pos="7937"/>
        <w:tab w:val="left" w:pos="8220"/>
        <w:tab w:val="left" w:pos="8504"/>
        <w:tab w:val="left" w:pos="8787"/>
        <w:tab w:val="left" w:pos="9071"/>
        <w:tab w:val="left" w:pos="9354"/>
      </w:tabs>
      <w:spacing w:line="320" w:lineRule="atLeast"/>
    </w:pPr>
    <w:rPr>
      <w:rFonts w:ascii="Myriad Pro" w:eastAsia="Calibri" w:hAnsi="Myriad Pro" w:cs="Myriad Pro"/>
      <w:sz w:val="22"/>
      <w:szCs w:val="22"/>
      <w:lang w:eastAsia="en-US"/>
    </w:rPr>
  </w:style>
  <w:style w:type="paragraph" w:customStyle="1" w:styleId="Kop">
    <w:name w:val="Kop"/>
    <w:basedOn w:val="Geenalineastijl"/>
    <w:uiPriority w:val="99"/>
    <w:rsid w:val="002672B1"/>
    <w:pPr>
      <w:widowControl/>
      <w:suppressAutoHyphens/>
      <w:spacing w:line="300" w:lineRule="atLeast"/>
    </w:pPr>
    <w:rPr>
      <w:rFonts w:ascii="Myriad Pro" w:eastAsia="Calibri" w:hAnsi="Myriad Pro" w:cs="Myriad Pro"/>
      <w:color w:val="B70000"/>
      <w:position w:val="2"/>
      <w:sz w:val="48"/>
      <w:szCs w:val="48"/>
      <w:lang w:eastAsia="en-US"/>
    </w:rPr>
  </w:style>
  <w:style w:type="paragraph" w:customStyle="1" w:styleId="Onderkop2">
    <w:name w:val="Onderkop 2"/>
    <w:basedOn w:val="Standaard"/>
    <w:next w:val="Geenalineastijl"/>
    <w:uiPriority w:val="99"/>
    <w:rsid w:val="002672B1"/>
    <w:pPr>
      <w:tabs>
        <w:tab w:val="left" w:pos="850"/>
        <w:tab w:val="left" w:pos="1134"/>
        <w:tab w:val="left" w:pos="1417"/>
        <w:tab w:val="left" w:pos="1701"/>
      </w:tabs>
      <w:suppressAutoHyphens/>
      <w:autoSpaceDE w:val="0"/>
      <w:autoSpaceDN w:val="0"/>
      <w:adjustRightInd w:val="0"/>
      <w:spacing w:line="300" w:lineRule="atLeast"/>
      <w:textAlignment w:val="center"/>
    </w:pPr>
    <w:rPr>
      <w:rFonts w:ascii="Myriad Pro" w:eastAsia="Calibri" w:hAnsi="Myriad Pro" w:cs="Myriad Pro"/>
      <w:b/>
      <w:bCs/>
      <w:noProof w:val="0"/>
      <w:color w:val="0023FF"/>
      <w:position w:val="2"/>
      <w:sz w:val="20"/>
      <w:szCs w:val="20"/>
      <w:lang w:eastAsia="en-US"/>
    </w:rPr>
  </w:style>
  <w:style w:type="paragraph" w:customStyle="1" w:styleId="inspring1">
    <w:name w:val="inspring 1"/>
    <w:basedOn w:val="Hoofdtekst"/>
    <w:uiPriority w:val="99"/>
    <w:rsid w:val="002672B1"/>
    <w:pPr>
      <w:ind w:left="283" w:hanging="283"/>
    </w:pPr>
  </w:style>
  <w:style w:type="paragraph" w:customStyle="1" w:styleId="kop20">
    <w:name w:val="kop 2"/>
    <w:basedOn w:val="Standaard"/>
    <w:uiPriority w:val="99"/>
    <w:rsid w:val="002672B1"/>
    <w:pPr>
      <w:spacing w:line="240" w:lineRule="auto"/>
    </w:pPr>
    <w:rPr>
      <w:rFonts w:eastAsia="Times New Roman" w:cs="Times New Roman"/>
      <w:b/>
      <w:noProof w:val="0"/>
      <w:sz w:val="24"/>
      <w:szCs w:val="24"/>
    </w:rPr>
  </w:style>
  <w:style w:type="paragraph" w:styleId="Geenafstand">
    <w:name w:val="No Spacing"/>
    <w:uiPriority w:val="1"/>
    <w:qFormat/>
    <w:rsid w:val="002672B1"/>
    <w:pPr>
      <w:spacing w:after="0" w:line="240" w:lineRule="auto"/>
    </w:pPr>
    <w:rPr>
      <w:rFonts w:ascii="Arial" w:eastAsia="Times" w:hAnsi="Arial" w:cs="Times New Roman"/>
      <w:szCs w:val="20"/>
      <w:lang w:eastAsia="nl-NL"/>
    </w:rPr>
  </w:style>
  <w:style w:type="character" w:styleId="Verwijzingopmerking">
    <w:name w:val="annotation reference"/>
    <w:basedOn w:val="Standaardalinea-lettertype"/>
    <w:uiPriority w:val="99"/>
    <w:semiHidden/>
    <w:unhideWhenUsed/>
    <w:rsid w:val="002672B1"/>
    <w:rPr>
      <w:sz w:val="16"/>
      <w:szCs w:val="16"/>
    </w:rPr>
  </w:style>
  <w:style w:type="paragraph" w:styleId="Tekstopmerking">
    <w:name w:val="annotation text"/>
    <w:basedOn w:val="Standaard"/>
    <w:link w:val="TekstopmerkingChar"/>
    <w:uiPriority w:val="99"/>
    <w:semiHidden/>
    <w:unhideWhenUsed/>
    <w:rsid w:val="002672B1"/>
    <w:pPr>
      <w:spacing w:line="240" w:lineRule="auto"/>
    </w:pPr>
    <w:rPr>
      <w:rFonts w:eastAsia="Times" w:cs="Times New Roman"/>
      <w:noProof w:val="0"/>
      <w:sz w:val="20"/>
      <w:szCs w:val="20"/>
    </w:rPr>
  </w:style>
  <w:style w:type="character" w:customStyle="1" w:styleId="TekstopmerkingChar">
    <w:name w:val="Tekst opmerking Char"/>
    <w:basedOn w:val="Standaardalinea-lettertype"/>
    <w:link w:val="Tekstopmerking"/>
    <w:uiPriority w:val="99"/>
    <w:semiHidden/>
    <w:rsid w:val="002672B1"/>
    <w:rPr>
      <w:rFonts w:ascii="Arial" w:eastAsia="Times"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672B1"/>
    <w:rPr>
      <w:b/>
      <w:bCs/>
    </w:rPr>
  </w:style>
  <w:style w:type="character" w:customStyle="1" w:styleId="OnderwerpvanopmerkingChar">
    <w:name w:val="Onderwerp van opmerking Char"/>
    <w:basedOn w:val="TekstopmerkingChar"/>
    <w:link w:val="Onderwerpvanopmerking"/>
    <w:uiPriority w:val="99"/>
    <w:semiHidden/>
    <w:rsid w:val="002672B1"/>
    <w:rPr>
      <w:rFonts w:ascii="Arial" w:eastAsia="Times" w:hAnsi="Arial" w:cs="Times New Roman"/>
      <w:b/>
      <w:bCs/>
      <w:sz w:val="20"/>
      <w:szCs w:val="20"/>
      <w:lang w:eastAsia="nl-NL"/>
    </w:rPr>
  </w:style>
  <w:style w:type="paragraph" w:styleId="Revisie">
    <w:name w:val="Revision"/>
    <w:hidden/>
    <w:uiPriority w:val="99"/>
    <w:semiHidden/>
    <w:rsid w:val="002672B1"/>
    <w:pPr>
      <w:spacing w:after="0" w:line="240" w:lineRule="auto"/>
    </w:pPr>
    <w:rPr>
      <w:rFonts w:ascii="Arial" w:eastAsia="Times" w:hAnsi="Arial" w:cs="Times New Roman"/>
      <w:szCs w:val="20"/>
      <w:lang w:eastAsia="nl-NL"/>
    </w:rPr>
  </w:style>
  <w:style w:type="table" w:customStyle="1" w:styleId="Lichtelijst1">
    <w:name w:val="Lichte lijst1"/>
    <w:basedOn w:val="Standaardtabel"/>
    <w:uiPriority w:val="61"/>
    <w:rsid w:val="002672B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Kopvaninhoudsopgave">
    <w:name w:val="TOC Heading"/>
    <w:basedOn w:val="Kop1"/>
    <w:next w:val="Standaard"/>
    <w:uiPriority w:val="39"/>
    <w:unhideWhenUsed/>
    <w:qFormat/>
    <w:rsid w:val="00C20FE9"/>
    <w:pPr>
      <w:pageBreakBefore w:val="0"/>
      <w:spacing w:before="480" w:after="0"/>
      <w:outlineLvl w:val="9"/>
    </w:pPr>
    <w:rPr>
      <w:rFonts w:asciiTheme="majorHAnsi" w:hAnsiTheme="majorHAnsi" w:cstheme="majorBidi"/>
      <w:b/>
      <w:noProof w:val="0"/>
      <w:color w:val="A85400" w:themeColor="accent1" w:themeShade="BF"/>
      <w:sz w:val="28"/>
      <w:szCs w:val="28"/>
      <w:lang w:eastAsia="en-US"/>
    </w:rPr>
  </w:style>
  <w:style w:type="paragraph" w:styleId="Inhopg30">
    <w:name w:val="toc 3"/>
    <w:basedOn w:val="Standaard"/>
    <w:next w:val="Standaard"/>
    <w:autoRedefine/>
    <w:uiPriority w:val="39"/>
    <w:unhideWhenUsed/>
    <w:rsid w:val="00C20FE9"/>
    <w:pPr>
      <w:spacing w:after="100"/>
      <w:ind w:left="340"/>
    </w:pPr>
  </w:style>
  <w:style w:type="paragraph" w:styleId="Inhopg40">
    <w:name w:val="toc 4"/>
    <w:basedOn w:val="Standaard"/>
    <w:next w:val="Standaard"/>
    <w:autoRedefine/>
    <w:uiPriority w:val="39"/>
    <w:unhideWhenUsed/>
    <w:rsid w:val="007E0056"/>
    <w:pPr>
      <w:spacing w:after="100"/>
      <w:ind w:left="660"/>
    </w:pPr>
    <w:rPr>
      <w:rFonts w:asciiTheme="minorHAnsi" w:eastAsiaTheme="minorEastAsia" w:hAnsiTheme="minorHAnsi" w:cstheme="minorBidi"/>
      <w:noProof w:val="0"/>
      <w:sz w:val="22"/>
      <w:szCs w:val="22"/>
    </w:rPr>
  </w:style>
  <w:style w:type="paragraph" w:styleId="Inhopg50">
    <w:name w:val="toc 5"/>
    <w:basedOn w:val="Standaard"/>
    <w:next w:val="Standaard"/>
    <w:autoRedefine/>
    <w:uiPriority w:val="39"/>
    <w:unhideWhenUsed/>
    <w:rsid w:val="007E0056"/>
    <w:pPr>
      <w:spacing w:after="100"/>
      <w:ind w:left="880"/>
    </w:pPr>
    <w:rPr>
      <w:rFonts w:asciiTheme="minorHAnsi" w:eastAsiaTheme="minorEastAsia" w:hAnsiTheme="minorHAnsi" w:cstheme="minorBidi"/>
      <w:noProof w:val="0"/>
      <w:sz w:val="22"/>
      <w:szCs w:val="22"/>
    </w:rPr>
  </w:style>
  <w:style w:type="paragraph" w:styleId="Inhopg60">
    <w:name w:val="toc 6"/>
    <w:basedOn w:val="Standaard"/>
    <w:next w:val="Standaard"/>
    <w:autoRedefine/>
    <w:uiPriority w:val="39"/>
    <w:unhideWhenUsed/>
    <w:rsid w:val="007E0056"/>
    <w:pPr>
      <w:spacing w:after="100"/>
      <w:ind w:left="1100"/>
    </w:pPr>
    <w:rPr>
      <w:rFonts w:asciiTheme="minorHAnsi" w:eastAsiaTheme="minorEastAsia" w:hAnsiTheme="minorHAnsi" w:cstheme="minorBidi"/>
      <w:noProof w:val="0"/>
      <w:sz w:val="22"/>
      <w:szCs w:val="22"/>
    </w:rPr>
  </w:style>
  <w:style w:type="paragraph" w:styleId="Inhopg70">
    <w:name w:val="toc 7"/>
    <w:basedOn w:val="Standaard"/>
    <w:next w:val="Standaard"/>
    <w:autoRedefine/>
    <w:uiPriority w:val="39"/>
    <w:unhideWhenUsed/>
    <w:rsid w:val="007E0056"/>
    <w:pPr>
      <w:spacing w:after="100"/>
      <w:ind w:left="1320"/>
    </w:pPr>
    <w:rPr>
      <w:rFonts w:asciiTheme="minorHAnsi" w:eastAsiaTheme="minorEastAsia" w:hAnsiTheme="minorHAnsi" w:cstheme="minorBidi"/>
      <w:noProof w:val="0"/>
      <w:sz w:val="22"/>
      <w:szCs w:val="22"/>
    </w:rPr>
  </w:style>
  <w:style w:type="paragraph" w:styleId="Inhopg80">
    <w:name w:val="toc 8"/>
    <w:basedOn w:val="Standaard"/>
    <w:next w:val="Standaard"/>
    <w:autoRedefine/>
    <w:uiPriority w:val="39"/>
    <w:unhideWhenUsed/>
    <w:rsid w:val="007E0056"/>
    <w:pPr>
      <w:spacing w:after="100"/>
      <w:ind w:left="1540"/>
    </w:pPr>
    <w:rPr>
      <w:rFonts w:asciiTheme="minorHAnsi" w:eastAsiaTheme="minorEastAsia" w:hAnsiTheme="minorHAnsi" w:cstheme="minorBidi"/>
      <w:noProof w:val="0"/>
      <w:sz w:val="22"/>
      <w:szCs w:val="22"/>
    </w:rPr>
  </w:style>
  <w:style w:type="paragraph" w:styleId="Inhopg90">
    <w:name w:val="toc 9"/>
    <w:basedOn w:val="Standaard"/>
    <w:next w:val="Standaard"/>
    <w:autoRedefine/>
    <w:uiPriority w:val="39"/>
    <w:unhideWhenUsed/>
    <w:rsid w:val="007E0056"/>
    <w:pPr>
      <w:spacing w:after="100"/>
      <w:ind w:left="1760"/>
    </w:pPr>
    <w:rPr>
      <w:rFonts w:asciiTheme="minorHAnsi" w:eastAsiaTheme="minorEastAsia" w:hAnsiTheme="minorHAnsi" w:cstheme="minorBidi"/>
      <w:noProof w:val="0"/>
      <w:sz w:val="22"/>
      <w:szCs w:val="22"/>
    </w:rPr>
  </w:style>
  <w:style w:type="character" w:customStyle="1" w:styleId="RodetekstTekenstijl">
    <w:name w:val="Rode tekst_Tekenstijl"/>
    <w:basedOn w:val="Standaardalinea-lettertype"/>
    <w:uiPriority w:val="1"/>
    <w:qFormat/>
    <w:rsid w:val="00DD3D36"/>
    <w:rPr>
      <w:color w:val="E4181B" w:themeColor="accent2"/>
    </w:rPr>
  </w:style>
  <w:style w:type="character" w:customStyle="1" w:styleId="RodetekstTekenstijl-Bold">
    <w:name w:val="Rode tekst_Tekenstijl-Bold"/>
    <w:basedOn w:val="RodetekstTekenstijl"/>
    <w:uiPriority w:val="1"/>
    <w:qFormat/>
    <w:rsid w:val="00062A80"/>
    <w:rPr>
      <w:color w:val="E4181B" w:themeColor="accent2"/>
    </w:rPr>
  </w:style>
  <w:style w:type="paragraph" w:customStyle="1" w:styleId="Tabelkop-bold">
    <w:name w:val="Tabel_kop-bold"/>
    <w:basedOn w:val="Standaard"/>
    <w:qFormat/>
    <w:rsid w:val="009F70D1"/>
    <w:pPr>
      <w:spacing w:line="240" w:lineRule="auto"/>
    </w:pPr>
    <w:rPr>
      <w:b/>
      <w:noProof w:val="0"/>
    </w:rPr>
  </w:style>
  <w:style w:type="paragraph" w:customStyle="1" w:styleId="Tekstblauw-Regular">
    <w:name w:val="_Tekstblauw-Regular"/>
    <w:basedOn w:val="Standaard"/>
    <w:qFormat/>
    <w:rsid w:val="00CF4A73"/>
    <w:rPr>
      <w:noProof w:val="0"/>
      <w:color w:val="1F497D" w:themeColor="text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87883">
      <w:bodyDiv w:val="1"/>
      <w:marLeft w:val="0"/>
      <w:marRight w:val="0"/>
      <w:marTop w:val="0"/>
      <w:marBottom w:val="0"/>
      <w:divBdr>
        <w:top w:val="none" w:sz="0" w:space="0" w:color="auto"/>
        <w:left w:val="none" w:sz="0" w:space="0" w:color="auto"/>
        <w:bottom w:val="none" w:sz="0" w:space="0" w:color="auto"/>
        <w:right w:val="none" w:sz="0" w:space="0" w:color="auto"/>
      </w:divBdr>
    </w:div>
    <w:div w:id="85621028">
      <w:bodyDiv w:val="1"/>
      <w:marLeft w:val="0"/>
      <w:marRight w:val="0"/>
      <w:marTop w:val="0"/>
      <w:marBottom w:val="0"/>
      <w:divBdr>
        <w:top w:val="none" w:sz="0" w:space="0" w:color="auto"/>
        <w:left w:val="none" w:sz="0" w:space="0" w:color="auto"/>
        <w:bottom w:val="none" w:sz="0" w:space="0" w:color="auto"/>
        <w:right w:val="none" w:sz="0" w:space="0" w:color="auto"/>
      </w:divBdr>
    </w:div>
    <w:div w:id="86658479">
      <w:bodyDiv w:val="1"/>
      <w:marLeft w:val="0"/>
      <w:marRight w:val="0"/>
      <w:marTop w:val="0"/>
      <w:marBottom w:val="0"/>
      <w:divBdr>
        <w:top w:val="none" w:sz="0" w:space="0" w:color="auto"/>
        <w:left w:val="none" w:sz="0" w:space="0" w:color="auto"/>
        <w:bottom w:val="none" w:sz="0" w:space="0" w:color="auto"/>
        <w:right w:val="none" w:sz="0" w:space="0" w:color="auto"/>
      </w:divBdr>
    </w:div>
    <w:div w:id="92633171">
      <w:bodyDiv w:val="1"/>
      <w:marLeft w:val="0"/>
      <w:marRight w:val="0"/>
      <w:marTop w:val="0"/>
      <w:marBottom w:val="0"/>
      <w:divBdr>
        <w:top w:val="none" w:sz="0" w:space="0" w:color="auto"/>
        <w:left w:val="none" w:sz="0" w:space="0" w:color="auto"/>
        <w:bottom w:val="none" w:sz="0" w:space="0" w:color="auto"/>
        <w:right w:val="none" w:sz="0" w:space="0" w:color="auto"/>
      </w:divBdr>
    </w:div>
    <w:div w:id="92869016">
      <w:bodyDiv w:val="1"/>
      <w:marLeft w:val="0"/>
      <w:marRight w:val="0"/>
      <w:marTop w:val="0"/>
      <w:marBottom w:val="0"/>
      <w:divBdr>
        <w:top w:val="none" w:sz="0" w:space="0" w:color="auto"/>
        <w:left w:val="none" w:sz="0" w:space="0" w:color="auto"/>
        <w:bottom w:val="none" w:sz="0" w:space="0" w:color="auto"/>
        <w:right w:val="none" w:sz="0" w:space="0" w:color="auto"/>
      </w:divBdr>
    </w:div>
    <w:div w:id="104859518">
      <w:bodyDiv w:val="1"/>
      <w:marLeft w:val="0"/>
      <w:marRight w:val="0"/>
      <w:marTop w:val="0"/>
      <w:marBottom w:val="0"/>
      <w:divBdr>
        <w:top w:val="none" w:sz="0" w:space="0" w:color="auto"/>
        <w:left w:val="none" w:sz="0" w:space="0" w:color="auto"/>
        <w:bottom w:val="none" w:sz="0" w:space="0" w:color="auto"/>
        <w:right w:val="none" w:sz="0" w:space="0" w:color="auto"/>
      </w:divBdr>
    </w:div>
    <w:div w:id="136344734">
      <w:bodyDiv w:val="1"/>
      <w:marLeft w:val="0"/>
      <w:marRight w:val="0"/>
      <w:marTop w:val="0"/>
      <w:marBottom w:val="0"/>
      <w:divBdr>
        <w:top w:val="none" w:sz="0" w:space="0" w:color="auto"/>
        <w:left w:val="none" w:sz="0" w:space="0" w:color="auto"/>
        <w:bottom w:val="none" w:sz="0" w:space="0" w:color="auto"/>
        <w:right w:val="none" w:sz="0" w:space="0" w:color="auto"/>
      </w:divBdr>
    </w:div>
    <w:div w:id="138888634">
      <w:bodyDiv w:val="1"/>
      <w:marLeft w:val="0"/>
      <w:marRight w:val="0"/>
      <w:marTop w:val="0"/>
      <w:marBottom w:val="0"/>
      <w:divBdr>
        <w:top w:val="none" w:sz="0" w:space="0" w:color="auto"/>
        <w:left w:val="none" w:sz="0" w:space="0" w:color="auto"/>
        <w:bottom w:val="none" w:sz="0" w:space="0" w:color="auto"/>
        <w:right w:val="none" w:sz="0" w:space="0" w:color="auto"/>
      </w:divBdr>
    </w:div>
    <w:div w:id="191069200">
      <w:bodyDiv w:val="1"/>
      <w:marLeft w:val="0"/>
      <w:marRight w:val="0"/>
      <w:marTop w:val="0"/>
      <w:marBottom w:val="0"/>
      <w:divBdr>
        <w:top w:val="none" w:sz="0" w:space="0" w:color="auto"/>
        <w:left w:val="none" w:sz="0" w:space="0" w:color="auto"/>
        <w:bottom w:val="none" w:sz="0" w:space="0" w:color="auto"/>
        <w:right w:val="none" w:sz="0" w:space="0" w:color="auto"/>
      </w:divBdr>
    </w:div>
    <w:div w:id="224537387">
      <w:bodyDiv w:val="1"/>
      <w:marLeft w:val="0"/>
      <w:marRight w:val="0"/>
      <w:marTop w:val="0"/>
      <w:marBottom w:val="0"/>
      <w:divBdr>
        <w:top w:val="none" w:sz="0" w:space="0" w:color="auto"/>
        <w:left w:val="none" w:sz="0" w:space="0" w:color="auto"/>
        <w:bottom w:val="none" w:sz="0" w:space="0" w:color="auto"/>
        <w:right w:val="none" w:sz="0" w:space="0" w:color="auto"/>
      </w:divBdr>
    </w:div>
    <w:div w:id="227765626">
      <w:bodyDiv w:val="1"/>
      <w:marLeft w:val="0"/>
      <w:marRight w:val="0"/>
      <w:marTop w:val="0"/>
      <w:marBottom w:val="0"/>
      <w:divBdr>
        <w:top w:val="none" w:sz="0" w:space="0" w:color="auto"/>
        <w:left w:val="none" w:sz="0" w:space="0" w:color="auto"/>
        <w:bottom w:val="none" w:sz="0" w:space="0" w:color="auto"/>
        <w:right w:val="none" w:sz="0" w:space="0" w:color="auto"/>
      </w:divBdr>
    </w:div>
    <w:div w:id="234559712">
      <w:bodyDiv w:val="1"/>
      <w:marLeft w:val="0"/>
      <w:marRight w:val="0"/>
      <w:marTop w:val="0"/>
      <w:marBottom w:val="0"/>
      <w:divBdr>
        <w:top w:val="none" w:sz="0" w:space="0" w:color="auto"/>
        <w:left w:val="none" w:sz="0" w:space="0" w:color="auto"/>
        <w:bottom w:val="none" w:sz="0" w:space="0" w:color="auto"/>
        <w:right w:val="none" w:sz="0" w:space="0" w:color="auto"/>
      </w:divBdr>
    </w:div>
    <w:div w:id="255016854">
      <w:bodyDiv w:val="1"/>
      <w:marLeft w:val="0"/>
      <w:marRight w:val="0"/>
      <w:marTop w:val="0"/>
      <w:marBottom w:val="0"/>
      <w:divBdr>
        <w:top w:val="none" w:sz="0" w:space="0" w:color="auto"/>
        <w:left w:val="none" w:sz="0" w:space="0" w:color="auto"/>
        <w:bottom w:val="none" w:sz="0" w:space="0" w:color="auto"/>
        <w:right w:val="none" w:sz="0" w:space="0" w:color="auto"/>
      </w:divBdr>
    </w:div>
    <w:div w:id="263463035">
      <w:bodyDiv w:val="1"/>
      <w:marLeft w:val="0"/>
      <w:marRight w:val="0"/>
      <w:marTop w:val="0"/>
      <w:marBottom w:val="0"/>
      <w:divBdr>
        <w:top w:val="none" w:sz="0" w:space="0" w:color="auto"/>
        <w:left w:val="none" w:sz="0" w:space="0" w:color="auto"/>
        <w:bottom w:val="none" w:sz="0" w:space="0" w:color="auto"/>
        <w:right w:val="none" w:sz="0" w:space="0" w:color="auto"/>
      </w:divBdr>
    </w:div>
    <w:div w:id="309018008">
      <w:bodyDiv w:val="1"/>
      <w:marLeft w:val="0"/>
      <w:marRight w:val="0"/>
      <w:marTop w:val="0"/>
      <w:marBottom w:val="0"/>
      <w:divBdr>
        <w:top w:val="none" w:sz="0" w:space="0" w:color="auto"/>
        <w:left w:val="none" w:sz="0" w:space="0" w:color="auto"/>
        <w:bottom w:val="none" w:sz="0" w:space="0" w:color="auto"/>
        <w:right w:val="none" w:sz="0" w:space="0" w:color="auto"/>
      </w:divBdr>
    </w:div>
    <w:div w:id="342243036">
      <w:bodyDiv w:val="1"/>
      <w:marLeft w:val="0"/>
      <w:marRight w:val="0"/>
      <w:marTop w:val="0"/>
      <w:marBottom w:val="0"/>
      <w:divBdr>
        <w:top w:val="none" w:sz="0" w:space="0" w:color="auto"/>
        <w:left w:val="none" w:sz="0" w:space="0" w:color="auto"/>
        <w:bottom w:val="none" w:sz="0" w:space="0" w:color="auto"/>
        <w:right w:val="none" w:sz="0" w:space="0" w:color="auto"/>
      </w:divBdr>
    </w:div>
    <w:div w:id="351228713">
      <w:bodyDiv w:val="1"/>
      <w:marLeft w:val="0"/>
      <w:marRight w:val="0"/>
      <w:marTop w:val="0"/>
      <w:marBottom w:val="0"/>
      <w:divBdr>
        <w:top w:val="none" w:sz="0" w:space="0" w:color="auto"/>
        <w:left w:val="none" w:sz="0" w:space="0" w:color="auto"/>
        <w:bottom w:val="none" w:sz="0" w:space="0" w:color="auto"/>
        <w:right w:val="none" w:sz="0" w:space="0" w:color="auto"/>
      </w:divBdr>
    </w:div>
    <w:div w:id="361781687">
      <w:bodyDiv w:val="1"/>
      <w:marLeft w:val="0"/>
      <w:marRight w:val="0"/>
      <w:marTop w:val="0"/>
      <w:marBottom w:val="0"/>
      <w:divBdr>
        <w:top w:val="none" w:sz="0" w:space="0" w:color="auto"/>
        <w:left w:val="none" w:sz="0" w:space="0" w:color="auto"/>
        <w:bottom w:val="none" w:sz="0" w:space="0" w:color="auto"/>
        <w:right w:val="none" w:sz="0" w:space="0" w:color="auto"/>
      </w:divBdr>
    </w:div>
    <w:div w:id="390083961">
      <w:bodyDiv w:val="1"/>
      <w:marLeft w:val="0"/>
      <w:marRight w:val="0"/>
      <w:marTop w:val="0"/>
      <w:marBottom w:val="0"/>
      <w:divBdr>
        <w:top w:val="none" w:sz="0" w:space="0" w:color="auto"/>
        <w:left w:val="none" w:sz="0" w:space="0" w:color="auto"/>
        <w:bottom w:val="none" w:sz="0" w:space="0" w:color="auto"/>
        <w:right w:val="none" w:sz="0" w:space="0" w:color="auto"/>
      </w:divBdr>
    </w:div>
    <w:div w:id="405498302">
      <w:bodyDiv w:val="1"/>
      <w:marLeft w:val="0"/>
      <w:marRight w:val="0"/>
      <w:marTop w:val="0"/>
      <w:marBottom w:val="0"/>
      <w:divBdr>
        <w:top w:val="none" w:sz="0" w:space="0" w:color="auto"/>
        <w:left w:val="none" w:sz="0" w:space="0" w:color="auto"/>
        <w:bottom w:val="none" w:sz="0" w:space="0" w:color="auto"/>
        <w:right w:val="none" w:sz="0" w:space="0" w:color="auto"/>
      </w:divBdr>
    </w:div>
    <w:div w:id="418216628">
      <w:bodyDiv w:val="1"/>
      <w:marLeft w:val="0"/>
      <w:marRight w:val="0"/>
      <w:marTop w:val="0"/>
      <w:marBottom w:val="0"/>
      <w:divBdr>
        <w:top w:val="none" w:sz="0" w:space="0" w:color="auto"/>
        <w:left w:val="none" w:sz="0" w:space="0" w:color="auto"/>
        <w:bottom w:val="none" w:sz="0" w:space="0" w:color="auto"/>
        <w:right w:val="none" w:sz="0" w:space="0" w:color="auto"/>
      </w:divBdr>
    </w:div>
    <w:div w:id="422649881">
      <w:bodyDiv w:val="1"/>
      <w:marLeft w:val="0"/>
      <w:marRight w:val="0"/>
      <w:marTop w:val="0"/>
      <w:marBottom w:val="0"/>
      <w:divBdr>
        <w:top w:val="none" w:sz="0" w:space="0" w:color="auto"/>
        <w:left w:val="none" w:sz="0" w:space="0" w:color="auto"/>
        <w:bottom w:val="none" w:sz="0" w:space="0" w:color="auto"/>
        <w:right w:val="none" w:sz="0" w:space="0" w:color="auto"/>
      </w:divBdr>
    </w:div>
    <w:div w:id="429400950">
      <w:bodyDiv w:val="1"/>
      <w:marLeft w:val="0"/>
      <w:marRight w:val="0"/>
      <w:marTop w:val="0"/>
      <w:marBottom w:val="0"/>
      <w:divBdr>
        <w:top w:val="none" w:sz="0" w:space="0" w:color="auto"/>
        <w:left w:val="none" w:sz="0" w:space="0" w:color="auto"/>
        <w:bottom w:val="none" w:sz="0" w:space="0" w:color="auto"/>
        <w:right w:val="none" w:sz="0" w:space="0" w:color="auto"/>
      </w:divBdr>
    </w:div>
    <w:div w:id="432750262">
      <w:bodyDiv w:val="1"/>
      <w:marLeft w:val="0"/>
      <w:marRight w:val="0"/>
      <w:marTop w:val="0"/>
      <w:marBottom w:val="0"/>
      <w:divBdr>
        <w:top w:val="none" w:sz="0" w:space="0" w:color="auto"/>
        <w:left w:val="none" w:sz="0" w:space="0" w:color="auto"/>
        <w:bottom w:val="none" w:sz="0" w:space="0" w:color="auto"/>
        <w:right w:val="none" w:sz="0" w:space="0" w:color="auto"/>
      </w:divBdr>
    </w:div>
    <w:div w:id="460195013">
      <w:bodyDiv w:val="1"/>
      <w:marLeft w:val="0"/>
      <w:marRight w:val="0"/>
      <w:marTop w:val="0"/>
      <w:marBottom w:val="0"/>
      <w:divBdr>
        <w:top w:val="none" w:sz="0" w:space="0" w:color="auto"/>
        <w:left w:val="none" w:sz="0" w:space="0" w:color="auto"/>
        <w:bottom w:val="none" w:sz="0" w:space="0" w:color="auto"/>
        <w:right w:val="none" w:sz="0" w:space="0" w:color="auto"/>
      </w:divBdr>
    </w:div>
    <w:div w:id="479880437">
      <w:bodyDiv w:val="1"/>
      <w:marLeft w:val="0"/>
      <w:marRight w:val="0"/>
      <w:marTop w:val="0"/>
      <w:marBottom w:val="0"/>
      <w:divBdr>
        <w:top w:val="none" w:sz="0" w:space="0" w:color="auto"/>
        <w:left w:val="none" w:sz="0" w:space="0" w:color="auto"/>
        <w:bottom w:val="none" w:sz="0" w:space="0" w:color="auto"/>
        <w:right w:val="none" w:sz="0" w:space="0" w:color="auto"/>
      </w:divBdr>
    </w:div>
    <w:div w:id="479926896">
      <w:bodyDiv w:val="1"/>
      <w:marLeft w:val="0"/>
      <w:marRight w:val="0"/>
      <w:marTop w:val="0"/>
      <w:marBottom w:val="0"/>
      <w:divBdr>
        <w:top w:val="none" w:sz="0" w:space="0" w:color="auto"/>
        <w:left w:val="none" w:sz="0" w:space="0" w:color="auto"/>
        <w:bottom w:val="none" w:sz="0" w:space="0" w:color="auto"/>
        <w:right w:val="none" w:sz="0" w:space="0" w:color="auto"/>
      </w:divBdr>
    </w:div>
    <w:div w:id="493955013">
      <w:bodyDiv w:val="1"/>
      <w:marLeft w:val="0"/>
      <w:marRight w:val="0"/>
      <w:marTop w:val="0"/>
      <w:marBottom w:val="0"/>
      <w:divBdr>
        <w:top w:val="none" w:sz="0" w:space="0" w:color="auto"/>
        <w:left w:val="none" w:sz="0" w:space="0" w:color="auto"/>
        <w:bottom w:val="none" w:sz="0" w:space="0" w:color="auto"/>
        <w:right w:val="none" w:sz="0" w:space="0" w:color="auto"/>
      </w:divBdr>
    </w:div>
    <w:div w:id="501969614">
      <w:bodyDiv w:val="1"/>
      <w:marLeft w:val="0"/>
      <w:marRight w:val="0"/>
      <w:marTop w:val="0"/>
      <w:marBottom w:val="0"/>
      <w:divBdr>
        <w:top w:val="none" w:sz="0" w:space="0" w:color="auto"/>
        <w:left w:val="none" w:sz="0" w:space="0" w:color="auto"/>
        <w:bottom w:val="none" w:sz="0" w:space="0" w:color="auto"/>
        <w:right w:val="none" w:sz="0" w:space="0" w:color="auto"/>
      </w:divBdr>
    </w:div>
    <w:div w:id="504368412">
      <w:bodyDiv w:val="1"/>
      <w:marLeft w:val="0"/>
      <w:marRight w:val="0"/>
      <w:marTop w:val="0"/>
      <w:marBottom w:val="0"/>
      <w:divBdr>
        <w:top w:val="none" w:sz="0" w:space="0" w:color="auto"/>
        <w:left w:val="none" w:sz="0" w:space="0" w:color="auto"/>
        <w:bottom w:val="none" w:sz="0" w:space="0" w:color="auto"/>
        <w:right w:val="none" w:sz="0" w:space="0" w:color="auto"/>
      </w:divBdr>
    </w:div>
    <w:div w:id="527720480">
      <w:bodyDiv w:val="1"/>
      <w:marLeft w:val="0"/>
      <w:marRight w:val="0"/>
      <w:marTop w:val="0"/>
      <w:marBottom w:val="0"/>
      <w:divBdr>
        <w:top w:val="none" w:sz="0" w:space="0" w:color="auto"/>
        <w:left w:val="none" w:sz="0" w:space="0" w:color="auto"/>
        <w:bottom w:val="none" w:sz="0" w:space="0" w:color="auto"/>
        <w:right w:val="none" w:sz="0" w:space="0" w:color="auto"/>
      </w:divBdr>
    </w:div>
    <w:div w:id="564949608">
      <w:bodyDiv w:val="1"/>
      <w:marLeft w:val="0"/>
      <w:marRight w:val="0"/>
      <w:marTop w:val="0"/>
      <w:marBottom w:val="0"/>
      <w:divBdr>
        <w:top w:val="none" w:sz="0" w:space="0" w:color="auto"/>
        <w:left w:val="none" w:sz="0" w:space="0" w:color="auto"/>
        <w:bottom w:val="none" w:sz="0" w:space="0" w:color="auto"/>
        <w:right w:val="none" w:sz="0" w:space="0" w:color="auto"/>
      </w:divBdr>
    </w:div>
    <w:div w:id="635335268">
      <w:bodyDiv w:val="1"/>
      <w:marLeft w:val="0"/>
      <w:marRight w:val="0"/>
      <w:marTop w:val="0"/>
      <w:marBottom w:val="0"/>
      <w:divBdr>
        <w:top w:val="none" w:sz="0" w:space="0" w:color="auto"/>
        <w:left w:val="none" w:sz="0" w:space="0" w:color="auto"/>
        <w:bottom w:val="none" w:sz="0" w:space="0" w:color="auto"/>
        <w:right w:val="none" w:sz="0" w:space="0" w:color="auto"/>
      </w:divBdr>
    </w:div>
    <w:div w:id="653994877">
      <w:bodyDiv w:val="1"/>
      <w:marLeft w:val="0"/>
      <w:marRight w:val="0"/>
      <w:marTop w:val="0"/>
      <w:marBottom w:val="0"/>
      <w:divBdr>
        <w:top w:val="none" w:sz="0" w:space="0" w:color="auto"/>
        <w:left w:val="none" w:sz="0" w:space="0" w:color="auto"/>
        <w:bottom w:val="none" w:sz="0" w:space="0" w:color="auto"/>
        <w:right w:val="none" w:sz="0" w:space="0" w:color="auto"/>
      </w:divBdr>
    </w:div>
    <w:div w:id="665548301">
      <w:bodyDiv w:val="1"/>
      <w:marLeft w:val="0"/>
      <w:marRight w:val="0"/>
      <w:marTop w:val="0"/>
      <w:marBottom w:val="0"/>
      <w:divBdr>
        <w:top w:val="none" w:sz="0" w:space="0" w:color="auto"/>
        <w:left w:val="none" w:sz="0" w:space="0" w:color="auto"/>
        <w:bottom w:val="none" w:sz="0" w:space="0" w:color="auto"/>
        <w:right w:val="none" w:sz="0" w:space="0" w:color="auto"/>
      </w:divBdr>
    </w:div>
    <w:div w:id="753278798">
      <w:bodyDiv w:val="1"/>
      <w:marLeft w:val="0"/>
      <w:marRight w:val="0"/>
      <w:marTop w:val="0"/>
      <w:marBottom w:val="0"/>
      <w:divBdr>
        <w:top w:val="none" w:sz="0" w:space="0" w:color="auto"/>
        <w:left w:val="none" w:sz="0" w:space="0" w:color="auto"/>
        <w:bottom w:val="none" w:sz="0" w:space="0" w:color="auto"/>
        <w:right w:val="none" w:sz="0" w:space="0" w:color="auto"/>
      </w:divBdr>
    </w:div>
    <w:div w:id="756906433">
      <w:bodyDiv w:val="1"/>
      <w:marLeft w:val="0"/>
      <w:marRight w:val="0"/>
      <w:marTop w:val="0"/>
      <w:marBottom w:val="0"/>
      <w:divBdr>
        <w:top w:val="none" w:sz="0" w:space="0" w:color="auto"/>
        <w:left w:val="none" w:sz="0" w:space="0" w:color="auto"/>
        <w:bottom w:val="none" w:sz="0" w:space="0" w:color="auto"/>
        <w:right w:val="none" w:sz="0" w:space="0" w:color="auto"/>
      </w:divBdr>
    </w:div>
    <w:div w:id="774521203">
      <w:bodyDiv w:val="1"/>
      <w:marLeft w:val="0"/>
      <w:marRight w:val="0"/>
      <w:marTop w:val="0"/>
      <w:marBottom w:val="0"/>
      <w:divBdr>
        <w:top w:val="none" w:sz="0" w:space="0" w:color="auto"/>
        <w:left w:val="none" w:sz="0" w:space="0" w:color="auto"/>
        <w:bottom w:val="none" w:sz="0" w:space="0" w:color="auto"/>
        <w:right w:val="none" w:sz="0" w:space="0" w:color="auto"/>
      </w:divBdr>
    </w:div>
    <w:div w:id="781804281">
      <w:bodyDiv w:val="1"/>
      <w:marLeft w:val="0"/>
      <w:marRight w:val="0"/>
      <w:marTop w:val="0"/>
      <w:marBottom w:val="0"/>
      <w:divBdr>
        <w:top w:val="none" w:sz="0" w:space="0" w:color="auto"/>
        <w:left w:val="none" w:sz="0" w:space="0" w:color="auto"/>
        <w:bottom w:val="none" w:sz="0" w:space="0" w:color="auto"/>
        <w:right w:val="none" w:sz="0" w:space="0" w:color="auto"/>
      </w:divBdr>
    </w:div>
    <w:div w:id="808668310">
      <w:bodyDiv w:val="1"/>
      <w:marLeft w:val="0"/>
      <w:marRight w:val="0"/>
      <w:marTop w:val="0"/>
      <w:marBottom w:val="0"/>
      <w:divBdr>
        <w:top w:val="none" w:sz="0" w:space="0" w:color="auto"/>
        <w:left w:val="none" w:sz="0" w:space="0" w:color="auto"/>
        <w:bottom w:val="none" w:sz="0" w:space="0" w:color="auto"/>
        <w:right w:val="none" w:sz="0" w:space="0" w:color="auto"/>
      </w:divBdr>
    </w:div>
    <w:div w:id="835808687">
      <w:bodyDiv w:val="1"/>
      <w:marLeft w:val="0"/>
      <w:marRight w:val="0"/>
      <w:marTop w:val="0"/>
      <w:marBottom w:val="0"/>
      <w:divBdr>
        <w:top w:val="none" w:sz="0" w:space="0" w:color="auto"/>
        <w:left w:val="none" w:sz="0" w:space="0" w:color="auto"/>
        <w:bottom w:val="none" w:sz="0" w:space="0" w:color="auto"/>
        <w:right w:val="none" w:sz="0" w:space="0" w:color="auto"/>
      </w:divBdr>
    </w:div>
    <w:div w:id="840658238">
      <w:bodyDiv w:val="1"/>
      <w:marLeft w:val="0"/>
      <w:marRight w:val="0"/>
      <w:marTop w:val="0"/>
      <w:marBottom w:val="0"/>
      <w:divBdr>
        <w:top w:val="none" w:sz="0" w:space="0" w:color="auto"/>
        <w:left w:val="none" w:sz="0" w:space="0" w:color="auto"/>
        <w:bottom w:val="none" w:sz="0" w:space="0" w:color="auto"/>
        <w:right w:val="none" w:sz="0" w:space="0" w:color="auto"/>
      </w:divBdr>
    </w:div>
    <w:div w:id="911617720">
      <w:bodyDiv w:val="1"/>
      <w:marLeft w:val="0"/>
      <w:marRight w:val="0"/>
      <w:marTop w:val="0"/>
      <w:marBottom w:val="0"/>
      <w:divBdr>
        <w:top w:val="none" w:sz="0" w:space="0" w:color="auto"/>
        <w:left w:val="none" w:sz="0" w:space="0" w:color="auto"/>
        <w:bottom w:val="none" w:sz="0" w:space="0" w:color="auto"/>
        <w:right w:val="none" w:sz="0" w:space="0" w:color="auto"/>
      </w:divBdr>
    </w:div>
    <w:div w:id="940794897">
      <w:bodyDiv w:val="1"/>
      <w:marLeft w:val="0"/>
      <w:marRight w:val="0"/>
      <w:marTop w:val="0"/>
      <w:marBottom w:val="0"/>
      <w:divBdr>
        <w:top w:val="none" w:sz="0" w:space="0" w:color="auto"/>
        <w:left w:val="none" w:sz="0" w:space="0" w:color="auto"/>
        <w:bottom w:val="none" w:sz="0" w:space="0" w:color="auto"/>
        <w:right w:val="none" w:sz="0" w:space="0" w:color="auto"/>
      </w:divBdr>
    </w:div>
    <w:div w:id="956329437">
      <w:bodyDiv w:val="1"/>
      <w:marLeft w:val="0"/>
      <w:marRight w:val="0"/>
      <w:marTop w:val="0"/>
      <w:marBottom w:val="0"/>
      <w:divBdr>
        <w:top w:val="none" w:sz="0" w:space="0" w:color="auto"/>
        <w:left w:val="none" w:sz="0" w:space="0" w:color="auto"/>
        <w:bottom w:val="none" w:sz="0" w:space="0" w:color="auto"/>
        <w:right w:val="none" w:sz="0" w:space="0" w:color="auto"/>
      </w:divBdr>
    </w:div>
    <w:div w:id="995033327">
      <w:bodyDiv w:val="1"/>
      <w:marLeft w:val="0"/>
      <w:marRight w:val="0"/>
      <w:marTop w:val="0"/>
      <w:marBottom w:val="0"/>
      <w:divBdr>
        <w:top w:val="none" w:sz="0" w:space="0" w:color="auto"/>
        <w:left w:val="none" w:sz="0" w:space="0" w:color="auto"/>
        <w:bottom w:val="none" w:sz="0" w:space="0" w:color="auto"/>
        <w:right w:val="none" w:sz="0" w:space="0" w:color="auto"/>
      </w:divBdr>
    </w:div>
    <w:div w:id="1016536748">
      <w:bodyDiv w:val="1"/>
      <w:marLeft w:val="0"/>
      <w:marRight w:val="0"/>
      <w:marTop w:val="0"/>
      <w:marBottom w:val="0"/>
      <w:divBdr>
        <w:top w:val="none" w:sz="0" w:space="0" w:color="auto"/>
        <w:left w:val="none" w:sz="0" w:space="0" w:color="auto"/>
        <w:bottom w:val="none" w:sz="0" w:space="0" w:color="auto"/>
        <w:right w:val="none" w:sz="0" w:space="0" w:color="auto"/>
      </w:divBdr>
    </w:div>
    <w:div w:id="1016611305">
      <w:bodyDiv w:val="1"/>
      <w:marLeft w:val="0"/>
      <w:marRight w:val="0"/>
      <w:marTop w:val="0"/>
      <w:marBottom w:val="0"/>
      <w:divBdr>
        <w:top w:val="none" w:sz="0" w:space="0" w:color="auto"/>
        <w:left w:val="none" w:sz="0" w:space="0" w:color="auto"/>
        <w:bottom w:val="none" w:sz="0" w:space="0" w:color="auto"/>
        <w:right w:val="none" w:sz="0" w:space="0" w:color="auto"/>
      </w:divBdr>
    </w:div>
    <w:div w:id="1029795814">
      <w:bodyDiv w:val="1"/>
      <w:marLeft w:val="0"/>
      <w:marRight w:val="0"/>
      <w:marTop w:val="0"/>
      <w:marBottom w:val="0"/>
      <w:divBdr>
        <w:top w:val="none" w:sz="0" w:space="0" w:color="auto"/>
        <w:left w:val="none" w:sz="0" w:space="0" w:color="auto"/>
        <w:bottom w:val="none" w:sz="0" w:space="0" w:color="auto"/>
        <w:right w:val="none" w:sz="0" w:space="0" w:color="auto"/>
      </w:divBdr>
    </w:div>
    <w:div w:id="1080324748">
      <w:bodyDiv w:val="1"/>
      <w:marLeft w:val="0"/>
      <w:marRight w:val="0"/>
      <w:marTop w:val="0"/>
      <w:marBottom w:val="0"/>
      <w:divBdr>
        <w:top w:val="none" w:sz="0" w:space="0" w:color="auto"/>
        <w:left w:val="none" w:sz="0" w:space="0" w:color="auto"/>
        <w:bottom w:val="none" w:sz="0" w:space="0" w:color="auto"/>
        <w:right w:val="none" w:sz="0" w:space="0" w:color="auto"/>
      </w:divBdr>
    </w:div>
    <w:div w:id="1081216150">
      <w:bodyDiv w:val="1"/>
      <w:marLeft w:val="0"/>
      <w:marRight w:val="0"/>
      <w:marTop w:val="0"/>
      <w:marBottom w:val="0"/>
      <w:divBdr>
        <w:top w:val="none" w:sz="0" w:space="0" w:color="auto"/>
        <w:left w:val="none" w:sz="0" w:space="0" w:color="auto"/>
        <w:bottom w:val="none" w:sz="0" w:space="0" w:color="auto"/>
        <w:right w:val="none" w:sz="0" w:space="0" w:color="auto"/>
      </w:divBdr>
    </w:div>
    <w:div w:id="1087732115">
      <w:bodyDiv w:val="1"/>
      <w:marLeft w:val="0"/>
      <w:marRight w:val="0"/>
      <w:marTop w:val="0"/>
      <w:marBottom w:val="0"/>
      <w:divBdr>
        <w:top w:val="none" w:sz="0" w:space="0" w:color="auto"/>
        <w:left w:val="none" w:sz="0" w:space="0" w:color="auto"/>
        <w:bottom w:val="none" w:sz="0" w:space="0" w:color="auto"/>
        <w:right w:val="none" w:sz="0" w:space="0" w:color="auto"/>
      </w:divBdr>
    </w:div>
    <w:div w:id="1093358806">
      <w:bodyDiv w:val="1"/>
      <w:marLeft w:val="0"/>
      <w:marRight w:val="0"/>
      <w:marTop w:val="0"/>
      <w:marBottom w:val="0"/>
      <w:divBdr>
        <w:top w:val="none" w:sz="0" w:space="0" w:color="auto"/>
        <w:left w:val="none" w:sz="0" w:space="0" w:color="auto"/>
        <w:bottom w:val="none" w:sz="0" w:space="0" w:color="auto"/>
        <w:right w:val="none" w:sz="0" w:space="0" w:color="auto"/>
      </w:divBdr>
    </w:div>
    <w:div w:id="1119911464">
      <w:bodyDiv w:val="1"/>
      <w:marLeft w:val="0"/>
      <w:marRight w:val="0"/>
      <w:marTop w:val="0"/>
      <w:marBottom w:val="0"/>
      <w:divBdr>
        <w:top w:val="none" w:sz="0" w:space="0" w:color="auto"/>
        <w:left w:val="none" w:sz="0" w:space="0" w:color="auto"/>
        <w:bottom w:val="none" w:sz="0" w:space="0" w:color="auto"/>
        <w:right w:val="none" w:sz="0" w:space="0" w:color="auto"/>
      </w:divBdr>
    </w:div>
    <w:div w:id="1166941828">
      <w:bodyDiv w:val="1"/>
      <w:marLeft w:val="0"/>
      <w:marRight w:val="0"/>
      <w:marTop w:val="0"/>
      <w:marBottom w:val="0"/>
      <w:divBdr>
        <w:top w:val="none" w:sz="0" w:space="0" w:color="auto"/>
        <w:left w:val="none" w:sz="0" w:space="0" w:color="auto"/>
        <w:bottom w:val="none" w:sz="0" w:space="0" w:color="auto"/>
        <w:right w:val="none" w:sz="0" w:space="0" w:color="auto"/>
      </w:divBdr>
    </w:div>
    <w:div w:id="1179277656">
      <w:bodyDiv w:val="1"/>
      <w:marLeft w:val="0"/>
      <w:marRight w:val="0"/>
      <w:marTop w:val="0"/>
      <w:marBottom w:val="0"/>
      <w:divBdr>
        <w:top w:val="none" w:sz="0" w:space="0" w:color="auto"/>
        <w:left w:val="none" w:sz="0" w:space="0" w:color="auto"/>
        <w:bottom w:val="none" w:sz="0" w:space="0" w:color="auto"/>
        <w:right w:val="none" w:sz="0" w:space="0" w:color="auto"/>
      </w:divBdr>
    </w:div>
    <w:div w:id="1235508467">
      <w:bodyDiv w:val="1"/>
      <w:marLeft w:val="0"/>
      <w:marRight w:val="0"/>
      <w:marTop w:val="0"/>
      <w:marBottom w:val="0"/>
      <w:divBdr>
        <w:top w:val="none" w:sz="0" w:space="0" w:color="auto"/>
        <w:left w:val="none" w:sz="0" w:space="0" w:color="auto"/>
        <w:bottom w:val="none" w:sz="0" w:space="0" w:color="auto"/>
        <w:right w:val="none" w:sz="0" w:space="0" w:color="auto"/>
      </w:divBdr>
    </w:div>
    <w:div w:id="1248340405">
      <w:bodyDiv w:val="1"/>
      <w:marLeft w:val="0"/>
      <w:marRight w:val="0"/>
      <w:marTop w:val="0"/>
      <w:marBottom w:val="0"/>
      <w:divBdr>
        <w:top w:val="none" w:sz="0" w:space="0" w:color="auto"/>
        <w:left w:val="none" w:sz="0" w:space="0" w:color="auto"/>
        <w:bottom w:val="none" w:sz="0" w:space="0" w:color="auto"/>
        <w:right w:val="none" w:sz="0" w:space="0" w:color="auto"/>
      </w:divBdr>
    </w:div>
    <w:div w:id="1259291753">
      <w:bodyDiv w:val="1"/>
      <w:marLeft w:val="0"/>
      <w:marRight w:val="0"/>
      <w:marTop w:val="0"/>
      <w:marBottom w:val="0"/>
      <w:divBdr>
        <w:top w:val="none" w:sz="0" w:space="0" w:color="auto"/>
        <w:left w:val="none" w:sz="0" w:space="0" w:color="auto"/>
        <w:bottom w:val="none" w:sz="0" w:space="0" w:color="auto"/>
        <w:right w:val="none" w:sz="0" w:space="0" w:color="auto"/>
      </w:divBdr>
    </w:div>
    <w:div w:id="1289968145">
      <w:bodyDiv w:val="1"/>
      <w:marLeft w:val="0"/>
      <w:marRight w:val="0"/>
      <w:marTop w:val="0"/>
      <w:marBottom w:val="0"/>
      <w:divBdr>
        <w:top w:val="none" w:sz="0" w:space="0" w:color="auto"/>
        <w:left w:val="none" w:sz="0" w:space="0" w:color="auto"/>
        <w:bottom w:val="none" w:sz="0" w:space="0" w:color="auto"/>
        <w:right w:val="none" w:sz="0" w:space="0" w:color="auto"/>
      </w:divBdr>
    </w:div>
    <w:div w:id="1292861160">
      <w:bodyDiv w:val="1"/>
      <w:marLeft w:val="0"/>
      <w:marRight w:val="0"/>
      <w:marTop w:val="0"/>
      <w:marBottom w:val="0"/>
      <w:divBdr>
        <w:top w:val="none" w:sz="0" w:space="0" w:color="auto"/>
        <w:left w:val="none" w:sz="0" w:space="0" w:color="auto"/>
        <w:bottom w:val="none" w:sz="0" w:space="0" w:color="auto"/>
        <w:right w:val="none" w:sz="0" w:space="0" w:color="auto"/>
      </w:divBdr>
    </w:div>
    <w:div w:id="1302492289">
      <w:bodyDiv w:val="1"/>
      <w:marLeft w:val="0"/>
      <w:marRight w:val="0"/>
      <w:marTop w:val="0"/>
      <w:marBottom w:val="0"/>
      <w:divBdr>
        <w:top w:val="none" w:sz="0" w:space="0" w:color="auto"/>
        <w:left w:val="none" w:sz="0" w:space="0" w:color="auto"/>
        <w:bottom w:val="none" w:sz="0" w:space="0" w:color="auto"/>
        <w:right w:val="none" w:sz="0" w:space="0" w:color="auto"/>
      </w:divBdr>
    </w:div>
    <w:div w:id="1309046476">
      <w:bodyDiv w:val="1"/>
      <w:marLeft w:val="0"/>
      <w:marRight w:val="0"/>
      <w:marTop w:val="0"/>
      <w:marBottom w:val="0"/>
      <w:divBdr>
        <w:top w:val="none" w:sz="0" w:space="0" w:color="auto"/>
        <w:left w:val="none" w:sz="0" w:space="0" w:color="auto"/>
        <w:bottom w:val="none" w:sz="0" w:space="0" w:color="auto"/>
        <w:right w:val="none" w:sz="0" w:space="0" w:color="auto"/>
      </w:divBdr>
    </w:div>
    <w:div w:id="1321540610">
      <w:bodyDiv w:val="1"/>
      <w:marLeft w:val="0"/>
      <w:marRight w:val="0"/>
      <w:marTop w:val="0"/>
      <w:marBottom w:val="0"/>
      <w:divBdr>
        <w:top w:val="none" w:sz="0" w:space="0" w:color="auto"/>
        <w:left w:val="none" w:sz="0" w:space="0" w:color="auto"/>
        <w:bottom w:val="none" w:sz="0" w:space="0" w:color="auto"/>
        <w:right w:val="none" w:sz="0" w:space="0" w:color="auto"/>
      </w:divBdr>
    </w:div>
    <w:div w:id="1339380423">
      <w:bodyDiv w:val="1"/>
      <w:marLeft w:val="0"/>
      <w:marRight w:val="0"/>
      <w:marTop w:val="0"/>
      <w:marBottom w:val="0"/>
      <w:divBdr>
        <w:top w:val="none" w:sz="0" w:space="0" w:color="auto"/>
        <w:left w:val="none" w:sz="0" w:space="0" w:color="auto"/>
        <w:bottom w:val="none" w:sz="0" w:space="0" w:color="auto"/>
        <w:right w:val="none" w:sz="0" w:space="0" w:color="auto"/>
      </w:divBdr>
    </w:div>
    <w:div w:id="1374308115">
      <w:bodyDiv w:val="1"/>
      <w:marLeft w:val="0"/>
      <w:marRight w:val="0"/>
      <w:marTop w:val="0"/>
      <w:marBottom w:val="0"/>
      <w:divBdr>
        <w:top w:val="none" w:sz="0" w:space="0" w:color="auto"/>
        <w:left w:val="none" w:sz="0" w:space="0" w:color="auto"/>
        <w:bottom w:val="none" w:sz="0" w:space="0" w:color="auto"/>
        <w:right w:val="none" w:sz="0" w:space="0" w:color="auto"/>
      </w:divBdr>
    </w:div>
    <w:div w:id="1398698544">
      <w:bodyDiv w:val="1"/>
      <w:marLeft w:val="0"/>
      <w:marRight w:val="0"/>
      <w:marTop w:val="0"/>
      <w:marBottom w:val="0"/>
      <w:divBdr>
        <w:top w:val="none" w:sz="0" w:space="0" w:color="auto"/>
        <w:left w:val="none" w:sz="0" w:space="0" w:color="auto"/>
        <w:bottom w:val="none" w:sz="0" w:space="0" w:color="auto"/>
        <w:right w:val="none" w:sz="0" w:space="0" w:color="auto"/>
      </w:divBdr>
    </w:div>
    <w:div w:id="1417242811">
      <w:bodyDiv w:val="1"/>
      <w:marLeft w:val="0"/>
      <w:marRight w:val="0"/>
      <w:marTop w:val="0"/>
      <w:marBottom w:val="0"/>
      <w:divBdr>
        <w:top w:val="none" w:sz="0" w:space="0" w:color="auto"/>
        <w:left w:val="none" w:sz="0" w:space="0" w:color="auto"/>
        <w:bottom w:val="none" w:sz="0" w:space="0" w:color="auto"/>
        <w:right w:val="none" w:sz="0" w:space="0" w:color="auto"/>
      </w:divBdr>
    </w:div>
    <w:div w:id="1430389250">
      <w:bodyDiv w:val="1"/>
      <w:marLeft w:val="0"/>
      <w:marRight w:val="0"/>
      <w:marTop w:val="0"/>
      <w:marBottom w:val="0"/>
      <w:divBdr>
        <w:top w:val="none" w:sz="0" w:space="0" w:color="auto"/>
        <w:left w:val="none" w:sz="0" w:space="0" w:color="auto"/>
        <w:bottom w:val="none" w:sz="0" w:space="0" w:color="auto"/>
        <w:right w:val="none" w:sz="0" w:space="0" w:color="auto"/>
      </w:divBdr>
    </w:div>
    <w:div w:id="1433747731">
      <w:bodyDiv w:val="1"/>
      <w:marLeft w:val="0"/>
      <w:marRight w:val="0"/>
      <w:marTop w:val="0"/>
      <w:marBottom w:val="0"/>
      <w:divBdr>
        <w:top w:val="none" w:sz="0" w:space="0" w:color="auto"/>
        <w:left w:val="none" w:sz="0" w:space="0" w:color="auto"/>
        <w:bottom w:val="none" w:sz="0" w:space="0" w:color="auto"/>
        <w:right w:val="none" w:sz="0" w:space="0" w:color="auto"/>
      </w:divBdr>
    </w:div>
    <w:div w:id="1474443792">
      <w:bodyDiv w:val="1"/>
      <w:marLeft w:val="0"/>
      <w:marRight w:val="0"/>
      <w:marTop w:val="0"/>
      <w:marBottom w:val="0"/>
      <w:divBdr>
        <w:top w:val="none" w:sz="0" w:space="0" w:color="auto"/>
        <w:left w:val="none" w:sz="0" w:space="0" w:color="auto"/>
        <w:bottom w:val="none" w:sz="0" w:space="0" w:color="auto"/>
        <w:right w:val="none" w:sz="0" w:space="0" w:color="auto"/>
      </w:divBdr>
    </w:div>
    <w:div w:id="1475952740">
      <w:bodyDiv w:val="1"/>
      <w:marLeft w:val="0"/>
      <w:marRight w:val="0"/>
      <w:marTop w:val="0"/>
      <w:marBottom w:val="0"/>
      <w:divBdr>
        <w:top w:val="none" w:sz="0" w:space="0" w:color="auto"/>
        <w:left w:val="none" w:sz="0" w:space="0" w:color="auto"/>
        <w:bottom w:val="none" w:sz="0" w:space="0" w:color="auto"/>
        <w:right w:val="none" w:sz="0" w:space="0" w:color="auto"/>
      </w:divBdr>
    </w:div>
    <w:div w:id="1504516730">
      <w:bodyDiv w:val="1"/>
      <w:marLeft w:val="0"/>
      <w:marRight w:val="0"/>
      <w:marTop w:val="0"/>
      <w:marBottom w:val="0"/>
      <w:divBdr>
        <w:top w:val="none" w:sz="0" w:space="0" w:color="auto"/>
        <w:left w:val="none" w:sz="0" w:space="0" w:color="auto"/>
        <w:bottom w:val="none" w:sz="0" w:space="0" w:color="auto"/>
        <w:right w:val="none" w:sz="0" w:space="0" w:color="auto"/>
      </w:divBdr>
    </w:div>
    <w:div w:id="1509641404">
      <w:bodyDiv w:val="1"/>
      <w:marLeft w:val="0"/>
      <w:marRight w:val="0"/>
      <w:marTop w:val="0"/>
      <w:marBottom w:val="0"/>
      <w:divBdr>
        <w:top w:val="none" w:sz="0" w:space="0" w:color="auto"/>
        <w:left w:val="none" w:sz="0" w:space="0" w:color="auto"/>
        <w:bottom w:val="none" w:sz="0" w:space="0" w:color="auto"/>
        <w:right w:val="none" w:sz="0" w:space="0" w:color="auto"/>
      </w:divBdr>
    </w:div>
    <w:div w:id="1549994346">
      <w:bodyDiv w:val="1"/>
      <w:marLeft w:val="0"/>
      <w:marRight w:val="0"/>
      <w:marTop w:val="0"/>
      <w:marBottom w:val="0"/>
      <w:divBdr>
        <w:top w:val="none" w:sz="0" w:space="0" w:color="auto"/>
        <w:left w:val="none" w:sz="0" w:space="0" w:color="auto"/>
        <w:bottom w:val="none" w:sz="0" w:space="0" w:color="auto"/>
        <w:right w:val="none" w:sz="0" w:space="0" w:color="auto"/>
      </w:divBdr>
    </w:div>
    <w:div w:id="1630548331">
      <w:bodyDiv w:val="1"/>
      <w:marLeft w:val="0"/>
      <w:marRight w:val="0"/>
      <w:marTop w:val="0"/>
      <w:marBottom w:val="0"/>
      <w:divBdr>
        <w:top w:val="none" w:sz="0" w:space="0" w:color="auto"/>
        <w:left w:val="none" w:sz="0" w:space="0" w:color="auto"/>
        <w:bottom w:val="none" w:sz="0" w:space="0" w:color="auto"/>
        <w:right w:val="none" w:sz="0" w:space="0" w:color="auto"/>
      </w:divBdr>
    </w:div>
    <w:div w:id="1634556816">
      <w:bodyDiv w:val="1"/>
      <w:marLeft w:val="0"/>
      <w:marRight w:val="0"/>
      <w:marTop w:val="0"/>
      <w:marBottom w:val="0"/>
      <w:divBdr>
        <w:top w:val="none" w:sz="0" w:space="0" w:color="auto"/>
        <w:left w:val="none" w:sz="0" w:space="0" w:color="auto"/>
        <w:bottom w:val="none" w:sz="0" w:space="0" w:color="auto"/>
        <w:right w:val="none" w:sz="0" w:space="0" w:color="auto"/>
      </w:divBdr>
    </w:div>
    <w:div w:id="1657100582">
      <w:bodyDiv w:val="1"/>
      <w:marLeft w:val="0"/>
      <w:marRight w:val="0"/>
      <w:marTop w:val="0"/>
      <w:marBottom w:val="0"/>
      <w:divBdr>
        <w:top w:val="none" w:sz="0" w:space="0" w:color="auto"/>
        <w:left w:val="none" w:sz="0" w:space="0" w:color="auto"/>
        <w:bottom w:val="none" w:sz="0" w:space="0" w:color="auto"/>
        <w:right w:val="none" w:sz="0" w:space="0" w:color="auto"/>
      </w:divBdr>
    </w:div>
    <w:div w:id="1660571016">
      <w:bodyDiv w:val="1"/>
      <w:marLeft w:val="0"/>
      <w:marRight w:val="0"/>
      <w:marTop w:val="0"/>
      <w:marBottom w:val="0"/>
      <w:divBdr>
        <w:top w:val="none" w:sz="0" w:space="0" w:color="auto"/>
        <w:left w:val="none" w:sz="0" w:space="0" w:color="auto"/>
        <w:bottom w:val="none" w:sz="0" w:space="0" w:color="auto"/>
        <w:right w:val="none" w:sz="0" w:space="0" w:color="auto"/>
      </w:divBdr>
    </w:div>
    <w:div w:id="1672490027">
      <w:bodyDiv w:val="1"/>
      <w:marLeft w:val="0"/>
      <w:marRight w:val="0"/>
      <w:marTop w:val="0"/>
      <w:marBottom w:val="0"/>
      <w:divBdr>
        <w:top w:val="none" w:sz="0" w:space="0" w:color="auto"/>
        <w:left w:val="none" w:sz="0" w:space="0" w:color="auto"/>
        <w:bottom w:val="none" w:sz="0" w:space="0" w:color="auto"/>
        <w:right w:val="none" w:sz="0" w:space="0" w:color="auto"/>
      </w:divBdr>
    </w:div>
    <w:div w:id="1675649140">
      <w:bodyDiv w:val="1"/>
      <w:marLeft w:val="0"/>
      <w:marRight w:val="0"/>
      <w:marTop w:val="0"/>
      <w:marBottom w:val="0"/>
      <w:divBdr>
        <w:top w:val="none" w:sz="0" w:space="0" w:color="auto"/>
        <w:left w:val="none" w:sz="0" w:space="0" w:color="auto"/>
        <w:bottom w:val="none" w:sz="0" w:space="0" w:color="auto"/>
        <w:right w:val="none" w:sz="0" w:space="0" w:color="auto"/>
      </w:divBdr>
    </w:div>
    <w:div w:id="1702582762">
      <w:bodyDiv w:val="1"/>
      <w:marLeft w:val="0"/>
      <w:marRight w:val="0"/>
      <w:marTop w:val="0"/>
      <w:marBottom w:val="0"/>
      <w:divBdr>
        <w:top w:val="none" w:sz="0" w:space="0" w:color="auto"/>
        <w:left w:val="none" w:sz="0" w:space="0" w:color="auto"/>
        <w:bottom w:val="none" w:sz="0" w:space="0" w:color="auto"/>
        <w:right w:val="none" w:sz="0" w:space="0" w:color="auto"/>
      </w:divBdr>
    </w:div>
    <w:div w:id="1713848389">
      <w:bodyDiv w:val="1"/>
      <w:marLeft w:val="0"/>
      <w:marRight w:val="0"/>
      <w:marTop w:val="0"/>
      <w:marBottom w:val="0"/>
      <w:divBdr>
        <w:top w:val="none" w:sz="0" w:space="0" w:color="auto"/>
        <w:left w:val="none" w:sz="0" w:space="0" w:color="auto"/>
        <w:bottom w:val="none" w:sz="0" w:space="0" w:color="auto"/>
        <w:right w:val="none" w:sz="0" w:space="0" w:color="auto"/>
      </w:divBdr>
    </w:div>
    <w:div w:id="1756971081">
      <w:bodyDiv w:val="1"/>
      <w:marLeft w:val="0"/>
      <w:marRight w:val="0"/>
      <w:marTop w:val="0"/>
      <w:marBottom w:val="0"/>
      <w:divBdr>
        <w:top w:val="none" w:sz="0" w:space="0" w:color="auto"/>
        <w:left w:val="none" w:sz="0" w:space="0" w:color="auto"/>
        <w:bottom w:val="none" w:sz="0" w:space="0" w:color="auto"/>
        <w:right w:val="none" w:sz="0" w:space="0" w:color="auto"/>
      </w:divBdr>
    </w:div>
    <w:div w:id="1758283663">
      <w:bodyDiv w:val="1"/>
      <w:marLeft w:val="0"/>
      <w:marRight w:val="0"/>
      <w:marTop w:val="0"/>
      <w:marBottom w:val="0"/>
      <w:divBdr>
        <w:top w:val="none" w:sz="0" w:space="0" w:color="auto"/>
        <w:left w:val="none" w:sz="0" w:space="0" w:color="auto"/>
        <w:bottom w:val="none" w:sz="0" w:space="0" w:color="auto"/>
        <w:right w:val="none" w:sz="0" w:space="0" w:color="auto"/>
      </w:divBdr>
    </w:div>
    <w:div w:id="1784183545">
      <w:bodyDiv w:val="1"/>
      <w:marLeft w:val="0"/>
      <w:marRight w:val="0"/>
      <w:marTop w:val="0"/>
      <w:marBottom w:val="0"/>
      <w:divBdr>
        <w:top w:val="none" w:sz="0" w:space="0" w:color="auto"/>
        <w:left w:val="none" w:sz="0" w:space="0" w:color="auto"/>
        <w:bottom w:val="none" w:sz="0" w:space="0" w:color="auto"/>
        <w:right w:val="none" w:sz="0" w:space="0" w:color="auto"/>
      </w:divBdr>
    </w:div>
    <w:div w:id="1791581390">
      <w:bodyDiv w:val="1"/>
      <w:marLeft w:val="0"/>
      <w:marRight w:val="0"/>
      <w:marTop w:val="0"/>
      <w:marBottom w:val="0"/>
      <w:divBdr>
        <w:top w:val="none" w:sz="0" w:space="0" w:color="auto"/>
        <w:left w:val="none" w:sz="0" w:space="0" w:color="auto"/>
        <w:bottom w:val="none" w:sz="0" w:space="0" w:color="auto"/>
        <w:right w:val="none" w:sz="0" w:space="0" w:color="auto"/>
      </w:divBdr>
    </w:div>
    <w:div w:id="1796286924">
      <w:bodyDiv w:val="1"/>
      <w:marLeft w:val="0"/>
      <w:marRight w:val="0"/>
      <w:marTop w:val="0"/>
      <w:marBottom w:val="0"/>
      <w:divBdr>
        <w:top w:val="none" w:sz="0" w:space="0" w:color="auto"/>
        <w:left w:val="none" w:sz="0" w:space="0" w:color="auto"/>
        <w:bottom w:val="none" w:sz="0" w:space="0" w:color="auto"/>
        <w:right w:val="none" w:sz="0" w:space="0" w:color="auto"/>
      </w:divBdr>
    </w:div>
    <w:div w:id="1800148226">
      <w:bodyDiv w:val="1"/>
      <w:marLeft w:val="0"/>
      <w:marRight w:val="0"/>
      <w:marTop w:val="0"/>
      <w:marBottom w:val="0"/>
      <w:divBdr>
        <w:top w:val="none" w:sz="0" w:space="0" w:color="auto"/>
        <w:left w:val="none" w:sz="0" w:space="0" w:color="auto"/>
        <w:bottom w:val="none" w:sz="0" w:space="0" w:color="auto"/>
        <w:right w:val="none" w:sz="0" w:space="0" w:color="auto"/>
      </w:divBdr>
    </w:div>
    <w:div w:id="1849129161">
      <w:bodyDiv w:val="1"/>
      <w:marLeft w:val="0"/>
      <w:marRight w:val="0"/>
      <w:marTop w:val="0"/>
      <w:marBottom w:val="0"/>
      <w:divBdr>
        <w:top w:val="none" w:sz="0" w:space="0" w:color="auto"/>
        <w:left w:val="none" w:sz="0" w:space="0" w:color="auto"/>
        <w:bottom w:val="none" w:sz="0" w:space="0" w:color="auto"/>
        <w:right w:val="none" w:sz="0" w:space="0" w:color="auto"/>
      </w:divBdr>
    </w:div>
    <w:div w:id="1855533012">
      <w:bodyDiv w:val="1"/>
      <w:marLeft w:val="0"/>
      <w:marRight w:val="0"/>
      <w:marTop w:val="0"/>
      <w:marBottom w:val="0"/>
      <w:divBdr>
        <w:top w:val="none" w:sz="0" w:space="0" w:color="auto"/>
        <w:left w:val="none" w:sz="0" w:space="0" w:color="auto"/>
        <w:bottom w:val="none" w:sz="0" w:space="0" w:color="auto"/>
        <w:right w:val="none" w:sz="0" w:space="0" w:color="auto"/>
      </w:divBdr>
    </w:div>
    <w:div w:id="1884294414">
      <w:bodyDiv w:val="1"/>
      <w:marLeft w:val="0"/>
      <w:marRight w:val="0"/>
      <w:marTop w:val="0"/>
      <w:marBottom w:val="0"/>
      <w:divBdr>
        <w:top w:val="none" w:sz="0" w:space="0" w:color="auto"/>
        <w:left w:val="none" w:sz="0" w:space="0" w:color="auto"/>
        <w:bottom w:val="none" w:sz="0" w:space="0" w:color="auto"/>
        <w:right w:val="none" w:sz="0" w:space="0" w:color="auto"/>
      </w:divBdr>
    </w:div>
    <w:div w:id="1910463253">
      <w:bodyDiv w:val="1"/>
      <w:marLeft w:val="0"/>
      <w:marRight w:val="0"/>
      <w:marTop w:val="0"/>
      <w:marBottom w:val="0"/>
      <w:divBdr>
        <w:top w:val="none" w:sz="0" w:space="0" w:color="auto"/>
        <w:left w:val="none" w:sz="0" w:space="0" w:color="auto"/>
        <w:bottom w:val="none" w:sz="0" w:space="0" w:color="auto"/>
        <w:right w:val="none" w:sz="0" w:space="0" w:color="auto"/>
      </w:divBdr>
    </w:div>
    <w:div w:id="1933392793">
      <w:bodyDiv w:val="1"/>
      <w:marLeft w:val="0"/>
      <w:marRight w:val="0"/>
      <w:marTop w:val="0"/>
      <w:marBottom w:val="0"/>
      <w:divBdr>
        <w:top w:val="none" w:sz="0" w:space="0" w:color="auto"/>
        <w:left w:val="none" w:sz="0" w:space="0" w:color="auto"/>
        <w:bottom w:val="none" w:sz="0" w:space="0" w:color="auto"/>
        <w:right w:val="none" w:sz="0" w:space="0" w:color="auto"/>
      </w:divBdr>
    </w:div>
    <w:div w:id="1954894726">
      <w:bodyDiv w:val="1"/>
      <w:marLeft w:val="0"/>
      <w:marRight w:val="0"/>
      <w:marTop w:val="0"/>
      <w:marBottom w:val="0"/>
      <w:divBdr>
        <w:top w:val="none" w:sz="0" w:space="0" w:color="auto"/>
        <w:left w:val="none" w:sz="0" w:space="0" w:color="auto"/>
        <w:bottom w:val="none" w:sz="0" w:space="0" w:color="auto"/>
        <w:right w:val="none" w:sz="0" w:space="0" w:color="auto"/>
      </w:divBdr>
    </w:div>
    <w:div w:id="1991984308">
      <w:bodyDiv w:val="1"/>
      <w:marLeft w:val="0"/>
      <w:marRight w:val="0"/>
      <w:marTop w:val="0"/>
      <w:marBottom w:val="0"/>
      <w:divBdr>
        <w:top w:val="none" w:sz="0" w:space="0" w:color="auto"/>
        <w:left w:val="none" w:sz="0" w:space="0" w:color="auto"/>
        <w:bottom w:val="none" w:sz="0" w:space="0" w:color="auto"/>
        <w:right w:val="none" w:sz="0" w:space="0" w:color="auto"/>
      </w:divBdr>
    </w:div>
    <w:div w:id="2000814305">
      <w:bodyDiv w:val="1"/>
      <w:marLeft w:val="0"/>
      <w:marRight w:val="0"/>
      <w:marTop w:val="0"/>
      <w:marBottom w:val="0"/>
      <w:divBdr>
        <w:top w:val="none" w:sz="0" w:space="0" w:color="auto"/>
        <w:left w:val="none" w:sz="0" w:space="0" w:color="auto"/>
        <w:bottom w:val="none" w:sz="0" w:space="0" w:color="auto"/>
        <w:right w:val="none" w:sz="0" w:space="0" w:color="auto"/>
      </w:divBdr>
    </w:div>
    <w:div w:id="2010139238">
      <w:bodyDiv w:val="1"/>
      <w:marLeft w:val="0"/>
      <w:marRight w:val="0"/>
      <w:marTop w:val="0"/>
      <w:marBottom w:val="0"/>
      <w:divBdr>
        <w:top w:val="none" w:sz="0" w:space="0" w:color="auto"/>
        <w:left w:val="none" w:sz="0" w:space="0" w:color="auto"/>
        <w:bottom w:val="none" w:sz="0" w:space="0" w:color="auto"/>
        <w:right w:val="none" w:sz="0" w:space="0" w:color="auto"/>
      </w:divBdr>
    </w:div>
    <w:div w:id="2019650117">
      <w:bodyDiv w:val="1"/>
      <w:marLeft w:val="0"/>
      <w:marRight w:val="0"/>
      <w:marTop w:val="0"/>
      <w:marBottom w:val="0"/>
      <w:divBdr>
        <w:top w:val="none" w:sz="0" w:space="0" w:color="auto"/>
        <w:left w:val="none" w:sz="0" w:space="0" w:color="auto"/>
        <w:bottom w:val="none" w:sz="0" w:space="0" w:color="auto"/>
        <w:right w:val="none" w:sz="0" w:space="0" w:color="auto"/>
      </w:divBdr>
    </w:div>
    <w:div w:id="2024235721">
      <w:bodyDiv w:val="1"/>
      <w:marLeft w:val="0"/>
      <w:marRight w:val="0"/>
      <w:marTop w:val="0"/>
      <w:marBottom w:val="0"/>
      <w:divBdr>
        <w:top w:val="none" w:sz="0" w:space="0" w:color="auto"/>
        <w:left w:val="none" w:sz="0" w:space="0" w:color="auto"/>
        <w:bottom w:val="none" w:sz="0" w:space="0" w:color="auto"/>
        <w:right w:val="none" w:sz="0" w:space="0" w:color="auto"/>
      </w:divBdr>
    </w:div>
    <w:div w:id="2052000539">
      <w:bodyDiv w:val="1"/>
      <w:marLeft w:val="0"/>
      <w:marRight w:val="0"/>
      <w:marTop w:val="0"/>
      <w:marBottom w:val="0"/>
      <w:divBdr>
        <w:top w:val="none" w:sz="0" w:space="0" w:color="auto"/>
        <w:left w:val="none" w:sz="0" w:space="0" w:color="auto"/>
        <w:bottom w:val="none" w:sz="0" w:space="0" w:color="auto"/>
        <w:right w:val="none" w:sz="0" w:space="0" w:color="auto"/>
      </w:divBdr>
    </w:div>
    <w:div w:id="208564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customXml" Target="../customXml/item2.xml"/><Relationship Id="rId10" Type="http://schemas.openxmlformats.org/officeDocument/2006/relationships/footer" Target="footer2.xml"/><Relationship Id="rId19"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6.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cid:0C4CD616-54FD-4BE1-A128-17313430B882@lan"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jd\AppData\Local\Microsoft\Windows\Temporary%20Internet%20Files\Content.Outlook\J3N2V7CF\NOC_NSF%20rapport.dotm" TargetMode="External"/></Relationships>
</file>

<file path=word/theme/theme1.xml><?xml version="1.0" encoding="utf-8"?>
<a:theme xmlns:a="http://schemas.openxmlformats.org/drawingml/2006/main" name="NOC_NSF">
  <a:themeElements>
    <a:clrScheme name="NOC_NSF">
      <a:dk1>
        <a:sysClr val="windowText" lastClr="000000"/>
      </a:dk1>
      <a:lt1>
        <a:sysClr val="window" lastClr="FFFFFF"/>
      </a:lt1>
      <a:dk2>
        <a:srgbClr val="1F497D"/>
      </a:dk2>
      <a:lt2>
        <a:srgbClr val="EEECE1"/>
      </a:lt2>
      <a:accent1>
        <a:srgbClr val="E17100"/>
      </a:accent1>
      <a:accent2>
        <a:srgbClr val="E4181B"/>
      </a:accent2>
      <a:accent3>
        <a:srgbClr val="FAE3CD"/>
      </a:accent3>
      <a:accent4>
        <a:srgbClr val="FDF6ED"/>
      </a:accent4>
      <a:accent5>
        <a:srgbClr val="2F96D1"/>
      </a:accent5>
      <a:accent6>
        <a:srgbClr val="00F700"/>
      </a:accent6>
      <a:hlink>
        <a:srgbClr val="E4181B"/>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ct:contentTypeSchema xmlns:ct="http://schemas.microsoft.com/office/2006/metadata/contentType" xmlns:ma="http://schemas.microsoft.com/office/2006/metadata/properties/metaAttributes" ct:_="" ma:_="" ma:contentTypeName="Document" ma:contentTypeID="0x0101007B107EE5BDB7204396FAA126D2A5CD75" ma:contentTypeVersion="0" ma:contentTypeDescription="Een nieuw document maken." ma:contentTypeScope="" ma:versionID="cce2a2f87e32cc5f79cc1b037af84556">
  <xsd:schema xmlns:xsd="http://www.w3.org/2001/XMLSchema" xmlns:xs="http://www.w3.org/2001/XMLSchema" xmlns:p="http://schemas.microsoft.com/office/2006/metadata/properties" targetNamespace="http://schemas.microsoft.com/office/2006/metadata/properties" ma:root="true" ma:fieldsID="4026c954aec35dea8a68741baf22be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9E9217-8187-4046-8F68-D8EFDCFC6636}">
  <ds:schemaRefs>
    <ds:schemaRef ds:uri="http://schemas.openxmlformats.org/officeDocument/2006/bibliography"/>
  </ds:schemaRefs>
</ds:datastoreItem>
</file>

<file path=customXml/itemProps2.xml><?xml version="1.0" encoding="utf-8"?>
<ds:datastoreItem xmlns:ds="http://schemas.openxmlformats.org/officeDocument/2006/customXml" ds:itemID="{B70C1C03-0496-4A14-8ED1-F5436348A3C7}"/>
</file>

<file path=customXml/itemProps3.xml><?xml version="1.0" encoding="utf-8"?>
<ds:datastoreItem xmlns:ds="http://schemas.openxmlformats.org/officeDocument/2006/customXml" ds:itemID="{96A0A25F-3D14-4421-B78E-6A486C927004}"/>
</file>

<file path=customXml/itemProps4.xml><?xml version="1.0" encoding="utf-8"?>
<ds:datastoreItem xmlns:ds="http://schemas.openxmlformats.org/officeDocument/2006/customXml" ds:itemID="{699B9728-9F0B-4D5C-AB4D-AC5A010D3653}"/>
</file>

<file path=docProps/app.xml><?xml version="1.0" encoding="utf-8"?>
<Properties xmlns="http://schemas.openxmlformats.org/officeDocument/2006/extended-properties" xmlns:vt="http://schemas.openxmlformats.org/officeDocument/2006/docPropsVTypes">
  <Template>NOC_NSF rapport.dotm</Template>
  <TotalTime>193</TotalTime>
  <Pages>41</Pages>
  <Words>10128</Words>
  <Characters>55710</Characters>
  <Application>Microsoft Office Word</Application>
  <DocSecurity>0</DocSecurity>
  <Lines>464</Lines>
  <Paragraphs>131</Paragraphs>
  <ScaleCrop>false</ScaleCrop>
  <HeadingPairs>
    <vt:vector size="2" baseType="variant">
      <vt:variant>
        <vt:lpstr>Titel</vt:lpstr>
      </vt:variant>
      <vt:variant>
        <vt:i4>1</vt:i4>
      </vt:variant>
    </vt:vector>
  </HeadingPairs>
  <TitlesOfParts>
    <vt:vector size="1" baseType="lpstr">
      <vt:lpstr/>
    </vt:vector>
  </TitlesOfParts>
  <Company>NOC*NSF</Company>
  <LinksUpToDate>false</LinksUpToDate>
  <CharactersWithSpaces>65707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Ruud Hekker</dc:creator>
  <cp:lastModifiedBy>Anouk ter Bille</cp:lastModifiedBy>
  <cp:revision>102</cp:revision>
  <cp:lastPrinted>2017-02-13T17:32:00Z</cp:lastPrinted>
  <dcterms:created xsi:type="dcterms:W3CDTF">2017-03-29T13:16:00Z</dcterms:created>
  <dcterms:modified xsi:type="dcterms:W3CDTF">2017-06-19T12:56:00Z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2012-11-11T23:00:00Z</vt:filetime>
  </property>
  <property fmtid="{D5CDD505-2E9C-101B-9397-08002B2CF9AE}" pid="3" name="txtTitel1">
    <vt:lpwstr>Kwalificatiestructuur Sport 2012</vt:lpwstr>
  </property>
  <property fmtid="{D5CDD505-2E9C-101B-9397-08002B2CF9AE}" pid="4" name="txtTitel2">
    <vt:lpwstr>Toetsdocumenten</vt:lpwstr>
  </property>
  <property fmtid="{D5CDD505-2E9C-101B-9397-08002B2CF9AE}" pid="5" name="txtTitel3">
    <vt:lpwstr>Trainer - Coach 1 </vt:lpwstr>
  </property>
  <property fmtid="{D5CDD505-2E9C-101B-9397-08002B2CF9AE}" pid="6" name="_DocHome">
    <vt:i4>-2002106498</vt:i4>
  </property>
  <property fmtid="{D5CDD505-2E9C-101B-9397-08002B2CF9AE}" pid="7" name="ContentTypeId">
    <vt:lpwstr>0x0101007B107EE5BDB7204396FAA126D2A5CD75</vt:lpwstr>
  </property>
  <property fmtid="{D5CDD505-2E9C-101B-9397-08002B2CF9AE}" pid="8" name="Order">
    <vt:r8>100</vt:r8>
  </property>
</Properties>
</file>